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3C5D668" w14:textId="0593ADDD" w:rsidR="00E74BF7" w:rsidRDefault="000D2296">
      <w:pPr>
        <w:pStyle w:val="RapportTitel"/>
      </w:pPr>
      <w:commentRangeStart w:id="0"/>
      <w:r>
        <w:t>De</w:t>
      </w:r>
      <w:commentRangeEnd w:id="0"/>
      <w:r w:rsidR="00742FAE">
        <w:rPr>
          <w:rStyle w:val="Verwijzingopmerking"/>
          <w:b w:val="0"/>
        </w:rPr>
        <w:commentReference w:id="0"/>
      </w:r>
      <w:r>
        <w:t xml:space="preserve"> bodemsamenstelling van de Maas</w:t>
      </w:r>
      <w:r w:rsidR="006B6628">
        <w:t xml:space="preserve">                                                                                  </w:t>
      </w:r>
      <w:r w:rsidR="00225162">
        <w:t xml:space="preserve"> in </w:t>
      </w:r>
      <w:r w:rsidR="00713DA0">
        <w:t>1981-</w:t>
      </w:r>
      <w:r w:rsidR="00225162">
        <w:t>1983 en</w:t>
      </w:r>
      <w:r w:rsidR="006B6628">
        <w:t xml:space="preserve"> </w:t>
      </w:r>
      <w:r w:rsidR="00225162">
        <w:t>2020</w:t>
      </w:r>
      <w:r>
        <w:t xml:space="preserve"> </w:t>
      </w:r>
      <w:r w:rsidR="00225162">
        <w:t xml:space="preserve">                                                </w:t>
      </w:r>
      <w:r w:rsidR="00225162">
        <w:rPr>
          <w:b w:val="0"/>
        </w:rPr>
        <w:t xml:space="preserve"> </w:t>
      </w:r>
      <w:r w:rsidR="00225162">
        <w:t xml:space="preserve">                                     </w:t>
      </w:r>
    </w:p>
    <w:p w14:paraId="07F63019" w14:textId="781C9C7F" w:rsidR="00E74BF7" w:rsidRPr="00307790" w:rsidRDefault="00CD67BD">
      <w:pPr>
        <w:rPr>
          <w:sz w:val="20"/>
          <w:szCs w:val="20"/>
        </w:rPr>
      </w:pPr>
      <w:r w:rsidRPr="00307790">
        <w:rPr>
          <w:sz w:val="20"/>
          <w:szCs w:val="20"/>
        </w:rPr>
        <w:t>R.M. Frings</w:t>
      </w:r>
      <w:r w:rsidR="000B7926" w:rsidRPr="00307790">
        <w:rPr>
          <w:sz w:val="20"/>
          <w:szCs w:val="20"/>
        </w:rPr>
        <w:t xml:space="preserve">, </w:t>
      </w:r>
      <w:r w:rsidRPr="00307790">
        <w:rPr>
          <w:sz w:val="20"/>
          <w:szCs w:val="20"/>
        </w:rPr>
        <w:t>F.</w:t>
      </w:r>
      <w:r w:rsidR="000B7926" w:rsidRPr="00307790">
        <w:rPr>
          <w:sz w:val="20"/>
          <w:szCs w:val="20"/>
        </w:rPr>
        <w:t>R.</w:t>
      </w:r>
      <w:r w:rsidRPr="00307790">
        <w:rPr>
          <w:sz w:val="20"/>
          <w:szCs w:val="20"/>
        </w:rPr>
        <w:t xml:space="preserve"> Kok</w:t>
      </w:r>
      <w:r w:rsidR="00307790">
        <w:rPr>
          <w:sz w:val="20"/>
          <w:szCs w:val="20"/>
        </w:rPr>
        <w:t xml:space="preserve">, </w:t>
      </w:r>
      <w:r w:rsidR="00D73438">
        <w:rPr>
          <w:sz w:val="20"/>
          <w:szCs w:val="20"/>
        </w:rPr>
        <w:t xml:space="preserve">&amp; </w:t>
      </w:r>
      <w:r w:rsidR="00433F5E">
        <w:rPr>
          <w:sz w:val="20"/>
          <w:szCs w:val="20"/>
        </w:rPr>
        <w:t>S. v</w:t>
      </w:r>
      <w:r w:rsidR="00307790" w:rsidRPr="00307790">
        <w:rPr>
          <w:sz w:val="20"/>
          <w:szCs w:val="20"/>
        </w:rPr>
        <w:t>an Re</w:t>
      </w:r>
      <w:r w:rsidR="00D73438">
        <w:rPr>
          <w:sz w:val="20"/>
          <w:szCs w:val="20"/>
        </w:rPr>
        <w:t>e</w:t>
      </w:r>
    </w:p>
    <w:p w14:paraId="0A9FEBB4" w14:textId="7110A50D" w:rsidR="00E74BF7" w:rsidRPr="00307790" w:rsidRDefault="002A4067">
      <w:r w:rsidRPr="002A4067">
        <w:rPr>
          <w:noProof/>
        </w:rPr>
        <w:drawing>
          <wp:anchor distT="0" distB="0" distL="114300" distR="114300" simplePos="0" relativeHeight="251678720" behindDoc="0" locked="0" layoutInCell="1" allowOverlap="1" wp14:anchorId="77A5AEC6" wp14:editId="55357A5D">
            <wp:simplePos x="0" y="0"/>
            <wp:positionH relativeFrom="margin">
              <wp:align>left</wp:align>
            </wp:positionH>
            <wp:positionV relativeFrom="paragraph">
              <wp:posOffset>290195</wp:posOffset>
            </wp:positionV>
            <wp:extent cx="4636770" cy="3736340"/>
            <wp:effectExtent l="0" t="0" r="0" b="0"/>
            <wp:wrapSquare wrapText="bothSides"/>
            <wp:docPr id="52" name="Afbeelding 52" descr="G:\zn\NM_ZO\TEM\Morfologie\B. Projecten\2020-M01 Onderzoeksprogramma Morfologie Maas\WP 1. Meetcampagne toplaag\A. Bemonstering zomerbed 2020\2 Resultaten\2. Foto's en filmpjes\km 70-79\M-79.0-as_mons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G:\zn\NM_ZO\TEM\Morfologie\B. Projecten\2020-M01 Onderzoeksprogramma Morfologie Maas\WP 1. Meetcampagne toplaag\A. Bemonstering zomerbed 2020\2 Resultaten\2. Foto's en filmpjes\km 70-79\M-79.0-as_monster.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34756" t="11164" r="12752" b="32444"/>
                    <a:stretch/>
                  </pic:blipFill>
                  <pic:spPr bwMode="auto">
                    <a:xfrm>
                      <a:off x="0" y="0"/>
                      <a:ext cx="4636770" cy="37363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42209D8" w14:textId="24552246" w:rsidR="00E74BF7" w:rsidRPr="00307790" w:rsidRDefault="00E74BF7"/>
    <w:p w14:paraId="18E078D1" w14:textId="284963C6" w:rsidR="00E74BF7" w:rsidRPr="00307790" w:rsidRDefault="00E74BF7"/>
    <w:p w14:paraId="76879921" w14:textId="5C01CD31" w:rsidR="00E74BF7" w:rsidRPr="00307790" w:rsidRDefault="00E74BF7"/>
    <w:p w14:paraId="4B0A7176" w14:textId="67BFD570" w:rsidR="00E74BF7" w:rsidRPr="00307790" w:rsidRDefault="000D2296">
      <w:r w:rsidRPr="00307790">
        <w:br w:type="page"/>
      </w:r>
    </w:p>
    <w:p w14:paraId="6AAF9A0D" w14:textId="77777777" w:rsidR="00E74BF7" w:rsidRDefault="000D2296">
      <w:pPr>
        <w:pStyle w:val="Colofon"/>
      </w:pPr>
      <w:r>
        <w:lastRenderedPageBreak/>
        <w:t>Colofon</w:t>
      </w:r>
    </w:p>
    <w:tbl>
      <w:tblPr>
        <w:tblStyle w:val="TabelColofon"/>
        <w:tblW w:w="7711" w:type="dxa"/>
        <w:tblInd w:w="0" w:type="dxa"/>
        <w:tblLayout w:type="fixed"/>
        <w:tblLook w:val="07E0" w:firstRow="1" w:lastRow="1" w:firstColumn="1" w:lastColumn="1" w:noHBand="1" w:noVBand="1"/>
      </w:tblPr>
      <w:tblGrid>
        <w:gridCol w:w="2082"/>
        <w:gridCol w:w="5629"/>
      </w:tblGrid>
      <w:tr w:rsidR="00E74BF7" w14:paraId="3809BBF9" w14:textId="77777777">
        <w:tc>
          <w:tcPr>
            <w:tcW w:w="2082" w:type="dxa"/>
          </w:tcPr>
          <w:p w14:paraId="6DB5CAEC" w14:textId="77777777" w:rsidR="00E74BF7" w:rsidRDefault="000D2296">
            <w:r>
              <w:t>Uitgegeven door</w:t>
            </w:r>
          </w:p>
        </w:tc>
        <w:tc>
          <w:tcPr>
            <w:tcW w:w="5629" w:type="dxa"/>
          </w:tcPr>
          <w:p w14:paraId="7236B6A5" w14:textId="77777777" w:rsidR="00E74BF7" w:rsidRDefault="000D2296">
            <w:r>
              <w:t>Rijkswaterstaat Zuid-Nederland</w:t>
            </w:r>
            <w:r w:rsidR="00CD67BD">
              <w:t>, Maastricht</w:t>
            </w:r>
          </w:p>
        </w:tc>
      </w:tr>
      <w:tr w:rsidR="00E74BF7" w:rsidRPr="00225162" w14:paraId="17EAF9FA" w14:textId="77777777">
        <w:tc>
          <w:tcPr>
            <w:tcW w:w="2082" w:type="dxa"/>
          </w:tcPr>
          <w:p w14:paraId="687D05D0" w14:textId="77777777" w:rsidR="00E74BF7" w:rsidRDefault="000D2296">
            <w:r>
              <w:t>Auteur</w:t>
            </w:r>
            <w:r w:rsidR="000B7926">
              <w:t>s</w:t>
            </w:r>
          </w:p>
        </w:tc>
        <w:tc>
          <w:tcPr>
            <w:tcW w:w="5629" w:type="dxa"/>
          </w:tcPr>
          <w:p w14:paraId="1F54EBE9" w14:textId="1ABE5D33" w:rsidR="00E74BF7" w:rsidRPr="00225162" w:rsidRDefault="000D2296" w:rsidP="00CD67BD">
            <w:r w:rsidRPr="00225162">
              <w:t>R.M. Frings</w:t>
            </w:r>
            <w:r w:rsidR="00CD67BD" w:rsidRPr="00225162">
              <w:t xml:space="preserve">, </w:t>
            </w:r>
            <w:r w:rsidRPr="00225162">
              <w:t>F.</w:t>
            </w:r>
            <w:r w:rsidR="000B7926" w:rsidRPr="00225162">
              <w:t>R.</w:t>
            </w:r>
            <w:r w:rsidRPr="00225162">
              <w:t xml:space="preserve"> Kok</w:t>
            </w:r>
            <w:r w:rsidR="00CD67BD" w:rsidRPr="00225162">
              <w:t xml:space="preserve">, </w:t>
            </w:r>
            <w:r w:rsidR="00225162" w:rsidRPr="00225162">
              <w:t xml:space="preserve">S. </w:t>
            </w:r>
            <w:r w:rsidR="00225162">
              <w:t xml:space="preserve">van Ree, </w:t>
            </w:r>
            <w:r w:rsidR="00CD67BD" w:rsidRPr="00225162">
              <w:t>A.J. Sieben</w:t>
            </w:r>
          </w:p>
        </w:tc>
      </w:tr>
      <w:tr w:rsidR="00E74BF7" w:rsidRPr="00225162" w14:paraId="6D8C3CB0" w14:textId="77777777">
        <w:tc>
          <w:tcPr>
            <w:tcW w:w="2082" w:type="dxa"/>
          </w:tcPr>
          <w:p w14:paraId="2C84A55E" w14:textId="77777777" w:rsidR="00E74BF7" w:rsidRPr="00225162" w:rsidRDefault="00E74BF7"/>
        </w:tc>
        <w:tc>
          <w:tcPr>
            <w:tcW w:w="5629" w:type="dxa"/>
          </w:tcPr>
          <w:p w14:paraId="77C8CDCE" w14:textId="77777777" w:rsidR="00E74BF7" w:rsidRPr="00225162" w:rsidRDefault="00E74BF7"/>
        </w:tc>
      </w:tr>
      <w:tr w:rsidR="00E74BF7" w14:paraId="4FB21D70" w14:textId="77777777">
        <w:tc>
          <w:tcPr>
            <w:tcW w:w="2082" w:type="dxa"/>
          </w:tcPr>
          <w:p w14:paraId="380118A9" w14:textId="77777777" w:rsidR="00E74BF7" w:rsidRDefault="000D2296">
            <w:r>
              <w:t>Datum</w:t>
            </w:r>
          </w:p>
        </w:tc>
        <w:tc>
          <w:tcPr>
            <w:tcW w:w="5629" w:type="dxa"/>
          </w:tcPr>
          <w:p w14:paraId="1D1BD474" w14:textId="163B884B" w:rsidR="00E74BF7" w:rsidRDefault="00E271A9" w:rsidP="00E271A9">
            <w:r>
              <w:t>8</w:t>
            </w:r>
            <w:r w:rsidR="000D2296">
              <w:t xml:space="preserve"> </w:t>
            </w:r>
            <w:r>
              <w:t>augustus 2023</w:t>
            </w:r>
          </w:p>
        </w:tc>
      </w:tr>
      <w:tr w:rsidR="00E74BF7" w14:paraId="36192607" w14:textId="77777777">
        <w:tc>
          <w:tcPr>
            <w:tcW w:w="2082" w:type="dxa"/>
          </w:tcPr>
          <w:p w14:paraId="7F202D79" w14:textId="77777777" w:rsidR="00E74BF7" w:rsidRDefault="000D2296">
            <w:r>
              <w:t>Versie</w:t>
            </w:r>
          </w:p>
        </w:tc>
        <w:tc>
          <w:tcPr>
            <w:tcW w:w="5629" w:type="dxa"/>
          </w:tcPr>
          <w:p w14:paraId="107D685B" w14:textId="77AC96EF" w:rsidR="00E74BF7" w:rsidRDefault="00E271A9">
            <w:r>
              <w:t>1.0</w:t>
            </w:r>
          </w:p>
        </w:tc>
      </w:tr>
      <w:tr w:rsidR="00E74BF7" w14:paraId="654030A0" w14:textId="77777777">
        <w:tc>
          <w:tcPr>
            <w:tcW w:w="2082" w:type="dxa"/>
          </w:tcPr>
          <w:p w14:paraId="7DD4B281" w14:textId="77777777" w:rsidR="00E74BF7" w:rsidRDefault="000D2296">
            <w:r>
              <w:t>Status</w:t>
            </w:r>
          </w:p>
        </w:tc>
        <w:tc>
          <w:tcPr>
            <w:tcW w:w="5629" w:type="dxa"/>
          </w:tcPr>
          <w:p w14:paraId="63D10881" w14:textId="49703813" w:rsidR="00E74BF7" w:rsidRDefault="00E271A9">
            <w:r>
              <w:t>Definitief</w:t>
            </w:r>
          </w:p>
        </w:tc>
      </w:tr>
    </w:tbl>
    <w:p w14:paraId="6A965C50" w14:textId="77777777" w:rsidR="00E74BF7" w:rsidRDefault="00E74BF7"/>
    <w:p w14:paraId="25606260" w14:textId="77777777" w:rsidR="00E74BF7" w:rsidRDefault="00E74BF7"/>
    <w:p w14:paraId="7DAAB345" w14:textId="77777777" w:rsidR="00E74BF7" w:rsidRDefault="000D2296">
      <w:r>
        <w:t>Versiebeheer</w:t>
      </w:r>
    </w:p>
    <w:tbl>
      <w:tblPr>
        <w:tblStyle w:val="Tabelgrijzelijnen"/>
        <w:tblW w:w="7711" w:type="dxa"/>
        <w:tblInd w:w="0" w:type="dxa"/>
        <w:tblLayout w:type="fixed"/>
        <w:tblLook w:val="07E0" w:firstRow="1" w:lastRow="1" w:firstColumn="1" w:lastColumn="1" w:noHBand="1" w:noVBand="1"/>
      </w:tblPr>
      <w:tblGrid>
        <w:gridCol w:w="540"/>
        <w:gridCol w:w="1542"/>
        <w:gridCol w:w="5629"/>
      </w:tblGrid>
      <w:tr w:rsidR="00E74BF7" w14:paraId="7EA9B774" w14:textId="77777777">
        <w:tc>
          <w:tcPr>
            <w:tcW w:w="540" w:type="dxa"/>
          </w:tcPr>
          <w:p w14:paraId="18AC5954" w14:textId="5A7A7950" w:rsidR="00E74BF7" w:rsidRDefault="002F1D02">
            <w:r>
              <w:t>0.1</w:t>
            </w:r>
          </w:p>
        </w:tc>
        <w:tc>
          <w:tcPr>
            <w:tcW w:w="1542" w:type="dxa"/>
          </w:tcPr>
          <w:p w14:paraId="26EB975A" w14:textId="77777777" w:rsidR="00E74BF7" w:rsidRDefault="00CD67BD">
            <w:r>
              <w:t>R.M. Frings</w:t>
            </w:r>
          </w:p>
        </w:tc>
        <w:tc>
          <w:tcPr>
            <w:tcW w:w="5629" w:type="dxa"/>
          </w:tcPr>
          <w:p w14:paraId="371A1523" w14:textId="398E1C80" w:rsidR="00E74BF7" w:rsidRDefault="00E436CF">
            <w:r>
              <w:t>Methoden, dataset 2020</w:t>
            </w:r>
          </w:p>
        </w:tc>
      </w:tr>
      <w:tr w:rsidR="00E74BF7" w14:paraId="3E423314" w14:textId="77777777">
        <w:tc>
          <w:tcPr>
            <w:tcW w:w="540" w:type="dxa"/>
          </w:tcPr>
          <w:p w14:paraId="4FEFD1E1" w14:textId="195D5024" w:rsidR="00E74BF7" w:rsidRDefault="00A121DF">
            <w:r>
              <w:t>0.3</w:t>
            </w:r>
          </w:p>
        </w:tc>
        <w:tc>
          <w:tcPr>
            <w:tcW w:w="1542" w:type="dxa"/>
          </w:tcPr>
          <w:p w14:paraId="3E537E94" w14:textId="69732FCD" w:rsidR="00E74BF7" w:rsidRDefault="00A121DF">
            <w:r>
              <w:t>R.M. Frings</w:t>
            </w:r>
          </w:p>
        </w:tc>
        <w:tc>
          <w:tcPr>
            <w:tcW w:w="5629" w:type="dxa"/>
          </w:tcPr>
          <w:p w14:paraId="242BC571" w14:textId="48E615B4" w:rsidR="00E74BF7" w:rsidRDefault="00E436CF" w:rsidP="00E436CF">
            <w:r>
              <w:t xml:space="preserve">Methoden, </w:t>
            </w:r>
            <w:r w:rsidR="00A121DF">
              <w:t>data uit 1983</w:t>
            </w:r>
          </w:p>
        </w:tc>
      </w:tr>
      <w:tr w:rsidR="00E436CF" w14:paraId="4BB6A4B3" w14:textId="77777777">
        <w:tc>
          <w:tcPr>
            <w:tcW w:w="540" w:type="dxa"/>
          </w:tcPr>
          <w:p w14:paraId="0CAE547F" w14:textId="2398C3CE" w:rsidR="00E436CF" w:rsidRDefault="00E436CF" w:rsidP="00E436CF">
            <w:r>
              <w:t>0.5</w:t>
            </w:r>
          </w:p>
        </w:tc>
        <w:tc>
          <w:tcPr>
            <w:tcW w:w="1542" w:type="dxa"/>
          </w:tcPr>
          <w:p w14:paraId="16EC3187" w14:textId="7FAF5CE9" w:rsidR="00E436CF" w:rsidRDefault="00E436CF" w:rsidP="00E436CF">
            <w:r>
              <w:t>R.M. Frings</w:t>
            </w:r>
          </w:p>
        </w:tc>
        <w:tc>
          <w:tcPr>
            <w:tcW w:w="5629" w:type="dxa"/>
          </w:tcPr>
          <w:p w14:paraId="7E34D404" w14:textId="6159892E" w:rsidR="00E436CF" w:rsidRDefault="00E436CF" w:rsidP="00E436CF">
            <w:r>
              <w:t>Resultaten, dataset 2020</w:t>
            </w:r>
          </w:p>
        </w:tc>
      </w:tr>
      <w:tr w:rsidR="00E436CF" w14:paraId="253501BF" w14:textId="77777777">
        <w:tc>
          <w:tcPr>
            <w:tcW w:w="540" w:type="dxa"/>
          </w:tcPr>
          <w:p w14:paraId="38D93B9F" w14:textId="68C900B2" w:rsidR="00E436CF" w:rsidRDefault="00F45632" w:rsidP="00E436CF">
            <w:r>
              <w:t>0.6</w:t>
            </w:r>
          </w:p>
        </w:tc>
        <w:tc>
          <w:tcPr>
            <w:tcW w:w="1542" w:type="dxa"/>
          </w:tcPr>
          <w:p w14:paraId="00D11F61" w14:textId="11AE9ED8" w:rsidR="00E436CF" w:rsidRDefault="00F45632" w:rsidP="00E436CF">
            <w:r>
              <w:t>R.M. Frings</w:t>
            </w:r>
          </w:p>
        </w:tc>
        <w:tc>
          <w:tcPr>
            <w:tcW w:w="5629" w:type="dxa"/>
          </w:tcPr>
          <w:p w14:paraId="71AD6CD4" w14:textId="32A9ECCF" w:rsidR="00E436CF" w:rsidRDefault="00433F5E" w:rsidP="00433F5E">
            <w:r>
              <w:t>Resultaten</w:t>
            </w:r>
            <w:r w:rsidR="00E436CF">
              <w:t>, data uit 1983</w:t>
            </w:r>
          </w:p>
        </w:tc>
      </w:tr>
      <w:tr w:rsidR="00E436CF" w14:paraId="016BB7F9" w14:textId="77777777">
        <w:tc>
          <w:tcPr>
            <w:tcW w:w="540" w:type="dxa"/>
          </w:tcPr>
          <w:p w14:paraId="7D90BDA5" w14:textId="0C760F2D" w:rsidR="00E436CF" w:rsidRDefault="004B212E" w:rsidP="00E436CF">
            <w:r>
              <w:t>0.7</w:t>
            </w:r>
          </w:p>
        </w:tc>
        <w:tc>
          <w:tcPr>
            <w:tcW w:w="1542" w:type="dxa"/>
          </w:tcPr>
          <w:p w14:paraId="34C86B29" w14:textId="2585F1A5" w:rsidR="00E436CF" w:rsidRDefault="004B212E" w:rsidP="00E436CF">
            <w:r>
              <w:t>R.M. Frings</w:t>
            </w:r>
          </w:p>
        </w:tc>
        <w:tc>
          <w:tcPr>
            <w:tcW w:w="5629" w:type="dxa"/>
          </w:tcPr>
          <w:p w14:paraId="07C3E66E" w14:textId="0C6118C0" w:rsidR="00E436CF" w:rsidRDefault="007169AB" w:rsidP="00E436CF">
            <w:r>
              <w:t>Overige hoofdstukken</w:t>
            </w:r>
          </w:p>
        </w:tc>
      </w:tr>
      <w:tr w:rsidR="00E436CF" w14:paraId="265DD959" w14:textId="77777777">
        <w:tc>
          <w:tcPr>
            <w:tcW w:w="540" w:type="dxa"/>
          </w:tcPr>
          <w:p w14:paraId="1C7D6CCD" w14:textId="407793B6" w:rsidR="00E436CF" w:rsidRDefault="00D81839" w:rsidP="00E436CF">
            <w:r>
              <w:t>0.8</w:t>
            </w:r>
          </w:p>
        </w:tc>
        <w:tc>
          <w:tcPr>
            <w:tcW w:w="1542" w:type="dxa"/>
          </w:tcPr>
          <w:p w14:paraId="12C3C7CC" w14:textId="1AE5940E" w:rsidR="00E436CF" w:rsidRDefault="00D81839" w:rsidP="00E436CF">
            <w:r>
              <w:t>R.M. Frings</w:t>
            </w:r>
          </w:p>
        </w:tc>
        <w:tc>
          <w:tcPr>
            <w:tcW w:w="5629" w:type="dxa"/>
          </w:tcPr>
          <w:p w14:paraId="7BD49B7C" w14:textId="180F4C9D" w:rsidR="00E436CF" w:rsidRDefault="00D81839" w:rsidP="00E436CF">
            <w:r>
              <w:t>Verwerking suggesties S. Folkertsma</w:t>
            </w:r>
          </w:p>
        </w:tc>
      </w:tr>
      <w:tr w:rsidR="00E436CF" w14:paraId="5F12E69A" w14:textId="77777777">
        <w:tc>
          <w:tcPr>
            <w:tcW w:w="540" w:type="dxa"/>
          </w:tcPr>
          <w:p w14:paraId="7967FFC6" w14:textId="3CD34E90" w:rsidR="00E436CF" w:rsidRDefault="00E271A9" w:rsidP="00E436CF">
            <w:r>
              <w:t>0.9</w:t>
            </w:r>
          </w:p>
        </w:tc>
        <w:tc>
          <w:tcPr>
            <w:tcW w:w="1542" w:type="dxa"/>
          </w:tcPr>
          <w:p w14:paraId="25CC43F8" w14:textId="60CC60F2" w:rsidR="00E436CF" w:rsidRDefault="00E271A9" w:rsidP="00E436CF">
            <w:r>
              <w:t>R.M. Frings</w:t>
            </w:r>
          </w:p>
        </w:tc>
        <w:tc>
          <w:tcPr>
            <w:tcW w:w="5629" w:type="dxa"/>
          </w:tcPr>
          <w:p w14:paraId="28585072" w14:textId="0659EAB1" w:rsidR="00E436CF" w:rsidRDefault="00E271A9" w:rsidP="00E436CF">
            <w:r>
              <w:t>Verwerking suggesties A. Sieben en F. Kok</w:t>
            </w:r>
          </w:p>
        </w:tc>
      </w:tr>
      <w:tr w:rsidR="00E436CF" w14:paraId="7F75115D" w14:textId="77777777">
        <w:tc>
          <w:tcPr>
            <w:tcW w:w="540" w:type="dxa"/>
          </w:tcPr>
          <w:p w14:paraId="73257CD5" w14:textId="3F80A80B" w:rsidR="00E436CF" w:rsidRDefault="00E271A9" w:rsidP="00E436CF">
            <w:r>
              <w:t>1.0</w:t>
            </w:r>
          </w:p>
        </w:tc>
        <w:tc>
          <w:tcPr>
            <w:tcW w:w="1542" w:type="dxa"/>
          </w:tcPr>
          <w:p w14:paraId="0032DDE3" w14:textId="23200F4B" w:rsidR="00E436CF" w:rsidRDefault="00E271A9" w:rsidP="00E436CF">
            <w:r>
              <w:t>R.M. Frings</w:t>
            </w:r>
          </w:p>
        </w:tc>
        <w:tc>
          <w:tcPr>
            <w:tcW w:w="5629" w:type="dxa"/>
          </w:tcPr>
          <w:p w14:paraId="3A76ED29" w14:textId="08E6809B" w:rsidR="00E436CF" w:rsidRDefault="00E271A9" w:rsidP="00E436CF">
            <w:r>
              <w:t>Finaliseren</w:t>
            </w:r>
          </w:p>
        </w:tc>
      </w:tr>
    </w:tbl>
    <w:p w14:paraId="49281259" w14:textId="77777777" w:rsidR="00E74BF7" w:rsidRDefault="00E74BF7"/>
    <w:p w14:paraId="508B104F" w14:textId="77777777" w:rsidR="00146433" w:rsidRDefault="00146433">
      <w:pPr>
        <w:spacing w:line="240" w:lineRule="auto"/>
      </w:pPr>
      <w:r>
        <w:br w:type="page"/>
      </w:r>
    </w:p>
    <w:p w14:paraId="51A0DD9E" w14:textId="31A067F2" w:rsidR="00146433" w:rsidRDefault="00146433" w:rsidP="00146433">
      <w:pPr>
        <w:pStyle w:val="Huisstijl-Colofon"/>
      </w:pPr>
      <w:bookmarkStart w:id="1" w:name="_Toc104384033"/>
      <w:r>
        <w:lastRenderedPageBreak/>
        <w:t>Samenvatting</w:t>
      </w:r>
      <w:bookmarkEnd w:id="1"/>
    </w:p>
    <w:p w14:paraId="0D88E15A" w14:textId="367CB3BA" w:rsidR="00192209" w:rsidRDefault="00192209" w:rsidP="00947D73">
      <w:pPr>
        <w:jc w:val="both"/>
      </w:pPr>
      <w:r>
        <w:t>De korrelgroottesamenstelling van de rivierb</w:t>
      </w:r>
      <w:r w:rsidR="005E5A90">
        <w:t>edding</w:t>
      </w:r>
      <w:r>
        <w:t xml:space="preserve"> bepaalt </w:t>
      </w:r>
      <w:r w:rsidR="00875460">
        <w:t>de</w:t>
      </w:r>
      <w:r>
        <w:t xml:space="preserve"> </w:t>
      </w:r>
      <w:r w:rsidR="005E5A90">
        <w:t>bodem</w:t>
      </w:r>
      <w:r>
        <w:t xml:space="preserve">dynamiek </w:t>
      </w:r>
      <w:r w:rsidR="00875460">
        <w:t xml:space="preserve">en </w:t>
      </w:r>
      <w:r w:rsidR="003F0A72">
        <w:t>de</w:t>
      </w:r>
      <w:r>
        <w:t xml:space="preserve"> geschiktheid van de </w:t>
      </w:r>
      <w:r w:rsidR="005E5A90">
        <w:t>bodem</w:t>
      </w:r>
      <w:r>
        <w:t xml:space="preserve"> als substraat voor organismen. Kennis van de bodemsamenstelling is daarom onontbeerlijk voor rivierbeheer. </w:t>
      </w:r>
      <w:r w:rsidR="003F0A72">
        <w:t>Tussen</w:t>
      </w:r>
      <w:r w:rsidRPr="00F940CA">
        <w:t xml:space="preserve"> 1981</w:t>
      </w:r>
      <w:r w:rsidR="003F0A72">
        <w:t xml:space="preserve"> en </w:t>
      </w:r>
      <w:r w:rsidRPr="00F940CA">
        <w:t>1983 heeft Rijkswaterstaat de bodemsamenstelling van de Maas</w:t>
      </w:r>
      <w:r w:rsidR="003F0A72">
        <w:t xml:space="preserve"> bepaald</w:t>
      </w:r>
      <w:r w:rsidRPr="00F940CA">
        <w:t>.</w:t>
      </w:r>
      <w:r>
        <w:t xml:space="preserve"> Daarbij zijn </w:t>
      </w:r>
      <w:r w:rsidR="003F0A72">
        <w:t>per</w:t>
      </w:r>
      <w:r w:rsidRPr="00F940CA">
        <w:t xml:space="preserve"> rivierkilometer </w:t>
      </w:r>
      <w:r w:rsidR="003F0A72">
        <w:t>drie</w:t>
      </w:r>
      <w:r w:rsidRPr="00F940CA">
        <w:t xml:space="preserve"> sleepmonsters genomen</w:t>
      </w:r>
      <w:r w:rsidR="00875460">
        <w:t>, verdeeld over de rivierbreedte</w:t>
      </w:r>
      <w:r w:rsidRPr="00F940CA">
        <w:t xml:space="preserve">. Vervolgens is door zeefanalyse de korrelgrootteverdeling bepaald. </w:t>
      </w:r>
      <w:r w:rsidRPr="00613E7D">
        <w:t>Ter bepaling van de actuele bodemsamenstelling is in 2020 een nieuwe veldstudie uitgevoerd</w:t>
      </w:r>
      <w:r>
        <w:t xml:space="preserve">. Opnieuw zijn per </w:t>
      </w:r>
      <w:proofErr w:type="spellStart"/>
      <w:r>
        <w:t>kilometervak</w:t>
      </w:r>
      <w:proofErr w:type="spellEnd"/>
      <w:r>
        <w:t xml:space="preserve"> drie monsters van de toplaag genomen, nu echter met een Van Veengrijper</w:t>
      </w:r>
      <w:r w:rsidR="00875460">
        <w:t>.</w:t>
      </w:r>
      <w:r w:rsidR="00947D73">
        <w:t xml:space="preserve"> </w:t>
      </w:r>
      <w:r w:rsidRPr="004F222E">
        <w:t>In dit rapport worden beide korrelgroottedatasets beschreven</w:t>
      </w:r>
      <w:r>
        <w:t xml:space="preserve">, </w:t>
      </w:r>
      <w:r w:rsidRPr="004F222E">
        <w:t>gepresenteerd</w:t>
      </w:r>
      <w:r>
        <w:t xml:space="preserve"> en geanalyseerd</w:t>
      </w:r>
      <w:r w:rsidRPr="004F222E">
        <w:t>.</w:t>
      </w:r>
      <w:r>
        <w:t xml:space="preserve"> De doelen van deze studie waren:</w:t>
      </w:r>
      <w:r w:rsidRPr="00057A8E">
        <w:t xml:space="preserve"> </w:t>
      </w:r>
      <w:r>
        <w:t xml:space="preserve">(1) </w:t>
      </w:r>
      <w:r w:rsidRPr="00057A8E">
        <w:t>het bepalen van de ruimtelijke en temporele variabiliteit van de bodemsamenstelling van de Maas</w:t>
      </w:r>
      <w:r>
        <w:t xml:space="preserve"> en (2) het borgen van de meetgegevens zodat ze beschikbaar blijven voor toekomstige generaties</w:t>
      </w:r>
      <w:r w:rsidR="00947D73">
        <w:t>.</w:t>
      </w:r>
      <w:r w:rsidRPr="00DA1DD2">
        <w:t xml:space="preserve"> </w:t>
      </w:r>
      <w:r>
        <w:t>Het interessegebied omvatte het zomerbed van de Maas tussen stuw Linne (</w:t>
      </w:r>
      <w:proofErr w:type="spellStart"/>
      <w:r>
        <w:t>rkm</w:t>
      </w:r>
      <w:proofErr w:type="spellEnd"/>
      <w:r>
        <w:t xml:space="preserve"> 68,6) en de brug van Keizersveer (</w:t>
      </w:r>
      <w:proofErr w:type="spellStart"/>
      <w:r>
        <w:t>rkm</w:t>
      </w:r>
      <w:proofErr w:type="spellEnd"/>
      <w:r>
        <w:t xml:space="preserve"> 247,8).</w:t>
      </w:r>
    </w:p>
    <w:p w14:paraId="63D987D4" w14:textId="453EC4F6" w:rsidR="00192209" w:rsidRDefault="00192209" w:rsidP="00875460">
      <w:pPr>
        <w:ind w:firstLine="426"/>
        <w:jc w:val="both"/>
      </w:pPr>
      <w:r>
        <w:t>Inspectie van de korrelgroottedatasets laat zien dat de Maasbodem erg heterogeen is. De variatie in korrelgrootte is grillig en de bandbreedte in korrelgrootte binnen stuwpanden aanzienlijk. De bodem van de Maas bestaat voornamelijk</w:t>
      </w:r>
      <w:r w:rsidRPr="00D61205">
        <w:t xml:space="preserve"> uit grind en zand</w:t>
      </w:r>
      <w:r>
        <w:t xml:space="preserve">, waarbij er </w:t>
      </w:r>
      <w:r w:rsidRPr="004478C3">
        <w:t xml:space="preserve">– vooral bovenstrooms – </w:t>
      </w:r>
      <w:r>
        <w:t xml:space="preserve">vaak </w:t>
      </w:r>
      <w:r w:rsidRPr="004478C3">
        <w:t xml:space="preserve">sprake </w:t>
      </w:r>
      <w:r>
        <w:t>i</w:t>
      </w:r>
      <w:r w:rsidRPr="004478C3">
        <w:t xml:space="preserve">s van een slibsluier over de grindbodem. </w:t>
      </w:r>
      <w:r>
        <w:t xml:space="preserve">Op de rivierbodem leven schelpdieren. </w:t>
      </w:r>
      <w:proofErr w:type="spellStart"/>
      <w:r>
        <w:t>Granulometrisch</w:t>
      </w:r>
      <w:proofErr w:type="spellEnd"/>
      <w:r>
        <w:t xml:space="preserve"> behoren de schelpen tot de grindfractie. </w:t>
      </w:r>
    </w:p>
    <w:p w14:paraId="2A3BE562" w14:textId="08195B1D" w:rsidR="00781177" w:rsidRDefault="00192209" w:rsidP="00875460">
      <w:pPr>
        <w:ind w:firstLine="426"/>
        <w:jc w:val="both"/>
      </w:pPr>
      <w:r>
        <w:t>Van bovenstrooms naar benedenstrooms wordt de Maasbodem beduidend fijner</w:t>
      </w:r>
      <w:r w:rsidR="006B6F10">
        <w:t>. Eerdere analyses hebben aangetoond dat dat het gevolg is</w:t>
      </w:r>
      <w:r w:rsidR="00D2003B">
        <w:t xml:space="preserve"> van</w:t>
      </w:r>
      <w:r w:rsidR="006B6F10">
        <w:t xml:space="preserve"> </w:t>
      </w:r>
      <w:r w:rsidR="002A58DB">
        <w:t xml:space="preserve">abrasieprocessen en vooral </w:t>
      </w:r>
      <w:r w:rsidR="00C012EA">
        <w:t>selectief transport</w:t>
      </w:r>
      <w:r w:rsidR="002A58DB">
        <w:t xml:space="preserve">. </w:t>
      </w:r>
      <w:r>
        <w:t xml:space="preserve">Het gehalte aan steen en grind neemt </w:t>
      </w:r>
      <w:r w:rsidR="002A58DB">
        <w:t xml:space="preserve">sterk </w:t>
      </w:r>
      <w:r>
        <w:t>af</w:t>
      </w:r>
      <w:r w:rsidR="002A58DB">
        <w:t xml:space="preserve"> en </w:t>
      </w:r>
      <w:r>
        <w:t xml:space="preserve">de grinddiameter daalt. Daardoor daalt ook de </w:t>
      </w:r>
      <w:r w:rsidR="00742FAE">
        <w:t>korrel</w:t>
      </w:r>
      <w:r>
        <w:t>ruwheid van de rivierbodem. Tegelijkertijd neemt het zandgehalte sterk toe</w:t>
      </w:r>
      <w:r w:rsidR="005E5A90">
        <w:t>,</w:t>
      </w:r>
      <w:r>
        <w:t xml:space="preserve"> van 5% tot 98%. </w:t>
      </w:r>
      <w:r w:rsidR="002A58DB">
        <w:t>Dit gaat gepaard met een afname van de geometrisch gemiddelde korrelgrootte van 24 naar 0,3 mm</w:t>
      </w:r>
      <w:r w:rsidR="00781177">
        <w:t xml:space="preserve">. Deze </w:t>
      </w:r>
      <w:r w:rsidR="00E1642D">
        <w:t xml:space="preserve">waarden </w:t>
      </w:r>
      <w:r w:rsidR="005E5A90">
        <w:t xml:space="preserve">hebben betrekking op de metingen </w:t>
      </w:r>
      <w:r w:rsidR="00E1642D">
        <w:t>uit</w:t>
      </w:r>
      <w:r w:rsidR="009B3BB1">
        <w:t xml:space="preserve"> de</w:t>
      </w:r>
      <w:r w:rsidR="00E1642D">
        <w:t xml:space="preserve"> 2020-dataset</w:t>
      </w:r>
      <w:r w:rsidR="00781177">
        <w:t>. Ten opzicht</w:t>
      </w:r>
      <w:r w:rsidR="009B3BB1">
        <w:t>e</w:t>
      </w:r>
      <w:r w:rsidR="00781177">
        <w:t xml:space="preserve"> van 1981-1983 blijken de grootschalige trends gelijk gebleven, al lijkt er sprake van een lichte vergroving van de bodem, vooral op de </w:t>
      </w:r>
      <w:proofErr w:type="spellStart"/>
      <w:r w:rsidR="00781177">
        <w:t>rivieras</w:t>
      </w:r>
      <w:proofErr w:type="spellEnd"/>
      <w:r w:rsidR="00781177">
        <w:t xml:space="preserve">. </w:t>
      </w:r>
    </w:p>
    <w:p w14:paraId="7DE6E323" w14:textId="3DFC465A" w:rsidR="00860D6B" w:rsidRDefault="002A58DB" w:rsidP="00875460">
      <w:pPr>
        <w:ind w:firstLine="426"/>
        <w:jc w:val="both"/>
      </w:pPr>
      <w:r>
        <w:t>D</w:t>
      </w:r>
      <w:r w:rsidRPr="002A58DB">
        <w:t xml:space="preserve">e overgang van een grindbodem naar een zandbodem </w:t>
      </w:r>
      <w:r>
        <w:t>verloopt in de Maas zeer plotseling</w:t>
      </w:r>
      <w:r w:rsidR="00E1642D">
        <w:t xml:space="preserve">. In </w:t>
      </w:r>
      <w:r w:rsidR="005E5A90">
        <w:t xml:space="preserve">1981-1983 </w:t>
      </w:r>
      <w:r w:rsidR="00E1642D">
        <w:t xml:space="preserve">begon de </w:t>
      </w:r>
      <w:r w:rsidR="00E1642D" w:rsidRPr="00947D73">
        <w:t xml:space="preserve">grindzandovergang bij </w:t>
      </w:r>
      <w:r w:rsidR="005E5A90">
        <w:t>stuw Roermond (</w:t>
      </w:r>
      <w:proofErr w:type="spellStart"/>
      <w:r w:rsidR="005E5A90">
        <w:t>rkm</w:t>
      </w:r>
      <w:proofErr w:type="spellEnd"/>
      <w:r w:rsidR="006B6F10">
        <w:t xml:space="preserve"> 80,9)</w:t>
      </w:r>
      <w:r w:rsidR="005E5A90">
        <w:t xml:space="preserve"> en in 2020 lag hij bij </w:t>
      </w:r>
      <w:r w:rsidR="00E1642D" w:rsidRPr="006B6F10">
        <w:t>stuw Belfeld (</w:t>
      </w:r>
      <w:proofErr w:type="spellStart"/>
      <w:r w:rsidR="00E1642D" w:rsidRPr="006B6F10">
        <w:t>rkm</w:t>
      </w:r>
      <w:proofErr w:type="spellEnd"/>
      <w:r w:rsidR="00E1642D" w:rsidRPr="006B6F10">
        <w:t xml:space="preserve"> 100,8). </w:t>
      </w:r>
      <w:r w:rsidR="005E5A90" w:rsidRPr="006B6F10">
        <w:t>E</w:t>
      </w:r>
      <w:r w:rsidR="00E1642D" w:rsidRPr="006B6F10">
        <w:t xml:space="preserve">r </w:t>
      </w:r>
      <w:r w:rsidR="005E5A90" w:rsidRPr="006B6F10">
        <w:t xml:space="preserve">lijkt dus </w:t>
      </w:r>
      <w:r w:rsidR="00E1642D" w:rsidRPr="006B6F10">
        <w:t xml:space="preserve">sprake van een migrerend grindfront. </w:t>
      </w:r>
      <w:r w:rsidRPr="006B6F10">
        <w:t>De positie van de grind-zandovergang in de Maas</w:t>
      </w:r>
      <w:r w:rsidR="006B6F10" w:rsidRPr="006B6F10">
        <w:t xml:space="preserve"> is vermoedelijk </w:t>
      </w:r>
      <w:r w:rsidRPr="006B6F10">
        <w:t>tektonisch bepaald</w:t>
      </w:r>
      <w:r w:rsidR="006B6F10" w:rsidRPr="006B6F10">
        <w:t xml:space="preserve">, waarbij </w:t>
      </w:r>
      <w:r w:rsidR="00E1642D" w:rsidRPr="006B6F10">
        <w:t xml:space="preserve">de dalende </w:t>
      </w:r>
      <w:proofErr w:type="spellStart"/>
      <w:r w:rsidRPr="006B6F10">
        <w:t>Roerdalslenk</w:t>
      </w:r>
      <w:proofErr w:type="spellEnd"/>
      <w:r w:rsidRPr="006B6F10">
        <w:t xml:space="preserve"> </w:t>
      </w:r>
      <w:r w:rsidR="00E1642D" w:rsidRPr="006B6F10">
        <w:t xml:space="preserve">als grindvang </w:t>
      </w:r>
      <w:r w:rsidRPr="006B6F10">
        <w:t>een belangrijke rol</w:t>
      </w:r>
      <w:r w:rsidR="006B6F10" w:rsidRPr="006B6F10">
        <w:t xml:space="preserve"> lijkt te spelen</w:t>
      </w:r>
      <w:r w:rsidR="00E1642D" w:rsidRPr="006B6F10">
        <w:t>.</w:t>
      </w:r>
      <w:r w:rsidR="00947D73">
        <w:t xml:space="preserve"> </w:t>
      </w:r>
      <w:r w:rsidR="00192209">
        <w:t xml:space="preserve">Opvallend </w:t>
      </w:r>
      <w:r w:rsidR="00947D73">
        <w:t xml:space="preserve">is dat </w:t>
      </w:r>
      <w:r w:rsidR="00192209">
        <w:t xml:space="preserve">de </w:t>
      </w:r>
      <w:r w:rsidR="00E1642D">
        <w:t>Maas</w:t>
      </w:r>
      <w:r w:rsidR="00192209">
        <w:t xml:space="preserve">bodem </w:t>
      </w:r>
      <w:r w:rsidR="00E1642D">
        <w:t xml:space="preserve">na de grindzandovergang </w:t>
      </w:r>
      <w:r w:rsidR="00192209">
        <w:t xml:space="preserve">weer grover </w:t>
      </w:r>
      <w:r w:rsidR="0003724C">
        <w:t>wordt. Mogelijk speelt de lichte tektonische</w:t>
      </w:r>
      <w:r w:rsidR="00565ABF">
        <w:t xml:space="preserve"> opheffing</w:t>
      </w:r>
      <w:r w:rsidR="0003724C">
        <w:t xml:space="preserve"> van dit gebied daarbij een rol. </w:t>
      </w:r>
      <w:r w:rsidR="00192209">
        <w:t>In stuwpand Grave</w:t>
      </w:r>
      <w:r w:rsidR="0003724C">
        <w:t xml:space="preserve">, als de Maas de laaggelegen overstromingsvlakte van Maas en Rijn bereikt, </w:t>
      </w:r>
      <w:r w:rsidR="00192209">
        <w:t xml:space="preserve"> verandert de </w:t>
      </w:r>
      <w:r w:rsidR="0003724C">
        <w:t>rivier</w:t>
      </w:r>
      <w:r w:rsidR="00192209">
        <w:t xml:space="preserve"> definitief in een zandrivier.  </w:t>
      </w:r>
    </w:p>
    <w:p w14:paraId="5DA7931B" w14:textId="7F359840" w:rsidR="00860D6B" w:rsidRDefault="00192209" w:rsidP="00875460">
      <w:pPr>
        <w:ind w:firstLine="426"/>
        <w:jc w:val="both"/>
      </w:pPr>
      <w:r>
        <w:t xml:space="preserve">De korrelgrootte van de Maasbodem vertoont niet alleen een trend in </w:t>
      </w:r>
      <w:proofErr w:type="spellStart"/>
      <w:r>
        <w:t>stroomafwaartse</w:t>
      </w:r>
      <w:proofErr w:type="spellEnd"/>
      <w:r>
        <w:t xml:space="preserve"> richting, maar ook in dwarsrichting.</w:t>
      </w:r>
      <w:r w:rsidRPr="00D6012D">
        <w:t xml:space="preserve"> Opvallend is dat </w:t>
      </w:r>
      <w:r>
        <w:t>het zandgehalte het hoogst is op</w:t>
      </w:r>
      <w:r w:rsidRPr="00D6012D">
        <w:t xml:space="preserve"> de </w:t>
      </w:r>
      <w:proofErr w:type="spellStart"/>
      <w:r w:rsidRPr="00D6012D">
        <w:t>rivier</w:t>
      </w:r>
      <w:r>
        <w:t>as</w:t>
      </w:r>
      <w:proofErr w:type="spellEnd"/>
      <w:r>
        <w:t xml:space="preserve"> en het laagst aan de rechter</w:t>
      </w:r>
      <w:r w:rsidRPr="00D6012D">
        <w:t>oever.</w:t>
      </w:r>
      <w:r>
        <w:t xml:space="preserve"> Dit verschil is statistisch significant</w:t>
      </w:r>
      <w:r w:rsidR="00C012EA">
        <w:t xml:space="preserve"> en vermoedelijk het effect van dwarsstromingen, mogelijk in combinatie met scheepvaart.</w:t>
      </w:r>
    </w:p>
    <w:p w14:paraId="3A197957" w14:textId="400402EB" w:rsidR="00652ED8" w:rsidRDefault="0003724C" w:rsidP="0048367D">
      <w:pPr>
        <w:ind w:firstLine="425"/>
        <w:jc w:val="both"/>
      </w:pPr>
      <w:r>
        <w:t>Geconcludeerd wordt dat het overgrote deel van de korrelgrootteverdelingen uit de beide meetcampagnes van uitstekende kwaliteit is</w:t>
      </w:r>
      <w:r w:rsidR="006B6F10">
        <w:t xml:space="preserve">. De dataset vormt </w:t>
      </w:r>
      <w:r>
        <w:t xml:space="preserve">daarmee een solide basis </w:t>
      </w:r>
      <w:r w:rsidR="006B6F10">
        <w:t>voor</w:t>
      </w:r>
      <w:r>
        <w:t xml:space="preserve"> rivierbeheer en wetenschappelijk onderzoek.</w:t>
      </w:r>
      <w:r w:rsidR="005B760D">
        <w:t xml:space="preserve"> </w:t>
      </w:r>
      <w:r w:rsidR="006B6F10">
        <w:t>Desalniettemin bleek het i</w:t>
      </w:r>
      <w:r w:rsidR="005B760D">
        <w:t xml:space="preserve">n beide </w:t>
      </w:r>
      <w:r>
        <w:t xml:space="preserve">meetcampagnes </w:t>
      </w:r>
      <w:r w:rsidR="005B760D">
        <w:t xml:space="preserve">moeilijk </w:t>
      </w:r>
      <w:r w:rsidR="006B6F10">
        <w:t xml:space="preserve">om </w:t>
      </w:r>
      <w:r>
        <w:t>Maastrajecten met een grove bodem</w:t>
      </w:r>
      <w:r w:rsidR="005B760D">
        <w:t xml:space="preserve"> goed te bemonsteren</w:t>
      </w:r>
      <w:r>
        <w:t>. Voor toekomstige meetcampagnes wordt</w:t>
      </w:r>
      <w:r w:rsidR="00652ED8">
        <w:t xml:space="preserve"> dan ook</w:t>
      </w:r>
      <w:r>
        <w:t xml:space="preserve"> aanbevolen</w:t>
      </w:r>
      <w:r w:rsidR="00652ED8">
        <w:t xml:space="preserve"> te kiezen voor mechanische bemonstering op </w:t>
      </w:r>
      <w:r w:rsidR="005B760D">
        <w:t xml:space="preserve">deze </w:t>
      </w:r>
      <w:r w:rsidR="00652ED8">
        <w:t xml:space="preserve">riviertrajecten en daarbij </w:t>
      </w:r>
      <w:r>
        <w:t>de pleisterlaag en het substraat afzonderlijk</w:t>
      </w:r>
      <w:r w:rsidR="00652ED8">
        <w:t xml:space="preserve"> te bemonsteren. </w:t>
      </w:r>
    </w:p>
    <w:p w14:paraId="31531456" w14:textId="1497533F" w:rsidR="00146433" w:rsidRDefault="00146433" w:rsidP="00146433">
      <w:pPr>
        <w:pStyle w:val="Huisstijl-Colofon"/>
      </w:pPr>
      <w:bookmarkStart w:id="2" w:name="_Toc104384034"/>
      <w:r>
        <w:lastRenderedPageBreak/>
        <w:t>Voorwoord</w:t>
      </w:r>
      <w:bookmarkEnd w:id="2"/>
    </w:p>
    <w:p w14:paraId="5B3FF7A4" w14:textId="77777777" w:rsidR="00146433" w:rsidRDefault="00146433" w:rsidP="00146433">
      <w:pPr>
        <w:jc w:val="both"/>
      </w:pPr>
      <w:r>
        <w:t>De Maas is een dynamische rivier die op haar weg van de Ardennen naar de Noordzee water en sediment met zich meevoert en daarbij haar bedding steeds opnieuw vormgeeft. Dit gebeurt door de processen van erosie en sedimentatie.</w:t>
      </w:r>
    </w:p>
    <w:p w14:paraId="400C2499" w14:textId="08A75004" w:rsidR="00146433" w:rsidRPr="002F5C8E" w:rsidRDefault="00146433" w:rsidP="00146433">
      <w:pPr>
        <w:ind w:firstLine="426"/>
        <w:jc w:val="both"/>
        <w:rPr>
          <w:color w:val="auto"/>
        </w:rPr>
      </w:pPr>
      <w:r w:rsidRPr="002F5C8E">
        <w:rPr>
          <w:color w:val="auto"/>
        </w:rPr>
        <w:t xml:space="preserve">Dit samenspel van erosie en sedimentatie, ook wel morfodynamiek genoemd, is belangrijk voor het behoud van gezonde ecosystemen in de Maas. In de Maas leven tal van dier- en plantsoorten die speciaal aangepast zijn aan het leven in dynamische, voortdurend veranderende milieus. </w:t>
      </w:r>
      <w:r w:rsidR="00742FAE">
        <w:rPr>
          <w:color w:val="auto"/>
        </w:rPr>
        <w:t>Mede door h</w:t>
      </w:r>
      <w:r w:rsidRPr="002F5C8E">
        <w:rPr>
          <w:color w:val="auto"/>
        </w:rPr>
        <w:t xml:space="preserve">et verdwijnen van de natuurlijke morfodynamiek in de afgelopen eeuw door menselijk handelen </w:t>
      </w:r>
      <w:r w:rsidR="00742FAE">
        <w:rPr>
          <w:color w:val="auto"/>
        </w:rPr>
        <w:t xml:space="preserve">is er sprake van </w:t>
      </w:r>
      <w:r w:rsidRPr="002F5C8E">
        <w:rPr>
          <w:color w:val="auto"/>
        </w:rPr>
        <w:t xml:space="preserve">een drastische achteruitgang in biodiversiteit. Herstel van de natuurlijke morfodynamiek </w:t>
      </w:r>
      <w:r w:rsidR="00742FAE">
        <w:rPr>
          <w:color w:val="auto"/>
        </w:rPr>
        <w:t>wordt dan ook</w:t>
      </w:r>
      <w:r w:rsidRPr="002F5C8E">
        <w:rPr>
          <w:color w:val="auto"/>
        </w:rPr>
        <w:t xml:space="preserve"> noodzakelijk </w:t>
      </w:r>
      <w:r w:rsidR="00742FAE">
        <w:rPr>
          <w:color w:val="auto"/>
        </w:rPr>
        <w:t xml:space="preserve">geacht </w:t>
      </w:r>
      <w:r w:rsidRPr="002F5C8E">
        <w:rPr>
          <w:color w:val="auto"/>
        </w:rPr>
        <w:t>voor een verbetering van de ecosystemen in de Maas.</w:t>
      </w:r>
    </w:p>
    <w:p w14:paraId="2CE4C924" w14:textId="04FA4B93" w:rsidR="00146433" w:rsidRDefault="00146433" w:rsidP="00146433">
      <w:pPr>
        <w:ind w:firstLine="426"/>
        <w:jc w:val="both"/>
      </w:pPr>
      <w:r>
        <w:t xml:space="preserve">Hoewel erosie- en sedimentatieprocessen een belangrijk onderdeel zijn van de natuurlijke evolutie van het aardoppervlak, zijn ze uit menselijk perspectief niet altijd gewenst. Zo zorgt erosie in de Maas </w:t>
      </w:r>
      <w:r w:rsidR="00742FAE">
        <w:t xml:space="preserve">soms </w:t>
      </w:r>
      <w:r>
        <w:t xml:space="preserve">voor schade aan waterkeringen, stuwen, brugfunderingen en ondergrondse leidingen. Sedimentatie </w:t>
      </w:r>
      <w:r w:rsidR="00742FAE">
        <w:t xml:space="preserve">kan </w:t>
      </w:r>
      <w:r>
        <w:t xml:space="preserve">dan weer een belemmering voor scheepvaart </w:t>
      </w:r>
      <w:r w:rsidR="00742FAE">
        <w:t xml:space="preserve">vormen </w:t>
      </w:r>
      <w:r>
        <w:t>en voor overstromingsrisico door hogere waterstanden</w:t>
      </w:r>
      <w:r w:rsidR="00742FAE">
        <w:t xml:space="preserve"> zorgen</w:t>
      </w:r>
      <w:r>
        <w:t>. Uit ecologisch perspectief zijn erosie en sedimentatie ook niet altijd gunstig. Zo zorgt voortschrijdende erosie in de G</w:t>
      </w:r>
      <w:r w:rsidR="009B3BB1">
        <w:t xml:space="preserve">emeenschappelijke </w:t>
      </w:r>
      <w:r>
        <w:t xml:space="preserve">voor een daling van de grondwaterstanden en voor verdroging van natuurgebieden in de wijde omgeving. </w:t>
      </w:r>
    </w:p>
    <w:p w14:paraId="60052F76" w14:textId="77777777" w:rsidR="00146433" w:rsidRDefault="00146433" w:rsidP="00146433">
      <w:pPr>
        <w:ind w:firstLine="426"/>
        <w:jc w:val="both"/>
      </w:pPr>
      <w:r>
        <w:t xml:space="preserve">Het is de taak van Rijkswaterstaat als rivierbeheerder om – door zorgvuldig en gebalanceerd beheer van de </w:t>
      </w:r>
      <w:r w:rsidRPr="009D5D8B">
        <w:t>rivierbedding – te zorgen voor waterveiligheid, voldoende zoetwater, schoon en gezond water,</w:t>
      </w:r>
      <w:r w:rsidRPr="006D49E9">
        <w:t xml:space="preserve"> </w:t>
      </w:r>
      <w:r>
        <w:t xml:space="preserve">voor </w:t>
      </w:r>
      <w:r w:rsidRPr="006D49E9">
        <w:t>veilig en vlot verkeer</w:t>
      </w:r>
      <w:r>
        <w:t xml:space="preserve"> over water, en voor duurzame rivierecosystemen. </w:t>
      </w:r>
    </w:p>
    <w:p w14:paraId="41FAA359" w14:textId="77777777" w:rsidR="00146433" w:rsidRDefault="00146433" w:rsidP="00146433">
      <w:pPr>
        <w:ind w:firstLine="426"/>
        <w:jc w:val="both"/>
      </w:pPr>
      <w:r>
        <w:t xml:space="preserve">Voor al deze taken van Rijkswaterstaat is inzicht vereist in de morfodynamiek van de Maas. Enkele jaren geleden is geconstateerd dat dat inzicht te kort schiet. Daarom is een onderzoeksprogramma gelanceerd om de kennisleemten in te vullen (Asselman et al. 2019). </w:t>
      </w:r>
    </w:p>
    <w:p w14:paraId="4759733C" w14:textId="77777777" w:rsidR="00146433" w:rsidRDefault="00146433" w:rsidP="00146433">
      <w:pPr>
        <w:ind w:firstLine="426"/>
        <w:jc w:val="both"/>
      </w:pPr>
      <w:r>
        <w:t xml:space="preserve">Dit onderzoeksprogramma Morfologie Maas beschouwt de Nederlandse Maas van Eijsden tot Keizersveer en heeft een looptijd van 2020 tot 2024. Kernelementen zijn: </w:t>
      </w:r>
    </w:p>
    <w:p w14:paraId="4DA69FD6" w14:textId="77777777" w:rsidR="00146433" w:rsidRDefault="00146433" w:rsidP="00146433">
      <w:pPr>
        <w:jc w:val="both"/>
      </w:pPr>
      <w:r>
        <w:t>1. monitoring van de morfodynamiek, 2. analyse van de waargenomen morfodynamiek, 3. prognose van de toekomstige beddingontwikkeling, 4. bepaling van de daaruit volgende risico’s voor de rivierfuncties, 5. identificatie van passende beheermethoden en 6. formulering van richtlijnen en beleid voor sediment- en rivierbodembeheer.</w:t>
      </w:r>
    </w:p>
    <w:p w14:paraId="0C4EA2D2" w14:textId="77777777" w:rsidR="00146433" w:rsidRDefault="00146433" w:rsidP="00146433">
      <w:pPr>
        <w:ind w:firstLine="426"/>
        <w:jc w:val="both"/>
      </w:pPr>
      <w:r>
        <w:t xml:space="preserve">Het voor u liggende rapport is één van de producten uit het onderzoeksprogramma Morfologie Maas. De auteurs danken ieder die heeft bijgedragen aan de totstandkoming van dit rapport, in het bijzonder de bemanning van de Ir. FW. Conrad, het ingenieursbureau </w:t>
      </w:r>
      <w:proofErr w:type="spellStart"/>
      <w:r w:rsidRPr="002F1D02">
        <w:t>Cicom</w:t>
      </w:r>
      <w:proofErr w:type="spellEnd"/>
      <w:r w:rsidRPr="002F1D02">
        <w:t xml:space="preserve"> &amp; Copier</w:t>
      </w:r>
      <w:r>
        <w:t xml:space="preserve">, het ingenieursbureau </w:t>
      </w:r>
      <w:proofErr w:type="spellStart"/>
      <w:r w:rsidRPr="002F1D02">
        <w:t>Wiertsema</w:t>
      </w:r>
      <w:proofErr w:type="spellEnd"/>
      <w:r w:rsidRPr="002F1D02">
        <w:t xml:space="preserve"> &amp; Partners</w:t>
      </w:r>
      <w:r>
        <w:t xml:space="preserve"> en de leden van de klankbord- en gebruikersgroepen van het onderzoeksprogramma Morfologie Maas.</w:t>
      </w:r>
    </w:p>
    <w:p w14:paraId="2154BA06" w14:textId="5E69AF3F" w:rsidR="00E74BF7" w:rsidRDefault="000D2296" w:rsidP="00146433">
      <w:r>
        <w:br w:type="page"/>
      </w:r>
    </w:p>
    <w:p w14:paraId="4A713BEA" w14:textId="77777777" w:rsidR="00E74BF7" w:rsidRDefault="000D2296">
      <w:pPr>
        <w:pStyle w:val="Huisstijl-Inhoud"/>
      </w:pPr>
      <w:r w:rsidRPr="00742FAE">
        <w:rPr>
          <w:highlight w:val="cyan"/>
        </w:rPr>
        <w:lastRenderedPageBreak/>
        <w:t>Inhoud</w:t>
      </w:r>
    </w:p>
    <w:p w14:paraId="34DD8A64" w14:textId="701016BD" w:rsidR="00CC6C15" w:rsidRDefault="009833D9">
      <w:pPr>
        <w:pStyle w:val="Inhopg2"/>
        <w:rPr>
          <w:rFonts w:asciiTheme="minorHAnsi" w:eastAsiaTheme="minorEastAsia" w:hAnsiTheme="minorHAnsi" w:cstheme="minorBidi"/>
          <w:noProof/>
          <w:color w:val="auto"/>
          <w:sz w:val="22"/>
          <w:szCs w:val="22"/>
        </w:rPr>
      </w:pPr>
      <w:r>
        <w:fldChar w:fldCharType="begin"/>
      </w:r>
      <w:r>
        <w:instrText xml:space="preserve"> TOC \t "Huisstijl - Colofon;2;Huisstijl - Kop 1;1;Huisstijl - Kop 2;2;Huisstijl - Kop 3;3;Huisstijl - Kop 4;4" </w:instrText>
      </w:r>
      <w:r>
        <w:fldChar w:fldCharType="separate"/>
      </w:r>
      <w:r w:rsidR="00CC6C15" w:rsidRPr="00282F59">
        <w:rPr>
          <w:noProof/>
          <w:color w:val="FFFFFF"/>
        </w:rPr>
        <w:t>●</w:t>
      </w:r>
      <w:r w:rsidR="00CC6C15">
        <w:rPr>
          <w:rFonts w:asciiTheme="minorHAnsi" w:eastAsiaTheme="minorEastAsia" w:hAnsiTheme="minorHAnsi" w:cstheme="minorBidi"/>
          <w:noProof/>
          <w:color w:val="auto"/>
          <w:sz w:val="22"/>
          <w:szCs w:val="22"/>
        </w:rPr>
        <w:tab/>
      </w:r>
      <w:r w:rsidR="00CC6C15">
        <w:rPr>
          <w:noProof/>
        </w:rPr>
        <w:t>Samenvatting</w:t>
      </w:r>
      <w:r w:rsidR="00CC6C15">
        <w:rPr>
          <w:noProof/>
        </w:rPr>
        <w:tab/>
      </w:r>
      <w:r w:rsidR="00CC6C15">
        <w:rPr>
          <w:noProof/>
        </w:rPr>
        <w:fldChar w:fldCharType="begin"/>
      </w:r>
      <w:r w:rsidR="00CC6C15">
        <w:rPr>
          <w:noProof/>
        </w:rPr>
        <w:instrText xml:space="preserve"> PAGEREF _Toc104384033 \h </w:instrText>
      </w:r>
      <w:r w:rsidR="00CC6C15">
        <w:rPr>
          <w:noProof/>
        </w:rPr>
      </w:r>
      <w:r w:rsidR="00CC6C15">
        <w:rPr>
          <w:noProof/>
        </w:rPr>
        <w:fldChar w:fldCharType="separate"/>
      </w:r>
      <w:r w:rsidR="004C0EA9">
        <w:rPr>
          <w:noProof/>
        </w:rPr>
        <w:t>3</w:t>
      </w:r>
      <w:r w:rsidR="00CC6C15">
        <w:rPr>
          <w:noProof/>
        </w:rPr>
        <w:fldChar w:fldCharType="end"/>
      </w:r>
    </w:p>
    <w:p w14:paraId="3212FF49" w14:textId="61B2063D" w:rsidR="00CC6C15" w:rsidRDefault="00CC6C15">
      <w:pPr>
        <w:pStyle w:val="Inhopg2"/>
        <w:rPr>
          <w:rFonts w:asciiTheme="minorHAnsi" w:eastAsiaTheme="minorEastAsia" w:hAnsiTheme="minorHAnsi" w:cstheme="minorBidi"/>
          <w:noProof/>
          <w:color w:val="auto"/>
          <w:sz w:val="22"/>
          <w:szCs w:val="22"/>
        </w:rPr>
      </w:pPr>
      <w:r w:rsidRPr="00282F59">
        <w:rPr>
          <w:noProof/>
          <w:color w:val="FFFFFF"/>
        </w:rPr>
        <w:t>●</w:t>
      </w:r>
      <w:r>
        <w:rPr>
          <w:rFonts w:asciiTheme="minorHAnsi" w:eastAsiaTheme="minorEastAsia" w:hAnsiTheme="minorHAnsi" w:cstheme="minorBidi"/>
          <w:noProof/>
          <w:color w:val="auto"/>
          <w:sz w:val="22"/>
          <w:szCs w:val="22"/>
        </w:rPr>
        <w:tab/>
      </w:r>
      <w:r>
        <w:rPr>
          <w:noProof/>
        </w:rPr>
        <w:t>Voorwoord</w:t>
      </w:r>
      <w:r>
        <w:rPr>
          <w:noProof/>
        </w:rPr>
        <w:tab/>
      </w:r>
      <w:r>
        <w:rPr>
          <w:noProof/>
        </w:rPr>
        <w:fldChar w:fldCharType="begin"/>
      </w:r>
      <w:r>
        <w:rPr>
          <w:noProof/>
        </w:rPr>
        <w:instrText xml:space="preserve"> PAGEREF _Toc104384034 \h </w:instrText>
      </w:r>
      <w:r>
        <w:rPr>
          <w:noProof/>
        </w:rPr>
      </w:r>
      <w:r>
        <w:rPr>
          <w:noProof/>
        </w:rPr>
        <w:fldChar w:fldCharType="separate"/>
      </w:r>
      <w:r w:rsidR="004C0EA9">
        <w:rPr>
          <w:noProof/>
        </w:rPr>
        <w:t>4</w:t>
      </w:r>
      <w:r>
        <w:rPr>
          <w:noProof/>
        </w:rPr>
        <w:fldChar w:fldCharType="end"/>
      </w:r>
    </w:p>
    <w:p w14:paraId="1DD86F02" w14:textId="54D2D813" w:rsidR="00CC6C15" w:rsidRDefault="00CC6C15">
      <w:pPr>
        <w:pStyle w:val="Inhopg1"/>
        <w:rPr>
          <w:rFonts w:asciiTheme="minorHAnsi" w:eastAsiaTheme="minorEastAsia" w:hAnsiTheme="minorHAnsi" w:cstheme="minorBidi"/>
          <w:b w:val="0"/>
          <w:noProof/>
          <w:color w:val="auto"/>
          <w:sz w:val="22"/>
          <w:szCs w:val="22"/>
        </w:rPr>
      </w:pPr>
      <w:r>
        <w:rPr>
          <w:noProof/>
        </w:rPr>
        <w:t>1</w:t>
      </w:r>
      <w:r>
        <w:rPr>
          <w:rFonts w:asciiTheme="minorHAnsi" w:eastAsiaTheme="minorEastAsia" w:hAnsiTheme="minorHAnsi" w:cstheme="minorBidi"/>
          <w:b w:val="0"/>
          <w:noProof/>
          <w:color w:val="auto"/>
          <w:sz w:val="22"/>
          <w:szCs w:val="22"/>
        </w:rPr>
        <w:tab/>
      </w:r>
      <w:r>
        <w:rPr>
          <w:noProof/>
        </w:rPr>
        <w:t>Inleiding</w:t>
      </w:r>
      <w:r>
        <w:rPr>
          <w:noProof/>
        </w:rPr>
        <w:tab/>
      </w:r>
      <w:r>
        <w:rPr>
          <w:noProof/>
        </w:rPr>
        <w:fldChar w:fldCharType="begin"/>
      </w:r>
      <w:r>
        <w:rPr>
          <w:noProof/>
        </w:rPr>
        <w:instrText xml:space="preserve"> PAGEREF _Toc104384035 \h </w:instrText>
      </w:r>
      <w:r>
        <w:rPr>
          <w:noProof/>
        </w:rPr>
      </w:r>
      <w:r>
        <w:rPr>
          <w:noProof/>
        </w:rPr>
        <w:fldChar w:fldCharType="separate"/>
      </w:r>
      <w:r w:rsidR="004C0EA9">
        <w:rPr>
          <w:noProof/>
        </w:rPr>
        <w:t>6</w:t>
      </w:r>
      <w:r>
        <w:rPr>
          <w:noProof/>
        </w:rPr>
        <w:fldChar w:fldCharType="end"/>
      </w:r>
    </w:p>
    <w:p w14:paraId="13277140" w14:textId="2F946977" w:rsidR="00CC6C15" w:rsidRDefault="00CC6C15">
      <w:pPr>
        <w:pStyle w:val="Inhopg1"/>
        <w:rPr>
          <w:rFonts w:asciiTheme="minorHAnsi" w:eastAsiaTheme="minorEastAsia" w:hAnsiTheme="minorHAnsi" w:cstheme="minorBidi"/>
          <w:b w:val="0"/>
          <w:noProof/>
          <w:color w:val="auto"/>
          <w:sz w:val="22"/>
          <w:szCs w:val="22"/>
        </w:rPr>
      </w:pPr>
      <w:r>
        <w:rPr>
          <w:noProof/>
        </w:rPr>
        <w:t>2</w:t>
      </w:r>
      <w:r>
        <w:rPr>
          <w:rFonts w:asciiTheme="minorHAnsi" w:eastAsiaTheme="minorEastAsia" w:hAnsiTheme="minorHAnsi" w:cstheme="minorBidi"/>
          <w:b w:val="0"/>
          <w:noProof/>
          <w:color w:val="auto"/>
          <w:sz w:val="22"/>
          <w:szCs w:val="22"/>
        </w:rPr>
        <w:tab/>
      </w:r>
      <w:r>
        <w:rPr>
          <w:noProof/>
        </w:rPr>
        <w:t>Gebiedsbeschrijving</w:t>
      </w:r>
      <w:r>
        <w:rPr>
          <w:noProof/>
        </w:rPr>
        <w:tab/>
      </w:r>
      <w:r>
        <w:rPr>
          <w:noProof/>
        </w:rPr>
        <w:fldChar w:fldCharType="begin"/>
      </w:r>
      <w:r>
        <w:rPr>
          <w:noProof/>
        </w:rPr>
        <w:instrText xml:space="preserve"> PAGEREF _Toc104384036 \h </w:instrText>
      </w:r>
      <w:r>
        <w:rPr>
          <w:noProof/>
        </w:rPr>
      </w:r>
      <w:r>
        <w:rPr>
          <w:noProof/>
        </w:rPr>
        <w:fldChar w:fldCharType="separate"/>
      </w:r>
      <w:r w:rsidR="004C0EA9">
        <w:rPr>
          <w:noProof/>
        </w:rPr>
        <w:t>7</w:t>
      </w:r>
      <w:r>
        <w:rPr>
          <w:noProof/>
        </w:rPr>
        <w:fldChar w:fldCharType="end"/>
      </w:r>
    </w:p>
    <w:p w14:paraId="6B306FB3" w14:textId="43385661" w:rsidR="00CC6C15" w:rsidRDefault="00CC6C15">
      <w:pPr>
        <w:pStyle w:val="Inhopg2"/>
        <w:rPr>
          <w:rFonts w:asciiTheme="minorHAnsi" w:eastAsiaTheme="minorEastAsia" w:hAnsiTheme="minorHAnsi" w:cstheme="minorBidi"/>
          <w:noProof/>
          <w:color w:val="auto"/>
          <w:sz w:val="22"/>
          <w:szCs w:val="22"/>
        </w:rPr>
      </w:pPr>
      <w:r>
        <w:rPr>
          <w:noProof/>
        </w:rPr>
        <w:t>2.1</w:t>
      </w:r>
      <w:r>
        <w:rPr>
          <w:rFonts w:asciiTheme="minorHAnsi" w:eastAsiaTheme="minorEastAsia" w:hAnsiTheme="minorHAnsi" w:cstheme="minorBidi"/>
          <w:noProof/>
          <w:color w:val="auto"/>
          <w:sz w:val="22"/>
          <w:szCs w:val="22"/>
        </w:rPr>
        <w:tab/>
      </w:r>
      <w:r>
        <w:rPr>
          <w:noProof/>
        </w:rPr>
        <w:t>Geologie en gemorfologie</w:t>
      </w:r>
      <w:r>
        <w:rPr>
          <w:noProof/>
        </w:rPr>
        <w:tab/>
      </w:r>
      <w:r>
        <w:rPr>
          <w:noProof/>
        </w:rPr>
        <w:fldChar w:fldCharType="begin"/>
      </w:r>
      <w:r>
        <w:rPr>
          <w:noProof/>
        </w:rPr>
        <w:instrText xml:space="preserve"> PAGEREF _Toc104384037 \h </w:instrText>
      </w:r>
      <w:r>
        <w:rPr>
          <w:noProof/>
        </w:rPr>
      </w:r>
      <w:r>
        <w:rPr>
          <w:noProof/>
        </w:rPr>
        <w:fldChar w:fldCharType="separate"/>
      </w:r>
      <w:r w:rsidR="004C0EA9">
        <w:rPr>
          <w:noProof/>
        </w:rPr>
        <w:t>7</w:t>
      </w:r>
      <w:r>
        <w:rPr>
          <w:noProof/>
        </w:rPr>
        <w:fldChar w:fldCharType="end"/>
      </w:r>
    </w:p>
    <w:p w14:paraId="3C3A22DC" w14:textId="0F627770" w:rsidR="00CC6C15" w:rsidRDefault="00CC6C15">
      <w:pPr>
        <w:pStyle w:val="Inhopg2"/>
        <w:rPr>
          <w:rFonts w:asciiTheme="minorHAnsi" w:eastAsiaTheme="minorEastAsia" w:hAnsiTheme="minorHAnsi" w:cstheme="minorBidi"/>
          <w:noProof/>
          <w:color w:val="auto"/>
          <w:sz w:val="22"/>
          <w:szCs w:val="22"/>
        </w:rPr>
      </w:pPr>
      <w:r>
        <w:rPr>
          <w:noProof/>
        </w:rPr>
        <w:t>2.2</w:t>
      </w:r>
      <w:r>
        <w:rPr>
          <w:rFonts w:asciiTheme="minorHAnsi" w:eastAsiaTheme="minorEastAsia" w:hAnsiTheme="minorHAnsi" w:cstheme="minorBidi"/>
          <w:noProof/>
          <w:color w:val="auto"/>
          <w:sz w:val="22"/>
          <w:szCs w:val="22"/>
        </w:rPr>
        <w:tab/>
      </w:r>
      <w:r>
        <w:rPr>
          <w:noProof/>
        </w:rPr>
        <w:t>Hydrologie en hydrodynamiek</w:t>
      </w:r>
      <w:r>
        <w:rPr>
          <w:noProof/>
        </w:rPr>
        <w:tab/>
      </w:r>
      <w:r>
        <w:rPr>
          <w:noProof/>
        </w:rPr>
        <w:fldChar w:fldCharType="begin"/>
      </w:r>
      <w:r>
        <w:rPr>
          <w:noProof/>
        </w:rPr>
        <w:instrText xml:space="preserve"> PAGEREF _Toc104384038 \h </w:instrText>
      </w:r>
      <w:r>
        <w:rPr>
          <w:noProof/>
        </w:rPr>
      </w:r>
      <w:r>
        <w:rPr>
          <w:noProof/>
        </w:rPr>
        <w:fldChar w:fldCharType="separate"/>
      </w:r>
      <w:r w:rsidR="004C0EA9">
        <w:rPr>
          <w:noProof/>
        </w:rPr>
        <w:t>8</w:t>
      </w:r>
      <w:r>
        <w:rPr>
          <w:noProof/>
        </w:rPr>
        <w:fldChar w:fldCharType="end"/>
      </w:r>
    </w:p>
    <w:p w14:paraId="1D581D14" w14:textId="66108445" w:rsidR="00CC6C15" w:rsidRDefault="00CC6C15">
      <w:pPr>
        <w:pStyle w:val="Inhopg2"/>
        <w:rPr>
          <w:rFonts w:asciiTheme="minorHAnsi" w:eastAsiaTheme="minorEastAsia" w:hAnsiTheme="minorHAnsi" w:cstheme="minorBidi"/>
          <w:noProof/>
          <w:color w:val="auto"/>
          <w:sz w:val="22"/>
          <w:szCs w:val="22"/>
        </w:rPr>
      </w:pPr>
      <w:r>
        <w:rPr>
          <w:noProof/>
        </w:rPr>
        <w:t>2.3</w:t>
      </w:r>
      <w:r>
        <w:rPr>
          <w:rFonts w:asciiTheme="minorHAnsi" w:eastAsiaTheme="minorEastAsia" w:hAnsiTheme="minorHAnsi" w:cstheme="minorBidi"/>
          <w:noProof/>
          <w:color w:val="auto"/>
          <w:sz w:val="22"/>
          <w:szCs w:val="22"/>
        </w:rPr>
        <w:tab/>
      </w:r>
      <w:r>
        <w:rPr>
          <w:noProof/>
        </w:rPr>
        <w:t>Morfodynamiek</w:t>
      </w:r>
      <w:r>
        <w:rPr>
          <w:noProof/>
        </w:rPr>
        <w:tab/>
      </w:r>
      <w:r>
        <w:rPr>
          <w:noProof/>
        </w:rPr>
        <w:fldChar w:fldCharType="begin"/>
      </w:r>
      <w:r>
        <w:rPr>
          <w:noProof/>
        </w:rPr>
        <w:instrText xml:space="preserve"> PAGEREF _Toc104384039 \h </w:instrText>
      </w:r>
      <w:r>
        <w:rPr>
          <w:noProof/>
        </w:rPr>
      </w:r>
      <w:r>
        <w:rPr>
          <w:noProof/>
        </w:rPr>
        <w:fldChar w:fldCharType="separate"/>
      </w:r>
      <w:r w:rsidR="004C0EA9">
        <w:rPr>
          <w:noProof/>
        </w:rPr>
        <w:t>8</w:t>
      </w:r>
      <w:r>
        <w:rPr>
          <w:noProof/>
        </w:rPr>
        <w:fldChar w:fldCharType="end"/>
      </w:r>
    </w:p>
    <w:p w14:paraId="586042DC" w14:textId="37F33E3E" w:rsidR="00CC6C15" w:rsidRDefault="00CC6C15">
      <w:pPr>
        <w:pStyle w:val="Inhopg1"/>
        <w:rPr>
          <w:rFonts w:asciiTheme="minorHAnsi" w:eastAsiaTheme="minorEastAsia" w:hAnsiTheme="minorHAnsi" w:cstheme="minorBidi"/>
          <w:b w:val="0"/>
          <w:noProof/>
          <w:color w:val="auto"/>
          <w:sz w:val="22"/>
          <w:szCs w:val="22"/>
        </w:rPr>
      </w:pPr>
      <w:r>
        <w:rPr>
          <w:noProof/>
        </w:rPr>
        <w:t>3</w:t>
      </w:r>
      <w:r>
        <w:rPr>
          <w:rFonts w:asciiTheme="minorHAnsi" w:eastAsiaTheme="minorEastAsia" w:hAnsiTheme="minorHAnsi" w:cstheme="minorBidi"/>
          <w:b w:val="0"/>
          <w:noProof/>
          <w:color w:val="auto"/>
          <w:sz w:val="22"/>
          <w:szCs w:val="22"/>
        </w:rPr>
        <w:tab/>
      </w:r>
      <w:r>
        <w:rPr>
          <w:noProof/>
        </w:rPr>
        <w:t>Methodiek</w:t>
      </w:r>
      <w:r>
        <w:rPr>
          <w:noProof/>
        </w:rPr>
        <w:tab/>
      </w:r>
      <w:r>
        <w:rPr>
          <w:noProof/>
        </w:rPr>
        <w:fldChar w:fldCharType="begin"/>
      </w:r>
      <w:r>
        <w:rPr>
          <w:noProof/>
        </w:rPr>
        <w:instrText xml:space="preserve"> PAGEREF _Toc104384040 \h </w:instrText>
      </w:r>
      <w:r>
        <w:rPr>
          <w:noProof/>
        </w:rPr>
      </w:r>
      <w:r>
        <w:rPr>
          <w:noProof/>
        </w:rPr>
        <w:fldChar w:fldCharType="separate"/>
      </w:r>
      <w:r w:rsidR="004C0EA9">
        <w:rPr>
          <w:noProof/>
        </w:rPr>
        <w:t>10</w:t>
      </w:r>
      <w:r>
        <w:rPr>
          <w:noProof/>
        </w:rPr>
        <w:fldChar w:fldCharType="end"/>
      </w:r>
    </w:p>
    <w:p w14:paraId="7FF1CD68" w14:textId="7E6818AA" w:rsidR="00CC6C15" w:rsidRDefault="00CC6C15">
      <w:pPr>
        <w:pStyle w:val="Inhopg2"/>
        <w:rPr>
          <w:rFonts w:asciiTheme="minorHAnsi" w:eastAsiaTheme="minorEastAsia" w:hAnsiTheme="minorHAnsi" w:cstheme="minorBidi"/>
          <w:noProof/>
          <w:color w:val="auto"/>
          <w:sz w:val="22"/>
          <w:szCs w:val="22"/>
        </w:rPr>
      </w:pPr>
      <w:r>
        <w:rPr>
          <w:noProof/>
        </w:rPr>
        <w:t>3.1</w:t>
      </w:r>
      <w:r>
        <w:rPr>
          <w:rFonts w:asciiTheme="minorHAnsi" w:eastAsiaTheme="minorEastAsia" w:hAnsiTheme="minorHAnsi" w:cstheme="minorBidi"/>
          <w:noProof/>
          <w:color w:val="auto"/>
          <w:sz w:val="22"/>
          <w:szCs w:val="22"/>
        </w:rPr>
        <w:tab/>
      </w:r>
      <w:r>
        <w:rPr>
          <w:noProof/>
        </w:rPr>
        <w:t>De korrelgroottedataset van 1981-1983</w:t>
      </w:r>
      <w:r>
        <w:rPr>
          <w:noProof/>
        </w:rPr>
        <w:tab/>
      </w:r>
      <w:r>
        <w:rPr>
          <w:noProof/>
        </w:rPr>
        <w:fldChar w:fldCharType="begin"/>
      </w:r>
      <w:r>
        <w:rPr>
          <w:noProof/>
        </w:rPr>
        <w:instrText xml:space="preserve"> PAGEREF _Toc104384041 \h </w:instrText>
      </w:r>
      <w:r>
        <w:rPr>
          <w:noProof/>
        </w:rPr>
      </w:r>
      <w:r>
        <w:rPr>
          <w:noProof/>
        </w:rPr>
        <w:fldChar w:fldCharType="separate"/>
      </w:r>
      <w:r w:rsidR="004C0EA9">
        <w:rPr>
          <w:noProof/>
        </w:rPr>
        <w:t>10</w:t>
      </w:r>
      <w:r>
        <w:rPr>
          <w:noProof/>
        </w:rPr>
        <w:fldChar w:fldCharType="end"/>
      </w:r>
    </w:p>
    <w:p w14:paraId="7A6206AA" w14:textId="2D4FD63D" w:rsidR="00CC6C15" w:rsidRDefault="00CC6C15">
      <w:pPr>
        <w:pStyle w:val="Inhopg3"/>
        <w:rPr>
          <w:rFonts w:asciiTheme="minorHAnsi" w:eastAsiaTheme="minorEastAsia" w:hAnsiTheme="minorHAnsi" w:cstheme="minorBidi"/>
          <w:noProof/>
          <w:color w:val="auto"/>
          <w:sz w:val="22"/>
          <w:szCs w:val="22"/>
        </w:rPr>
      </w:pPr>
      <w:r>
        <w:rPr>
          <w:noProof/>
        </w:rPr>
        <w:t>3.1.1</w:t>
      </w:r>
      <w:r>
        <w:rPr>
          <w:rFonts w:asciiTheme="minorHAnsi" w:eastAsiaTheme="minorEastAsia" w:hAnsiTheme="minorHAnsi" w:cstheme="minorBidi"/>
          <w:noProof/>
          <w:color w:val="auto"/>
          <w:sz w:val="22"/>
          <w:szCs w:val="22"/>
        </w:rPr>
        <w:tab/>
      </w:r>
      <w:r>
        <w:rPr>
          <w:noProof/>
        </w:rPr>
        <w:t>Monstername</w:t>
      </w:r>
      <w:r>
        <w:rPr>
          <w:noProof/>
        </w:rPr>
        <w:tab/>
      </w:r>
      <w:r>
        <w:rPr>
          <w:noProof/>
        </w:rPr>
        <w:fldChar w:fldCharType="begin"/>
      </w:r>
      <w:r>
        <w:rPr>
          <w:noProof/>
        </w:rPr>
        <w:instrText xml:space="preserve"> PAGEREF _Toc104384042 \h </w:instrText>
      </w:r>
      <w:r>
        <w:rPr>
          <w:noProof/>
        </w:rPr>
      </w:r>
      <w:r>
        <w:rPr>
          <w:noProof/>
        </w:rPr>
        <w:fldChar w:fldCharType="separate"/>
      </w:r>
      <w:r w:rsidR="004C0EA9">
        <w:rPr>
          <w:noProof/>
        </w:rPr>
        <w:t>10</w:t>
      </w:r>
      <w:r>
        <w:rPr>
          <w:noProof/>
        </w:rPr>
        <w:fldChar w:fldCharType="end"/>
      </w:r>
    </w:p>
    <w:p w14:paraId="1DA69994" w14:textId="63AD6635" w:rsidR="00CC6C15" w:rsidRDefault="00CC6C15">
      <w:pPr>
        <w:pStyle w:val="Inhopg3"/>
        <w:rPr>
          <w:rFonts w:asciiTheme="minorHAnsi" w:eastAsiaTheme="minorEastAsia" w:hAnsiTheme="minorHAnsi" w:cstheme="minorBidi"/>
          <w:noProof/>
          <w:color w:val="auto"/>
          <w:sz w:val="22"/>
          <w:szCs w:val="22"/>
        </w:rPr>
      </w:pPr>
      <w:r>
        <w:rPr>
          <w:noProof/>
        </w:rPr>
        <w:t>3.1.2</w:t>
      </w:r>
      <w:r>
        <w:rPr>
          <w:rFonts w:asciiTheme="minorHAnsi" w:eastAsiaTheme="minorEastAsia" w:hAnsiTheme="minorHAnsi" w:cstheme="minorBidi"/>
          <w:noProof/>
          <w:color w:val="auto"/>
          <w:sz w:val="22"/>
          <w:szCs w:val="22"/>
        </w:rPr>
        <w:tab/>
      </w:r>
      <w:r>
        <w:rPr>
          <w:noProof/>
        </w:rPr>
        <w:t>Laboratoriumanalyse</w:t>
      </w:r>
      <w:r>
        <w:rPr>
          <w:noProof/>
        </w:rPr>
        <w:tab/>
      </w:r>
      <w:r>
        <w:rPr>
          <w:noProof/>
        </w:rPr>
        <w:fldChar w:fldCharType="begin"/>
      </w:r>
      <w:r>
        <w:rPr>
          <w:noProof/>
        </w:rPr>
        <w:instrText xml:space="preserve"> PAGEREF _Toc104384043 \h </w:instrText>
      </w:r>
      <w:r>
        <w:rPr>
          <w:noProof/>
        </w:rPr>
      </w:r>
      <w:r>
        <w:rPr>
          <w:noProof/>
        </w:rPr>
        <w:fldChar w:fldCharType="separate"/>
      </w:r>
      <w:r w:rsidR="004C0EA9">
        <w:rPr>
          <w:noProof/>
        </w:rPr>
        <w:t>10</w:t>
      </w:r>
      <w:r>
        <w:rPr>
          <w:noProof/>
        </w:rPr>
        <w:fldChar w:fldCharType="end"/>
      </w:r>
    </w:p>
    <w:p w14:paraId="1B5E72F2" w14:textId="69A63A37" w:rsidR="00CC6C15" w:rsidRDefault="00CC6C15">
      <w:pPr>
        <w:pStyle w:val="Inhopg3"/>
        <w:rPr>
          <w:rFonts w:asciiTheme="minorHAnsi" w:eastAsiaTheme="minorEastAsia" w:hAnsiTheme="minorHAnsi" w:cstheme="minorBidi"/>
          <w:noProof/>
          <w:color w:val="auto"/>
          <w:sz w:val="22"/>
          <w:szCs w:val="22"/>
        </w:rPr>
      </w:pPr>
      <w:r>
        <w:rPr>
          <w:noProof/>
        </w:rPr>
        <w:t>3.1.3</w:t>
      </w:r>
      <w:r>
        <w:rPr>
          <w:rFonts w:asciiTheme="minorHAnsi" w:eastAsiaTheme="minorEastAsia" w:hAnsiTheme="minorHAnsi" w:cstheme="minorBidi"/>
          <w:noProof/>
          <w:color w:val="auto"/>
          <w:sz w:val="22"/>
          <w:szCs w:val="22"/>
        </w:rPr>
        <w:tab/>
      </w:r>
      <w:r>
        <w:rPr>
          <w:noProof/>
        </w:rPr>
        <w:t>Digitalisering</w:t>
      </w:r>
      <w:r>
        <w:rPr>
          <w:noProof/>
        </w:rPr>
        <w:tab/>
      </w:r>
      <w:r>
        <w:rPr>
          <w:noProof/>
        </w:rPr>
        <w:fldChar w:fldCharType="begin"/>
      </w:r>
      <w:r>
        <w:rPr>
          <w:noProof/>
        </w:rPr>
        <w:instrText xml:space="preserve"> PAGEREF _Toc104384044 \h </w:instrText>
      </w:r>
      <w:r>
        <w:rPr>
          <w:noProof/>
        </w:rPr>
      </w:r>
      <w:r>
        <w:rPr>
          <w:noProof/>
        </w:rPr>
        <w:fldChar w:fldCharType="separate"/>
      </w:r>
      <w:r w:rsidR="004C0EA9">
        <w:rPr>
          <w:noProof/>
        </w:rPr>
        <w:t>11</w:t>
      </w:r>
      <w:r>
        <w:rPr>
          <w:noProof/>
        </w:rPr>
        <w:fldChar w:fldCharType="end"/>
      </w:r>
    </w:p>
    <w:p w14:paraId="116C7FE4" w14:textId="098EC12F" w:rsidR="00CC6C15" w:rsidRDefault="00CC6C15">
      <w:pPr>
        <w:pStyle w:val="Inhopg3"/>
        <w:rPr>
          <w:rFonts w:asciiTheme="minorHAnsi" w:eastAsiaTheme="minorEastAsia" w:hAnsiTheme="minorHAnsi" w:cstheme="minorBidi"/>
          <w:noProof/>
          <w:color w:val="auto"/>
          <w:sz w:val="22"/>
          <w:szCs w:val="22"/>
        </w:rPr>
      </w:pPr>
      <w:r>
        <w:rPr>
          <w:noProof/>
        </w:rPr>
        <w:t>3.1.4</w:t>
      </w:r>
      <w:r>
        <w:rPr>
          <w:rFonts w:asciiTheme="minorHAnsi" w:eastAsiaTheme="minorEastAsia" w:hAnsiTheme="minorHAnsi" w:cstheme="minorBidi"/>
          <w:noProof/>
          <w:color w:val="auto"/>
          <w:sz w:val="22"/>
          <w:szCs w:val="22"/>
        </w:rPr>
        <w:tab/>
      </w:r>
      <w:r>
        <w:rPr>
          <w:noProof/>
        </w:rPr>
        <w:t>Kwaliteitscontrole en finalisering van de dataset</w:t>
      </w:r>
      <w:r>
        <w:rPr>
          <w:noProof/>
        </w:rPr>
        <w:tab/>
      </w:r>
      <w:r>
        <w:rPr>
          <w:noProof/>
        </w:rPr>
        <w:fldChar w:fldCharType="begin"/>
      </w:r>
      <w:r>
        <w:rPr>
          <w:noProof/>
        </w:rPr>
        <w:instrText xml:space="preserve"> PAGEREF _Toc104384045 \h </w:instrText>
      </w:r>
      <w:r>
        <w:rPr>
          <w:noProof/>
        </w:rPr>
      </w:r>
      <w:r>
        <w:rPr>
          <w:noProof/>
        </w:rPr>
        <w:fldChar w:fldCharType="separate"/>
      </w:r>
      <w:r w:rsidR="004C0EA9">
        <w:rPr>
          <w:noProof/>
        </w:rPr>
        <w:t>12</w:t>
      </w:r>
      <w:r>
        <w:rPr>
          <w:noProof/>
        </w:rPr>
        <w:fldChar w:fldCharType="end"/>
      </w:r>
    </w:p>
    <w:p w14:paraId="0A72F65E" w14:textId="43DB047B" w:rsidR="00CC6C15" w:rsidRDefault="00CC6C15">
      <w:pPr>
        <w:pStyle w:val="Inhopg2"/>
        <w:rPr>
          <w:rFonts w:asciiTheme="minorHAnsi" w:eastAsiaTheme="minorEastAsia" w:hAnsiTheme="minorHAnsi" w:cstheme="minorBidi"/>
          <w:noProof/>
          <w:color w:val="auto"/>
          <w:sz w:val="22"/>
          <w:szCs w:val="22"/>
        </w:rPr>
      </w:pPr>
      <w:r>
        <w:rPr>
          <w:noProof/>
        </w:rPr>
        <w:t>3.2</w:t>
      </w:r>
      <w:r>
        <w:rPr>
          <w:rFonts w:asciiTheme="minorHAnsi" w:eastAsiaTheme="minorEastAsia" w:hAnsiTheme="minorHAnsi" w:cstheme="minorBidi"/>
          <w:noProof/>
          <w:color w:val="auto"/>
          <w:sz w:val="22"/>
          <w:szCs w:val="22"/>
        </w:rPr>
        <w:tab/>
      </w:r>
      <w:r>
        <w:rPr>
          <w:noProof/>
        </w:rPr>
        <w:t>De korrelgroottedataset van 2020</w:t>
      </w:r>
      <w:r>
        <w:rPr>
          <w:noProof/>
        </w:rPr>
        <w:tab/>
      </w:r>
      <w:r>
        <w:rPr>
          <w:noProof/>
        </w:rPr>
        <w:fldChar w:fldCharType="begin"/>
      </w:r>
      <w:r>
        <w:rPr>
          <w:noProof/>
        </w:rPr>
        <w:instrText xml:space="preserve"> PAGEREF _Toc104384046 \h </w:instrText>
      </w:r>
      <w:r>
        <w:rPr>
          <w:noProof/>
        </w:rPr>
      </w:r>
      <w:r>
        <w:rPr>
          <w:noProof/>
        </w:rPr>
        <w:fldChar w:fldCharType="separate"/>
      </w:r>
      <w:r w:rsidR="004C0EA9">
        <w:rPr>
          <w:noProof/>
        </w:rPr>
        <w:t>13</w:t>
      </w:r>
      <w:r>
        <w:rPr>
          <w:noProof/>
        </w:rPr>
        <w:fldChar w:fldCharType="end"/>
      </w:r>
    </w:p>
    <w:p w14:paraId="776231E3" w14:textId="0FE1694D" w:rsidR="00CC6C15" w:rsidRDefault="00CC6C15">
      <w:pPr>
        <w:pStyle w:val="Inhopg3"/>
        <w:rPr>
          <w:rFonts w:asciiTheme="minorHAnsi" w:eastAsiaTheme="minorEastAsia" w:hAnsiTheme="minorHAnsi" w:cstheme="minorBidi"/>
          <w:noProof/>
          <w:color w:val="auto"/>
          <w:sz w:val="22"/>
          <w:szCs w:val="22"/>
        </w:rPr>
      </w:pPr>
      <w:r>
        <w:rPr>
          <w:noProof/>
        </w:rPr>
        <w:t>3.2.1</w:t>
      </w:r>
      <w:r>
        <w:rPr>
          <w:rFonts w:asciiTheme="minorHAnsi" w:eastAsiaTheme="minorEastAsia" w:hAnsiTheme="minorHAnsi" w:cstheme="minorBidi"/>
          <w:noProof/>
          <w:color w:val="auto"/>
          <w:sz w:val="22"/>
          <w:szCs w:val="22"/>
        </w:rPr>
        <w:tab/>
      </w:r>
      <w:r>
        <w:rPr>
          <w:noProof/>
        </w:rPr>
        <w:t>Organisatie</w:t>
      </w:r>
      <w:r>
        <w:rPr>
          <w:noProof/>
        </w:rPr>
        <w:tab/>
      </w:r>
      <w:r>
        <w:rPr>
          <w:noProof/>
        </w:rPr>
        <w:fldChar w:fldCharType="begin"/>
      </w:r>
      <w:r>
        <w:rPr>
          <w:noProof/>
        </w:rPr>
        <w:instrText xml:space="preserve"> PAGEREF _Toc104384047 \h </w:instrText>
      </w:r>
      <w:r>
        <w:rPr>
          <w:noProof/>
        </w:rPr>
      </w:r>
      <w:r>
        <w:rPr>
          <w:noProof/>
        </w:rPr>
        <w:fldChar w:fldCharType="separate"/>
      </w:r>
      <w:r w:rsidR="004C0EA9">
        <w:rPr>
          <w:noProof/>
        </w:rPr>
        <w:t>13</w:t>
      </w:r>
      <w:r>
        <w:rPr>
          <w:noProof/>
        </w:rPr>
        <w:fldChar w:fldCharType="end"/>
      </w:r>
    </w:p>
    <w:p w14:paraId="0D20C515" w14:textId="482C8869" w:rsidR="00CC6C15" w:rsidRDefault="00CC6C15">
      <w:pPr>
        <w:pStyle w:val="Inhopg3"/>
        <w:rPr>
          <w:rFonts w:asciiTheme="minorHAnsi" w:eastAsiaTheme="minorEastAsia" w:hAnsiTheme="minorHAnsi" w:cstheme="minorBidi"/>
          <w:noProof/>
          <w:color w:val="auto"/>
          <w:sz w:val="22"/>
          <w:szCs w:val="22"/>
        </w:rPr>
      </w:pPr>
      <w:r>
        <w:rPr>
          <w:noProof/>
        </w:rPr>
        <w:t>3.2.2</w:t>
      </w:r>
      <w:r>
        <w:rPr>
          <w:rFonts w:asciiTheme="minorHAnsi" w:eastAsiaTheme="minorEastAsia" w:hAnsiTheme="minorHAnsi" w:cstheme="minorBidi"/>
          <w:noProof/>
          <w:color w:val="auto"/>
          <w:sz w:val="22"/>
          <w:szCs w:val="22"/>
        </w:rPr>
        <w:tab/>
      </w:r>
      <w:r>
        <w:rPr>
          <w:noProof/>
        </w:rPr>
        <w:t>Monstername</w:t>
      </w:r>
      <w:r>
        <w:rPr>
          <w:noProof/>
        </w:rPr>
        <w:tab/>
      </w:r>
      <w:r>
        <w:rPr>
          <w:noProof/>
        </w:rPr>
        <w:fldChar w:fldCharType="begin"/>
      </w:r>
      <w:r>
        <w:rPr>
          <w:noProof/>
        </w:rPr>
        <w:instrText xml:space="preserve"> PAGEREF _Toc104384048 \h </w:instrText>
      </w:r>
      <w:r>
        <w:rPr>
          <w:noProof/>
        </w:rPr>
      </w:r>
      <w:r>
        <w:rPr>
          <w:noProof/>
        </w:rPr>
        <w:fldChar w:fldCharType="separate"/>
      </w:r>
      <w:r w:rsidR="004C0EA9">
        <w:rPr>
          <w:noProof/>
        </w:rPr>
        <w:t>13</w:t>
      </w:r>
      <w:r>
        <w:rPr>
          <w:noProof/>
        </w:rPr>
        <w:fldChar w:fldCharType="end"/>
      </w:r>
    </w:p>
    <w:p w14:paraId="3D357498" w14:textId="37423083" w:rsidR="00CC6C15" w:rsidRDefault="00CC6C15">
      <w:pPr>
        <w:pStyle w:val="Inhopg3"/>
        <w:rPr>
          <w:rFonts w:asciiTheme="minorHAnsi" w:eastAsiaTheme="minorEastAsia" w:hAnsiTheme="minorHAnsi" w:cstheme="minorBidi"/>
          <w:noProof/>
          <w:color w:val="auto"/>
          <w:sz w:val="22"/>
          <w:szCs w:val="22"/>
        </w:rPr>
      </w:pPr>
      <w:r>
        <w:rPr>
          <w:noProof/>
        </w:rPr>
        <w:t>3.2.3</w:t>
      </w:r>
      <w:r>
        <w:rPr>
          <w:rFonts w:asciiTheme="minorHAnsi" w:eastAsiaTheme="minorEastAsia" w:hAnsiTheme="minorHAnsi" w:cstheme="minorBidi"/>
          <w:noProof/>
          <w:color w:val="auto"/>
          <w:sz w:val="22"/>
          <w:szCs w:val="22"/>
        </w:rPr>
        <w:tab/>
      </w:r>
      <w:r>
        <w:rPr>
          <w:noProof/>
        </w:rPr>
        <w:t>Beeldopnames van de rivierbodem</w:t>
      </w:r>
      <w:r>
        <w:rPr>
          <w:noProof/>
        </w:rPr>
        <w:tab/>
      </w:r>
      <w:r>
        <w:rPr>
          <w:noProof/>
        </w:rPr>
        <w:fldChar w:fldCharType="begin"/>
      </w:r>
      <w:r>
        <w:rPr>
          <w:noProof/>
        </w:rPr>
        <w:instrText xml:space="preserve"> PAGEREF _Toc104384049 \h </w:instrText>
      </w:r>
      <w:r>
        <w:rPr>
          <w:noProof/>
        </w:rPr>
      </w:r>
      <w:r>
        <w:rPr>
          <w:noProof/>
        </w:rPr>
        <w:fldChar w:fldCharType="separate"/>
      </w:r>
      <w:r w:rsidR="004C0EA9">
        <w:rPr>
          <w:noProof/>
        </w:rPr>
        <w:t>16</w:t>
      </w:r>
      <w:r>
        <w:rPr>
          <w:noProof/>
        </w:rPr>
        <w:fldChar w:fldCharType="end"/>
      </w:r>
    </w:p>
    <w:p w14:paraId="46C6CD60" w14:textId="56494704" w:rsidR="00CC6C15" w:rsidRDefault="00CC6C15">
      <w:pPr>
        <w:pStyle w:val="Inhopg3"/>
        <w:rPr>
          <w:rFonts w:asciiTheme="minorHAnsi" w:eastAsiaTheme="minorEastAsia" w:hAnsiTheme="minorHAnsi" w:cstheme="minorBidi"/>
          <w:noProof/>
          <w:color w:val="auto"/>
          <w:sz w:val="22"/>
          <w:szCs w:val="22"/>
        </w:rPr>
      </w:pPr>
      <w:r>
        <w:rPr>
          <w:noProof/>
        </w:rPr>
        <w:t>3.2.4</w:t>
      </w:r>
      <w:r>
        <w:rPr>
          <w:rFonts w:asciiTheme="minorHAnsi" w:eastAsiaTheme="minorEastAsia" w:hAnsiTheme="minorHAnsi" w:cstheme="minorBidi"/>
          <w:noProof/>
          <w:color w:val="auto"/>
          <w:sz w:val="22"/>
          <w:szCs w:val="22"/>
        </w:rPr>
        <w:tab/>
      </w:r>
      <w:r>
        <w:rPr>
          <w:noProof/>
        </w:rPr>
        <w:t>Laboratoriumanalyse</w:t>
      </w:r>
      <w:r>
        <w:rPr>
          <w:noProof/>
        </w:rPr>
        <w:tab/>
      </w:r>
      <w:r>
        <w:rPr>
          <w:noProof/>
        </w:rPr>
        <w:fldChar w:fldCharType="begin"/>
      </w:r>
      <w:r>
        <w:rPr>
          <w:noProof/>
        </w:rPr>
        <w:instrText xml:space="preserve"> PAGEREF _Toc104384050 \h </w:instrText>
      </w:r>
      <w:r>
        <w:rPr>
          <w:noProof/>
        </w:rPr>
      </w:r>
      <w:r>
        <w:rPr>
          <w:noProof/>
        </w:rPr>
        <w:fldChar w:fldCharType="separate"/>
      </w:r>
      <w:r w:rsidR="004C0EA9">
        <w:rPr>
          <w:noProof/>
        </w:rPr>
        <w:t>16</w:t>
      </w:r>
      <w:r>
        <w:rPr>
          <w:noProof/>
        </w:rPr>
        <w:fldChar w:fldCharType="end"/>
      </w:r>
    </w:p>
    <w:p w14:paraId="53C1B3C4" w14:textId="3F70E6D9" w:rsidR="00CC6C15" w:rsidRDefault="00CC6C15">
      <w:pPr>
        <w:pStyle w:val="Inhopg3"/>
        <w:rPr>
          <w:rFonts w:asciiTheme="minorHAnsi" w:eastAsiaTheme="minorEastAsia" w:hAnsiTheme="minorHAnsi" w:cstheme="minorBidi"/>
          <w:noProof/>
          <w:color w:val="auto"/>
          <w:sz w:val="22"/>
          <w:szCs w:val="22"/>
        </w:rPr>
      </w:pPr>
      <w:r>
        <w:rPr>
          <w:noProof/>
        </w:rPr>
        <w:t>3.2.5</w:t>
      </w:r>
      <w:r>
        <w:rPr>
          <w:rFonts w:asciiTheme="minorHAnsi" w:eastAsiaTheme="minorEastAsia" w:hAnsiTheme="minorHAnsi" w:cstheme="minorBidi"/>
          <w:noProof/>
          <w:color w:val="auto"/>
          <w:sz w:val="22"/>
          <w:szCs w:val="22"/>
        </w:rPr>
        <w:tab/>
      </w:r>
      <w:r>
        <w:rPr>
          <w:noProof/>
        </w:rPr>
        <w:t>Kwaliteitscontrole en compilatie van de dataset</w:t>
      </w:r>
      <w:r>
        <w:rPr>
          <w:noProof/>
        </w:rPr>
        <w:tab/>
      </w:r>
      <w:r>
        <w:rPr>
          <w:noProof/>
        </w:rPr>
        <w:fldChar w:fldCharType="begin"/>
      </w:r>
      <w:r>
        <w:rPr>
          <w:noProof/>
        </w:rPr>
        <w:instrText xml:space="preserve"> PAGEREF _Toc104384051 \h </w:instrText>
      </w:r>
      <w:r>
        <w:rPr>
          <w:noProof/>
        </w:rPr>
      </w:r>
      <w:r>
        <w:rPr>
          <w:noProof/>
        </w:rPr>
        <w:fldChar w:fldCharType="separate"/>
      </w:r>
      <w:r w:rsidR="004C0EA9">
        <w:rPr>
          <w:noProof/>
        </w:rPr>
        <w:t>17</w:t>
      </w:r>
      <w:r>
        <w:rPr>
          <w:noProof/>
        </w:rPr>
        <w:fldChar w:fldCharType="end"/>
      </w:r>
    </w:p>
    <w:p w14:paraId="491A4284" w14:textId="7AE5AA32" w:rsidR="00CC6C15" w:rsidRDefault="00CC6C15">
      <w:pPr>
        <w:pStyle w:val="Inhopg2"/>
        <w:rPr>
          <w:rFonts w:asciiTheme="minorHAnsi" w:eastAsiaTheme="minorEastAsia" w:hAnsiTheme="minorHAnsi" w:cstheme="minorBidi"/>
          <w:noProof/>
          <w:color w:val="auto"/>
          <w:sz w:val="22"/>
          <w:szCs w:val="22"/>
        </w:rPr>
      </w:pPr>
      <w:r>
        <w:rPr>
          <w:noProof/>
        </w:rPr>
        <w:t>3.3</w:t>
      </w:r>
      <w:r>
        <w:rPr>
          <w:rFonts w:asciiTheme="minorHAnsi" w:eastAsiaTheme="minorEastAsia" w:hAnsiTheme="minorHAnsi" w:cstheme="minorBidi"/>
          <w:noProof/>
          <w:color w:val="auto"/>
          <w:sz w:val="22"/>
          <w:szCs w:val="22"/>
        </w:rPr>
        <w:tab/>
      </w:r>
      <w:r>
        <w:rPr>
          <w:noProof/>
        </w:rPr>
        <w:t>Bepaling van de korrelgroottekarakteristieken</w:t>
      </w:r>
      <w:r>
        <w:rPr>
          <w:noProof/>
        </w:rPr>
        <w:tab/>
      </w:r>
      <w:r>
        <w:rPr>
          <w:noProof/>
        </w:rPr>
        <w:fldChar w:fldCharType="begin"/>
      </w:r>
      <w:r>
        <w:rPr>
          <w:noProof/>
        </w:rPr>
        <w:instrText xml:space="preserve"> PAGEREF _Toc104384052 \h </w:instrText>
      </w:r>
      <w:r>
        <w:rPr>
          <w:noProof/>
        </w:rPr>
      </w:r>
      <w:r>
        <w:rPr>
          <w:noProof/>
        </w:rPr>
        <w:fldChar w:fldCharType="separate"/>
      </w:r>
      <w:r w:rsidR="004C0EA9">
        <w:rPr>
          <w:noProof/>
        </w:rPr>
        <w:t>18</w:t>
      </w:r>
      <w:r>
        <w:rPr>
          <w:noProof/>
        </w:rPr>
        <w:fldChar w:fldCharType="end"/>
      </w:r>
    </w:p>
    <w:p w14:paraId="0F769367" w14:textId="5D745AB9" w:rsidR="00CC6C15" w:rsidRDefault="00CC6C15">
      <w:pPr>
        <w:pStyle w:val="Inhopg2"/>
        <w:rPr>
          <w:rFonts w:asciiTheme="minorHAnsi" w:eastAsiaTheme="minorEastAsia" w:hAnsiTheme="minorHAnsi" w:cstheme="minorBidi"/>
          <w:noProof/>
          <w:color w:val="auto"/>
          <w:sz w:val="22"/>
          <w:szCs w:val="22"/>
        </w:rPr>
      </w:pPr>
      <w:r>
        <w:rPr>
          <w:noProof/>
        </w:rPr>
        <w:t>3.4</w:t>
      </w:r>
      <w:r>
        <w:rPr>
          <w:rFonts w:asciiTheme="minorHAnsi" w:eastAsiaTheme="minorEastAsia" w:hAnsiTheme="minorHAnsi" w:cstheme="minorBidi"/>
          <w:noProof/>
          <w:color w:val="auto"/>
          <w:sz w:val="22"/>
          <w:szCs w:val="22"/>
        </w:rPr>
        <w:tab/>
      </w:r>
      <w:r>
        <w:rPr>
          <w:noProof/>
        </w:rPr>
        <w:t>Bepaling van ruimtelijke en temporele trends</w:t>
      </w:r>
      <w:r>
        <w:rPr>
          <w:noProof/>
        </w:rPr>
        <w:tab/>
      </w:r>
      <w:r>
        <w:rPr>
          <w:noProof/>
        </w:rPr>
        <w:fldChar w:fldCharType="begin"/>
      </w:r>
      <w:r>
        <w:rPr>
          <w:noProof/>
        </w:rPr>
        <w:instrText xml:space="preserve"> PAGEREF _Toc104384053 \h </w:instrText>
      </w:r>
      <w:r>
        <w:rPr>
          <w:noProof/>
        </w:rPr>
      </w:r>
      <w:r>
        <w:rPr>
          <w:noProof/>
        </w:rPr>
        <w:fldChar w:fldCharType="separate"/>
      </w:r>
      <w:r w:rsidR="004C0EA9">
        <w:rPr>
          <w:noProof/>
        </w:rPr>
        <w:t>19</w:t>
      </w:r>
      <w:r>
        <w:rPr>
          <w:noProof/>
        </w:rPr>
        <w:fldChar w:fldCharType="end"/>
      </w:r>
    </w:p>
    <w:p w14:paraId="53019AE7" w14:textId="6B0053D0" w:rsidR="00CC6C15" w:rsidRDefault="00CC6C15">
      <w:pPr>
        <w:pStyle w:val="Inhopg1"/>
        <w:rPr>
          <w:rFonts w:asciiTheme="minorHAnsi" w:eastAsiaTheme="minorEastAsia" w:hAnsiTheme="minorHAnsi" w:cstheme="minorBidi"/>
          <w:b w:val="0"/>
          <w:noProof/>
          <w:color w:val="auto"/>
          <w:sz w:val="22"/>
          <w:szCs w:val="22"/>
        </w:rPr>
      </w:pPr>
      <w:r>
        <w:rPr>
          <w:noProof/>
        </w:rPr>
        <w:t>4</w:t>
      </w:r>
      <w:r>
        <w:rPr>
          <w:rFonts w:asciiTheme="minorHAnsi" w:eastAsiaTheme="minorEastAsia" w:hAnsiTheme="minorHAnsi" w:cstheme="minorBidi"/>
          <w:b w:val="0"/>
          <w:noProof/>
          <w:color w:val="auto"/>
          <w:sz w:val="22"/>
          <w:szCs w:val="22"/>
        </w:rPr>
        <w:tab/>
      </w:r>
      <w:r>
        <w:rPr>
          <w:noProof/>
        </w:rPr>
        <w:t>Resultaten</w:t>
      </w:r>
      <w:r>
        <w:rPr>
          <w:noProof/>
        </w:rPr>
        <w:tab/>
      </w:r>
      <w:r>
        <w:rPr>
          <w:noProof/>
        </w:rPr>
        <w:fldChar w:fldCharType="begin"/>
      </w:r>
      <w:r>
        <w:rPr>
          <w:noProof/>
        </w:rPr>
        <w:instrText xml:space="preserve"> PAGEREF _Toc104384054 \h </w:instrText>
      </w:r>
      <w:r>
        <w:rPr>
          <w:noProof/>
        </w:rPr>
      </w:r>
      <w:r>
        <w:rPr>
          <w:noProof/>
        </w:rPr>
        <w:fldChar w:fldCharType="separate"/>
      </w:r>
      <w:r w:rsidR="004C0EA9">
        <w:rPr>
          <w:noProof/>
        </w:rPr>
        <w:t>20</w:t>
      </w:r>
      <w:r>
        <w:rPr>
          <w:noProof/>
        </w:rPr>
        <w:fldChar w:fldCharType="end"/>
      </w:r>
    </w:p>
    <w:p w14:paraId="7FA06A81" w14:textId="35E95D55" w:rsidR="00CC6C15" w:rsidRDefault="00CC6C15">
      <w:pPr>
        <w:pStyle w:val="Inhopg2"/>
        <w:rPr>
          <w:rFonts w:asciiTheme="minorHAnsi" w:eastAsiaTheme="minorEastAsia" w:hAnsiTheme="minorHAnsi" w:cstheme="minorBidi"/>
          <w:noProof/>
          <w:color w:val="auto"/>
          <w:sz w:val="22"/>
          <w:szCs w:val="22"/>
        </w:rPr>
      </w:pPr>
      <w:r>
        <w:rPr>
          <w:noProof/>
        </w:rPr>
        <w:t>4.1</w:t>
      </w:r>
      <w:r>
        <w:rPr>
          <w:rFonts w:asciiTheme="minorHAnsi" w:eastAsiaTheme="minorEastAsia" w:hAnsiTheme="minorHAnsi" w:cstheme="minorBidi"/>
          <w:noProof/>
          <w:color w:val="auto"/>
          <w:sz w:val="22"/>
          <w:szCs w:val="22"/>
        </w:rPr>
        <w:tab/>
      </w:r>
      <w:r>
        <w:rPr>
          <w:noProof/>
        </w:rPr>
        <w:t>De Maasbodem in 2020</w:t>
      </w:r>
      <w:r>
        <w:rPr>
          <w:noProof/>
        </w:rPr>
        <w:tab/>
      </w:r>
      <w:r>
        <w:rPr>
          <w:noProof/>
        </w:rPr>
        <w:fldChar w:fldCharType="begin"/>
      </w:r>
      <w:r>
        <w:rPr>
          <w:noProof/>
        </w:rPr>
        <w:instrText xml:space="preserve"> PAGEREF _Toc104384055 \h </w:instrText>
      </w:r>
      <w:r>
        <w:rPr>
          <w:noProof/>
        </w:rPr>
      </w:r>
      <w:r>
        <w:rPr>
          <w:noProof/>
        </w:rPr>
        <w:fldChar w:fldCharType="separate"/>
      </w:r>
      <w:r w:rsidR="004C0EA9">
        <w:rPr>
          <w:noProof/>
        </w:rPr>
        <w:t>20</w:t>
      </w:r>
      <w:r>
        <w:rPr>
          <w:noProof/>
        </w:rPr>
        <w:fldChar w:fldCharType="end"/>
      </w:r>
    </w:p>
    <w:p w14:paraId="4822C7DB" w14:textId="40C60593" w:rsidR="00CC6C15" w:rsidRDefault="00CC6C15">
      <w:pPr>
        <w:pStyle w:val="Inhopg2"/>
        <w:rPr>
          <w:rFonts w:asciiTheme="minorHAnsi" w:eastAsiaTheme="minorEastAsia" w:hAnsiTheme="minorHAnsi" w:cstheme="minorBidi"/>
          <w:noProof/>
          <w:color w:val="auto"/>
          <w:sz w:val="22"/>
          <w:szCs w:val="22"/>
        </w:rPr>
      </w:pPr>
      <w:r>
        <w:rPr>
          <w:noProof/>
        </w:rPr>
        <w:t>4.2</w:t>
      </w:r>
      <w:r>
        <w:rPr>
          <w:rFonts w:asciiTheme="minorHAnsi" w:eastAsiaTheme="minorEastAsia" w:hAnsiTheme="minorHAnsi" w:cstheme="minorBidi"/>
          <w:noProof/>
          <w:color w:val="auto"/>
          <w:sz w:val="22"/>
          <w:szCs w:val="22"/>
        </w:rPr>
        <w:tab/>
      </w:r>
      <w:r>
        <w:rPr>
          <w:noProof/>
        </w:rPr>
        <w:t>Stroomafwaartse variatie in korrelgrootte</w:t>
      </w:r>
      <w:r>
        <w:rPr>
          <w:noProof/>
        </w:rPr>
        <w:tab/>
      </w:r>
      <w:r>
        <w:rPr>
          <w:noProof/>
        </w:rPr>
        <w:fldChar w:fldCharType="begin"/>
      </w:r>
      <w:r>
        <w:rPr>
          <w:noProof/>
        </w:rPr>
        <w:instrText xml:space="preserve"> PAGEREF _Toc104384056 \h </w:instrText>
      </w:r>
      <w:r>
        <w:rPr>
          <w:noProof/>
        </w:rPr>
      </w:r>
      <w:r>
        <w:rPr>
          <w:noProof/>
        </w:rPr>
        <w:fldChar w:fldCharType="separate"/>
      </w:r>
      <w:r w:rsidR="004C0EA9">
        <w:rPr>
          <w:noProof/>
        </w:rPr>
        <w:t>23</w:t>
      </w:r>
      <w:r>
        <w:rPr>
          <w:noProof/>
        </w:rPr>
        <w:fldChar w:fldCharType="end"/>
      </w:r>
    </w:p>
    <w:p w14:paraId="7959F319" w14:textId="6E7D8D3C" w:rsidR="00CC6C15" w:rsidRDefault="00CC6C15">
      <w:pPr>
        <w:pStyle w:val="Inhopg2"/>
        <w:rPr>
          <w:rFonts w:asciiTheme="minorHAnsi" w:eastAsiaTheme="minorEastAsia" w:hAnsiTheme="minorHAnsi" w:cstheme="minorBidi"/>
          <w:noProof/>
          <w:color w:val="auto"/>
          <w:sz w:val="22"/>
          <w:szCs w:val="22"/>
        </w:rPr>
      </w:pPr>
      <w:r>
        <w:rPr>
          <w:noProof/>
        </w:rPr>
        <w:t>4.3</w:t>
      </w:r>
      <w:r>
        <w:rPr>
          <w:rFonts w:asciiTheme="minorHAnsi" w:eastAsiaTheme="minorEastAsia" w:hAnsiTheme="minorHAnsi" w:cstheme="minorBidi"/>
          <w:noProof/>
          <w:color w:val="auto"/>
          <w:sz w:val="22"/>
          <w:szCs w:val="22"/>
        </w:rPr>
        <w:tab/>
      </w:r>
      <w:r>
        <w:rPr>
          <w:noProof/>
        </w:rPr>
        <w:t>Laterale variatie in korrelgrootte</w:t>
      </w:r>
      <w:r>
        <w:rPr>
          <w:noProof/>
        </w:rPr>
        <w:tab/>
      </w:r>
      <w:r>
        <w:rPr>
          <w:noProof/>
        </w:rPr>
        <w:fldChar w:fldCharType="begin"/>
      </w:r>
      <w:r>
        <w:rPr>
          <w:noProof/>
        </w:rPr>
        <w:instrText xml:space="preserve"> PAGEREF _Toc104384057 \h </w:instrText>
      </w:r>
      <w:r>
        <w:rPr>
          <w:noProof/>
        </w:rPr>
      </w:r>
      <w:r>
        <w:rPr>
          <w:noProof/>
        </w:rPr>
        <w:fldChar w:fldCharType="separate"/>
      </w:r>
      <w:r w:rsidR="004C0EA9">
        <w:rPr>
          <w:noProof/>
        </w:rPr>
        <w:t>30</w:t>
      </w:r>
      <w:r>
        <w:rPr>
          <w:noProof/>
        </w:rPr>
        <w:fldChar w:fldCharType="end"/>
      </w:r>
    </w:p>
    <w:p w14:paraId="0ACFFE6C" w14:textId="56239E18" w:rsidR="00CC6C15" w:rsidRDefault="00CC6C15">
      <w:pPr>
        <w:pStyle w:val="Inhopg2"/>
        <w:rPr>
          <w:rFonts w:asciiTheme="minorHAnsi" w:eastAsiaTheme="minorEastAsia" w:hAnsiTheme="minorHAnsi" w:cstheme="minorBidi"/>
          <w:noProof/>
          <w:color w:val="auto"/>
          <w:sz w:val="22"/>
          <w:szCs w:val="22"/>
        </w:rPr>
      </w:pPr>
      <w:r>
        <w:rPr>
          <w:noProof/>
        </w:rPr>
        <w:t>4.4</w:t>
      </w:r>
      <w:r>
        <w:rPr>
          <w:rFonts w:asciiTheme="minorHAnsi" w:eastAsiaTheme="minorEastAsia" w:hAnsiTheme="minorHAnsi" w:cstheme="minorBidi"/>
          <w:noProof/>
          <w:color w:val="auto"/>
          <w:sz w:val="22"/>
          <w:szCs w:val="22"/>
        </w:rPr>
        <w:tab/>
      </w:r>
      <w:r>
        <w:rPr>
          <w:noProof/>
        </w:rPr>
        <w:t>Temporele variatie in korrelgrootte</w:t>
      </w:r>
      <w:r>
        <w:rPr>
          <w:noProof/>
        </w:rPr>
        <w:tab/>
      </w:r>
      <w:r>
        <w:rPr>
          <w:noProof/>
        </w:rPr>
        <w:fldChar w:fldCharType="begin"/>
      </w:r>
      <w:r>
        <w:rPr>
          <w:noProof/>
        </w:rPr>
        <w:instrText xml:space="preserve"> PAGEREF _Toc104384058 \h </w:instrText>
      </w:r>
      <w:r>
        <w:rPr>
          <w:noProof/>
        </w:rPr>
      </w:r>
      <w:r>
        <w:rPr>
          <w:noProof/>
        </w:rPr>
        <w:fldChar w:fldCharType="separate"/>
      </w:r>
      <w:r w:rsidR="004C0EA9">
        <w:rPr>
          <w:noProof/>
        </w:rPr>
        <w:t>30</w:t>
      </w:r>
      <w:r>
        <w:rPr>
          <w:noProof/>
        </w:rPr>
        <w:fldChar w:fldCharType="end"/>
      </w:r>
    </w:p>
    <w:p w14:paraId="68601DEB" w14:textId="323FC521" w:rsidR="00CC6C15" w:rsidRDefault="00CC6C15">
      <w:pPr>
        <w:pStyle w:val="Inhopg3"/>
        <w:rPr>
          <w:rFonts w:asciiTheme="minorHAnsi" w:eastAsiaTheme="minorEastAsia" w:hAnsiTheme="minorHAnsi" w:cstheme="minorBidi"/>
          <w:noProof/>
          <w:color w:val="auto"/>
          <w:sz w:val="22"/>
          <w:szCs w:val="22"/>
        </w:rPr>
      </w:pPr>
      <w:r>
        <w:rPr>
          <w:noProof/>
        </w:rPr>
        <w:t>4.4.1</w:t>
      </w:r>
      <w:r>
        <w:rPr>
          <w:rFonts w:asciiTheme="minorHAnsi" w:eastAsiaTheme="minorEastAsia" w:hAnsiTheme="minorHAnsi" w:cstheme="minorBidi"/>
          <w:noProof/>
          <w:color w:val="auto"/>
          <w:sz w:val="22"/>
          <w:szCs w:val="22"/>
        </w:rPr>
        <w:tab/>
      </w:r>
      <w:r>
        <w:rPr>
          <w:noProof/>
        </w:rPr>
        <w:t>Hoe zag de Maasbodem er uit in 1981-1983?</w:t>
      </w:r>
      <w:r>
        <w:rPr>
          <w:noProof/>
        </w:rPr>
        <w:tab/>
      </w:r>
      <w:r>
        <w:rPr>
          <w:noProof/>
        </w:rPr>
        <w:fldChar w:fldCharType="begin"/>
      </w:r>
      <w:r>
        <w:rPr>
          <w:noProof/>
        </w:rPr>
        <w:instrText xml:space="preserve"> PAGEREF _Toc104384059 \h </w:instrText>
      </w:r>
      <w:r>
        <w:rPr>
          <w:noProof/>
        </w:rPr>
      </w:r>
      <w:r>
        <w:rPr>
          <w:noProof/>
        </w:rPr>
        <w:fldChar w:fldCharType="separate"/>
      </w:r>
      <w:r w:rsidR="004C0EA9">
        <w:rPr>
          <w:noProof/>
        </w:rPr>
        <w:t>30</w:t>
      </w:r>
      <w:r>
        <w:rPr>
          <w:noProof/>
        </w:rPr>
        <w:fldChar w:fldCharType="end"/>
      </w:r>
    </w:p>
    <w:p w14:paraId="4A68B269" w14:textId="1622FB64" w:rsidR="00CC6C15" w:rsidRDefault="00CC6C15">
      <w:pPr>
        <w:pStyle w:val="Inhopg3"/>
        <w:rPr>
          <w:rFonts w:asciiTheme="minorHAnsi" w:eastAsiaTheme="minorEastAsia" w:hAnsiTheme="minorHAnsi" w:cstheme="minorBidi"/>
          <w:noProof/>
          <w:color w:val="auto"/>
          <w:sz w:val="22"/>
          <w:szCs w:val="22"/>
        </w:rPr>
      </w:pPr>
      <w:r>
        <w:rPr>
          <w:noProof/>
        </w:rPr>
        <w:t>4.4.2</w:t>
      </w:r>
      <w:r>
        <w:rPr>
          <w:rFonts w:asciiTheme="minorHAnsi" w:eastAsiaTheme="minorEastAsia" w:hAnsiTheme="minorHAnsi" w:cstheme="minorBidi"/>
          <w:noProof/>
          <w:color w:val="auto"/>
          <w:sz w:val="22"/>
          <w:szCs w:val="22"/>
        </w:rPr>
        <w:tab/>
      </w:r>
      <w:r>
        <w:rPr>
          <w:noProof/>
        </w:rPr>
        <w:t>Overeenkomsten en verschillen tussen 1981-1983 en 2020</w:t>
      </w:r>
      <w:r>
        <w:rPr>
          <w:noProof/>
        </w:rPr>
        <w:tab/>
      </w:r>
      <w:r>
        <w:rPr>
          <w:noProof/>
        </w:rPr>
        <w:fldChar w:fldCharType="begin"/>
      </w:r>
      <w:r>
        <w:rPr>
          <w:noProof/>
        </w:rPr>
        <w:instrText xml:space="preserve"> PAGEREF _Toc104384060 \h </w:instrText>
      </w:r>
      <w:r>
        <w:rPr>
          <w:noProof/>
        </w:rPr>
      </w:r>
      <w:r>
        <w:rPr>
          <w:noProof/>
        </w:rPr>
        <w:fldChar w:fldCharType="separate"/>
      </w:r>
      <w:r w:rsidR="004C0EA9">
        <w:rPr>
          <w:noProof/>
        </w:rPr>
        <w:t>33</w:t>
      </w:r>
      <w:r>
        <w:rPr>
          <w:noProof/>
        </w:rPr>
        <w:fldChar w:fldCharType="end"/>
      </w:r>
    </w:p>
    <w:p w14:paraId="2D915185" w14:textId="0CE2D504" w:rsidR="00CC6C15" w:rsidRDefault="00CC6C15">
      <w:pPr>
        <w:pStyle w:val="Inhopg1"/>
        <w:rPr>
          <w:rFonts w:asciiTheme="minorHAnsi" w:eastAsiaTheme="minorEastAsia" w:hAnsiTheme="minorHAnsi" w:cstheme="minorBidi"/>
          <w:b w:val="0"/>
          <w:noProof/>
          <w:color w:val="auto"/>
          <w:sz w:val="22"/>
          <w:szCs w:val="22"/>
        </w:rPr>
      </w:pPr>
      <w:r>
        <w:rPr>
          <w:noProof/>
        </w:rPr>
        <w:t>5</w:t>
      </w:r>
      <w:r>
        <w:rPr>
          <w:rFonts w:asciiTheme="minorHAnsi" w:eastAsiaTheme="minorEastAsia" w:hAnsiTheme="minorHAnsi" w:cstheme="minorBidi"/>
          <w:b w:val="0"/>
          <w:noProof/>
          <w:color w:val="auto"/>
          <w:sz w:val="22"/>
          <w:szCs w:val="22"/>
        </w:rPr>
        <w:tab/>
      </w:r>
      <w:r>
        <w:rPr>
          <w:noProof/>
        </w:rPr>
        <w:t>Discussie</w:t>
      </w:r>
      <w:r>
        <w:rPr>
          <w:noProof/>
        </w:rPr>
        <w:tab/>
      </w:r>
      <w:r>
        <w:rPr>
          <w:noProof/>
        </w:rPr>
        <w:fldChar w:fldCharType="begin"/>
      </w:r>
      <w:r>
        <w:rPr>
          <w:noProof/>
        </w:rPr>
        <w:instrText xml:space="preserve"> PAGEREF _Toc104384061 \h </w:instrText>
      </w:r>
      <w:r>
        <w:rPr>
          <w:noProof/>
        </w:rPr>
      </w:r>
      <w:r>
        <w:rPr>
          <w:noProof/>
        </w:rPr>
        <w:fldChar w:fldCharType="separate"/>
      </w:r>
      <w:r w:rsidR="004C0EA9">
        <w:rPr>
          <w:noProof/>
        </w:rPr>
        <w:t>36</w:t>
      </w:r>
      <w:r>
        <w:rPr>
          <w:noProof/>
        </w:rPr>
        <w:fldChar w:fldCharType="end"/>
      </w:r>
    </w:p>
    <w:p w14:paraId="3AF119F5" w14:textId="699BAA23" w:rsidR="00CC6C15" w:rsidRDefault="00CC6C15">
      <w:pPr>
        <w:pStyle w:val="Inhopg2"/>
        <w:rPr>
          <w:rFonts w:asciiTheme="minorHAnsi" w:eastAsiaTheme="minorEastAsia" w:hAnsiTheme="minorHAnsi" w:cstheme="minorBidi"/>
          <w:noProof/>
          <w:color w:val="auto"/>
          <w:sz w:val="22"/>
          <w:szCs w:val="22"/>
        </w:rPr>
      </w:pPr>
      <w:r>
        <w:rPr>
          <w:noProof/>
        </w:rPr>
        <w:t>5.1</w:t>
      </w:r>
      <w:r>
        <w:rPr>
          <w:rFonts w:asciiTheme="minorHAnsi" w:eastAsiaTheme="minorEastAsia" w:hAnsiTheme="minorHAnsi" w:cstheme="minorBidi"/>
          <w:noProof/>
          <w:color w:val="auto"/>
          <w:sz w:val="22"/>
          <w:szCs w:val="22"/>
        </w:rPr>
        <w:tab/>
      </w:r>
      <w:r>
        <w:rPr>
          <w:noProof/>
        </w:rPr>
        <w:t>Interpretatie</w:t>
      </w:r>
      <w:r>
        <w:rPr>
          <w:noProof/>
        </w:rPr>
        <w:tab/>
      </w:r>
      <w:r>
        <w:rPr>
          <w:noProof/>
        </w:rPr>
        <w:fldChar w:fldCharType="begin"/>
      </w:r>
      <w:r>
        <w:rPr>
          <w:noProof/>
        </w:rPr>
        <w:instrText xml:space="preserve"> PAGEREF _Toc104384062 \h </w:instrText>
      </w:r>
      <w:r>
        <w:rPr>
          <w:noProof/>
        </w:rPr>
      </w:r>
      <w:r>
        <w:rPr>
          <w:noProof/>
        </w:rPr>
        <w:fldChar w:fldCharType="separate"/>
      </w:r>
      <w:r w:rsidR="004C0EA9">
        <w:rPr>
          <w:noProof/>
        </w:rPr>
        <w:t>36</w:t>
      </w:r>
      <w:r>
        <w:rPr>
          <w:noProof/>
        </w:rPr>
        <w:fldChar w:fldCharType="end"/>
      </w:r>
    </w:p>
    <w:p w14:paraId="4E7DA026" w14:textId="52F0125B" w:rsidR="00CC6C15" w:rsidRDefault="00CC6C15">
      <w:pPr>
        <w:pStyle w:val="Inhopg3"/>
        <w:rPr>
          <w:rFonts w:asciiTheme="minorHAnsi" w:eastAsiaTheme="minorEastAsia" w:hAnsiTheme="minorHAnsi" w:cstheme="minorBidi"/>
          <w:noProof/>
          <w:color w:val="auto"/>
          <w:sz w:val="22"/>
          <w:szCs w:val="22"/>
        </w:rPr>
      </w:pPr>
      <w:r>
        <w:rPr>
          <w:noProof/>
        </w:rPr>
        <w:t>5.1.1</w:t>
      </w:r>
      <w:r>
        <w:rPr>
          <w:rFonts w:asciiTheme="minorHAnsi" w:eastAsiaTheme="minorEastAsia" w:hAnsiTheme="minorHAnsi" w:cstheme="minorBidi"/>
          <w:noProof/>
          <w:color w:val="auto"/>
          <w:sz w:val="22"/>
          <w:szCs w:val="22"/>
        </w:rPr>
        <w:tab/>
      </w:r>
      <w:r>
        <w:rPr>
          <w:noProof/>
        </w:rPr>
        <w:t>Stroomafwaartse variatie in korrelgrootte</w:t>
      </w:r>
      <w:r>
        <w:rPr>
          <w:noProof/>
        </w:rPr>
        <w:tab/>
      </w:r>
      <w:r>
        <w:rPr>
          <w:noProof/>
        </w:rPr>
        <w:fldChar w:fldCharType="begin"/>
      </w:r>
      <w:r>
        <w:rPr>
          <w:noProof/>
        </w:rPr>
        <w:instrText xml:space="preserve"> PAGEREF _Toc104384063 \h </w:instrText>
      </w:r>
      <w:r>
        <w:rPr>
          <w:noProof/>
        </w:rPr>
      </w:r>
      <w:r>
        <w:rPr>
          <w:noProof/>
        </w:rPr>
        <w:fldChar w:fldCharType="separate"/>
      </w:r>
      <w:r w:rsidR="004C0EA9">
        <w:rPr>
          <w:noProof/>
        </w:rPr>
        <w:t>36</w:t>
      </w:r>
      <w:r>
        <w:rPr>
          <w:noProof/>
        </w:rPr>
        <w:fldChar w:fldCharType="end"/>
      </w:r>
    </w:p>
    <w:p w14:paraId="4475AAF8" w14:textId="2A664998" w:rsidR="00CC6C15" w:rsidRDefault="00CC6C15">
      <w:pPr>
        <w:pStyle w:val="Inhopg3"/>
        <w:rPr>
          <w:rFonts w:asciiTheme="minorHAnsi" w:eastAsiaTheme="minorEastAsia" w:hAnsiTheme="minorHAnsi" w:cstheme="minorBidi"/>
          <w:noProof/>
          <w:color w:val="auto"/>
          <w:sz w:val="22"/>
          <w:szCs w:val="22"/>
        </w:rPr>
      </w:pPr>
      <w:r>
        <w:rPr>
          <w:noProof/>
        </w:rPr>
        <w:t>5.1.2</w:t>
      </w:r>
      <w:r>
        <w:rPr>
          <w:rFonts w:asciiTheme="minorHAnsi" w:eastAsiaTheme="minorEastAsia" w:hAnsiTheme="minorHAnsi" w:cstheme="minorBidi"/>
          <w:noProof/>
          <w:color w:val="auto"/>
          <w:sz w:val="22"/>
          <w:szCs w:val="22"/>
        </w:rPr>
        <w:tab/>
      </w:r>
      <w:r>
        <w:rPr>
          <w:noProof/>
        </w:rPr>
        <w:t>Kleinschalige ruimtelijke korrelgroottevariatie</w:t>
      </w:r>
      <w:r>
        <w:rPr>
          <w:noProof/>
        </w:rPr>
        <w:tab/>
      </w:r>
      <w:r>
        <w:rPr>
          <w:noProof/>
        </w:rPr>
        <w:fldChar w:fldCharType="begin"/>
      </w:r>
      <w:r>
        <w:rPr>
          <w:noProof/>
        </w:rPr>
        <w:instrText xml:space="preserve"> PAGEREF _Toc104384064 \h </w:instrText>
      </w:r>
      <w:r>
        <w:rPr>
          <w:noProof/>
        </w:rPr>
      </w:r>
      <w:r>
        <w:rPr>
          <w:noProof/>
        </w:rPr>
        <w:fldChar w:fldCharType="separate"/>
      </w:r>
      <w:r w:rsidR="004C0EA9">
        <w:rPr>
          <w:noProof/>
        </w:rPr>
        <w:t>38</w:t>
      </w:r>
      <w:r>
        <w:rPr>
          <w:noProof/>
        </w:rPr>
        <w:fldChar w:fldCharType="end"/>
      </w:r>
    </w:p>
    <w:p w14:paraId="712CCBC6" w14:textId="01BF914E" w:rsidR="00CC6C15" w:rsidRDefault="00CC6C15">
      <w:pPr>
        <w:pStyle w:val="Inhopg3"/>
        <w:rPr>
          <w:rFonts w:asciiTheme="minorHAnsi" w:eastAsiaTheme="minorEastAsia" w:hAnsiTheme="minorHAnsi" w:cstheme="minorBidi"/>
          <w:noProof/>
          <w:color w:val="auto"/>
          <w:sz w:val="22"/>
          <w:szCs w:val="22"/>
        </w:rPr>
      </w:pPr>
      <w:r>
        <w:rPr>
          <w:noProof/>
        </w:rPr>
        <w:t>5.1.3</w:t>
      </w:r>
      <w:r>
        <w:rPr>
          <w:rFonts w:asciiTheme="minorHAnsi" w:eastAsiaTheme="minorEastAsia" w:hAnsiTheme="minorHAnsi" w:cstheme="minorBidi"/>
          <w:noProof/>
          <w:color w:val="auto"/>
          <w:sz w:val="22"/>
          <w:szCs w:val="22"/>
        </w:rPr>
        <w:tab/>
      </w:r>
      <w:r>
        <w:rPr>
          <w:noProof/>
        </w:rPr>
        <w:t>Temporele variatie</w:t>
      </w:r>
      <w:r>
        <w:rPr>
          <w:noProof/>
        </w:rPr>
        <w:tab/>
      </w:r>
      <w:r>
        <w:rPr>
          <w:noProof/>
        </w:rPr>
        <w:fldChar w:fldCharType="begin"/>
      </w:r>
      <w:r>
        <w:rPr>
          <w:noProof/>
        </w:rPr>
        <w:instrText xml:space="preserve"> PAGEREF _Toc104384065 \h </w:instrText>
      </w:r>
      <w:r>
        <w:rPr>
          <w:noProof/>
        </w:rPr>
      </w:r>
      <w:r>
        <w:rPr>
          <w:noProof/>
        </w:rPr>
        <w:fldChar w:fldCharType="separate"/>
      </w:r>
      <w:r w:rsidR="004C0EA9">
        <w:rPr>
          <w:noProof/>
        </w:rPr>
        <w:t>39</w:t>
      </w:r>
      <w:r>
        <w:rPr>
          <w:noProof/>
        </w:rPr>
        <w:fldChar w:fldCharType="end"/>
      </w:r>
    </w:p>
    <w:p w14:paraId="5E926968" w14:textId="0C47233A" w:rsidR="00CC6C15" w:rsidRDefault="00CC6C15">
      <w:pPr>
        <w:pStyle w:val="Inhopg2"/>
        <w:rPr>
          <w:rFonts w:asciiTheme="minorHAnsi" w:eastAsiaTheme="minorEastAsia" w:hAnsiTheme="minorHAnsi" w:cstheme="minorBidi"/>
          <w:noProof/>
          <w:color w:val="auto"/>
          <w:sz w:val="22"/>
          <w:szCs w:val="22"/>
        </w:rPr>
      </w:pPr>
      <w:r>
        <w:rPr>
          <w:noProof/>
        </w:rPr>
        <w:t>5.2</w:t>
      </w:r>
      <w:r>
        <w:rPr>
          <w:rFonts w:asciiTheme="minorHAnsi" w:eastAsiaTheme="minorEastAsia" w:hAnsiTheme="minorHAnsi" w:cstheme="minorBidi"/>
          <w:noProof/>
          <w:color w:val="auto"/>
          <w:sz w:val="22"/>
          <w:szCs w:val="22"/>
        </w:rPr>
        <w:tab/>
      </w:r>
      <w:r>
        <w:rPr>
          <w:noProof/>
        </w:rPr>
        <w:t>Datakwaliteit en aanbevelingen</w:t>
      </w:r>
      <w:r>
        <w:rPr>
          <w:noProof/>
        </w:rPr>
        <w:tab/>
      </w:r>
      <w:r>
        <w:rPr>
          <w:noProof/>
        </w:rPr>
        <w:fldChar w:fldCharType="begin"/>
      </w:r>
      <w:r>
        <w:rPr>
          <w:noProof/>
        </w:rPr>
        <w:instrText xml:space="preserve"> PAGEREF _Toc104384066 \h </w:instrText>
      </w:r>
      <w:r>
        <w:rPr>
          <w:noProof/>
        </w:rPr>
      </w:r>
      <w:r>
        <w:rPr>
          <w:noProof/>
        </w:rPr>
        <w:fldChar w:fldCharType="separate"/>
      </w:r>
      <w:r w:rsidR="004C0EA9">
        <w:rPr>
          <w:noProof/>
        </w:rPr>
        <w:t>40</w:t>
      </w:r>
      <w:r>
        <w:rPr>
          <w:noProof/>
        </w:rPr>
        <w:fldChar w:fldCharType="end"/>
      </w:r>
    </w:p>
    <w:p w14:paraId="31E2AC00" w14:textId="6393457D" w:rsidR="00CC6C15" w:rsidRDefault="00CC6C15">
      <w:pPr>
        <w:pStyle w:val="Inhopg1"/>
        <w:rPr>
          <w:rFonts w:asciiTheme="minorHAnsi" w:eastAsiaTheme="minorEastAsia" w:hAnsiTheme="minorHAnsi" w:cstheme="minorBidi"/>
          <w:b w:val="0"/>
          <w:noProof/>
          <w:color w:val="auto"/>
          <w:sz w:val="22"/>
          <w:szCs w:val="22"/>
        </w:rPr>
      </w:pPr>
      <w:r>
        <w:rPr>
          <w:noProof/>
        </w:rPr>
        <w:t>6</w:t>
      </w:r>
      <w:r>
        <w:rPr>
          <w:rFonts w:asciiTheme="minorHAnsi" w:eastAsiaTheme="minorEastAsia" w:hAnsiTheme="minorHAnsi" w:cstheme="minorBidi"/>
          <w:b w:val="0"/>
          <w:noProof/>
          <w:color w:val="auto"/>
          <w:sz w:val="22"/>
          <w:szCs w:val="22"/>
        </w:rPr>
        <w:tab/>
      </w:r>
      <w:r>
        <w:rPr>
          <w:noProof/>
        </w:rPr>
        <w:t>Conclusie</w:t>
      </w:r>
      <w:r>
        <w:rPr>
          <w:noProof/>
        </w:rPr>
        <w:tab/>
      </w:r>
      <w:r>
        <w:rPr>
          <w:noProof/>
        </w:rPr>
        <w:fldChar w:fldCharType="begin"/>
      </w:r>
      <w:r>
        <w:rPr>
          <w:noProof/>
        </w:rPr>
        <w:instrText xml:space="preserve"> PAGEREF _Toc104384067 \h </w:instrText>
      </w:r>
      <w:r>
        <w:rPr>
          <w:noProof/>
        </w:rPr>
      </w:r>
      <w:r>
        <w:rPr>
          <w:noProof/>
        </w:rPr>
        <w:fldChar w:fldCharType="separate"/>
      </w:r>
      <w:r w:rsidR="004C0EA9">
        <w:rPr>
          <w:noProof/>
        </w:rPr>
        <w:t>43</w:t>
      </w:r>
      <w:r>
        <w:rPr>
          <w:noProof/>
        </w:rPr>
        <w:fldChar w:fldCharType="end"/>
      </w:r>
    </w:p>
    <w:p w14:paraId="5FED4115" w14:textId="0ABE05BA" w:rsidR="00CC6C15" w:rsidRDefault="00CC6C15">
      <w:pPr>
        <w:pStyle w:val="Inhopg2"/>
        <w:rPr>
          <w:rFonts w:asciiTheme="minorHAnsi" w:eastAsiaTheme="minorEastAsia" w:hAnsiTheme="minorHAnsi" w:cstheme="minorBidi"/>
          <w:noProof/>
          <w:color w:val="auto"/>
          <w:sz w:val="22"/>
          <w:szCs w:val="22"/>
        </w:rPr>
      </w:pPr>
      <w:r w:rsidRPr="00282F59">
        <w:rPr>
          <w:noProof/>
          <w:color w:val="FFFFFF"/>
        </w:rPr>
        <w:t>●</w:t>
      </w:r>
      <w:r>
        <w:rPr>
          <w:rFonts w:asciiTheme="minorHAnsi" w:eastAsiaTheme="minorEastAsia" w:hAnsiTheme="minorHAnsi" w:cstheme="minorBidi"/>
          <w:noProof/>
          <w:color w:val="auto"/>
          <w:sz w:val="22"/>
          <w:szCs w:val="22"/>
        </w:rPr>
        <w:tab/>
      </w:r>
      <w:r>
        <w:rPr>
          <w:noProof/>
        </w:rPr>
        <w:t>Bronnen</w:t>
      </w:r>
      <w:r>
        <w:rPr>
          <w:noProof/>
        </w:rPr>
        <w:tab/>
      </w:r>
      <w:r>
        <w:rPr>
          <w:noProof/>
        </w:rPr>
        <w:fldChar w:fldCharType="begin"/>
      </w:r>
      <w:r>
        <w:rPr>
          <w:noProof/>
        </w:rPr>
        <w:instrText xml:space="preserve"> PAGEREF _Toc104384068 \h </w:instrText>
      </w:r>
      <w:r>
        <w:rPr>
          <w:noProof/>
        </w:rPr>
      </w:r>
      <w:r>
        <w:rPr>
          <w:noProof/>
        </w:rPr>
        <w:fldChar w:fldCharType="separate"/>
      </w:r>
      <w:r w:rsidR="004C0EA9">
        <w:rPr>
          <w:noProof/>
        </w:rPr>
        <w:t>44</w:t>
      </w:r>
      <w:r>
        <w:rPr>
          <w:noProof/>
        </w:rPr>
        <w:fldChar w:fldCharType="end"/>
      </w:r>
    </w:p>
    <w:p w14:paraId="5D44AD6F" w14:textId="2BE6AE9A" w:rsidR="00E74BF7" w:rsidRDefault="009833D9">
      <w:r>
        <w:fldChar w:fldCharType="end"/>
      </w:r>
    </w:p>
    <w:p w14:paraId="1EBB5B44" w14:textId="77777777" w:rsidR="004B212E" w:rsidRDefault="004B212E">
      <w:pPr>
        <w:rPr>
          <w:b/>
          <w:bCs/>
        </w:rPr>
      </w:pPr>
      <w:r w:rsidRPr="004B212E">
        <w:rPr>
          <w:b/>
          <w:bCs/>
        </w:rPr>
        <w:t>Appendices</w:t>
      </w:r>
    </w:p>
    <w:p w14:paraId="22D08B94" w14:textId="358767CF" w:rsidR="004B212E" w:rsidRDefault="004B212E" w:rsidP="004B212E">
      <w:pPr>
        <w:pStyle w:val="Lijstalinea"/>
        <w:numPr>
          <w:ilvl w:val="0"/>
          <w:numId w:val="38"/>
        </w:numPr>
      </w:pPr>
      <w:r>
        <w:t>Korrelgroottedataset 2020</w:t>
      </w:r>
    </w:p>
    <w:p w14:paraId="2AA33D68" w14:textId="77777777" w:rsidR="004B212E" w:rsidRDefault="004B212E" w:rsidP="004B212E">
      <w:pPr>
        <w:pStyle w:val="Lijstalinea"/>
        <w:numPr>
          <w:ilvl w:val="0"/>
          <w:numId w:val="38"/>
        </w:numPr>
      </w:pPr>
      <w:r>
        <w:t>Korrelgroottedataset 1981-1983</w:t>
      </w:r>
    </w:p>
    <w:p w14:paraId="2EBE6E91" w14:textId="14A8FF52" w:rsidR="00E74BF7" w:rsidRPr="004B212E" w:rsidRDefault="000D2296">
      <w:pPr>
        <w:rPr>
          <w:b/>
          <w:bCs/>
        </w:rPr>
      </w:pPr>
      <w:r w:rsidRPr="004B212E">
        <w:rPr>
          <w:b/>
          <w:bCs/>
        </w:rPr>
        <w:br w:type="page"/>
      </w:r>
    </w:p>
    <w:p w14:paraId="46292B04" w14:textId="77777777" w:rsidR="00E74BF7" w:rsidRDefault="00CD67BD" w:rsidP="002E64DB">
      <w:pPr>
        <w:pStyle w:val="Huisstijl-Kop1"/>
      </w:pPr>
      <w:bookmarkStart w:id="3" w:name="_Toc104384035"/>
      <w:r>
        <w:lastRenderedPageBreak/>
        <w:t>Inleiding</w:t>
      </w:r>
      <w:bookmarkEnd w:id="3"/>
    </w:p>
    <w:p w14:paraId="34641C42" w14:textId="77777777" w:rsidR="00111036" w:rsidRDefault="00111036" w:rsidP="00234836"/>
    <w:p w14:paraId="7F9CE7B7" w14:textId="73433C4A" w:rsidR="0046139D" w:rsidRDefault="000D2296" w:rsidP="00D062C8">
      <w:pPr>
        <w:jc w:val="both"/>
      </w:pPr>
      <w:r>
        <w:t xml:space="preserve">Voor rivierbeheer </w:t>
      </w:r>
      <w:r w:rsidR="00111036">
        <w:t xml:space="preserve">is </w:t>
      </w:r>
      <w:r w:rsidR="00111036" w:rsidRPr="000D2296">
        <w:t xml:space="preserve">informatie over de </w:t>
      </w:r>
      <w:r w:rsidR="0072365B">
        <w:t>korrelgrootte</w:t>
      </w:r>
      <w:r>
        <w:t xml:space="preserve">samenstelling van de rivierbodem van groot belang. </w:t>
      </w:r>
      <w:r w:rsidR="0072365B">
        <w:t xml:space="preserve">De bodemsamenstelling bepaalt </w:t>
      </w:r>
      <w:r w:rsidR="00111036">
        <w:t xml:space="preserve">de mobiliteit van het </w:t>
      </w:r>
      <w:r w:rsidR="00234836">
        <w:t>sediment</w:t>
      </w:r>
      <w:r w:rsidR="00111036">
        <w:t xml:space="preserve"> </w:t>
      </w:r>
      <w:r w:rsidR="00234836">
        <w:t xml:space="preserve">en </w:t>
      </w:r>
      <w:r w:rsidR="001C59C2">
        <w:t xml:space="preserve">daarmee </w:t>
      </w:r>
      <w:r w:rsidR="00234836">
        <w:t>de stabiliteit</w:t>
      </w:r>
      <w:r w:rsidR="0072365B">
        <w:t xml:space="preserve"> en dynamiek</w:t>
      </w:r>
      <w:r w:rsidR="00234836">
        <w:t xml:space="preserve"> van de rivierbedding. </w:t>
      </w:r>
      <w:r w:rsidR="00111036">
        <w:t xml:space="preserve">Kennis van de bodemsamenstelling is </w:t>
      </w:r>
      <w:r w:rsidR="0072365B">
        <w:t xml:space="preserve">daarom </w:t>
      </w:r>
      <w:r w:rsidR="00111036">
        <w:t xml:space="preserve">essentieel om waargenomen morfologische ontwikkelingen te kunnen verklaren, </w:t>
      </w:r>
      <w:r w:rsidR="0072365B">
        <w:t xml:space="preserve">om de stabiliteit van (technische) infrastructuur te kunnen beoordelen, </w:t>
      </w:r>
      <w:r w:rsidR="002F5C8E">
        <w:t>en</w:t>
      </w:r>
      <w:r w:rsidR="00111036">
        <w:t xml:space="preserve"> om prognoses te kunnen maken van toekomstige morfologische ontwikkelingen op basis van numerieke modellen. Ook voor het ontwerpen van sedimentsuppleties en het vaststellen van baggerstrategieën is kennis van de bodemsamenstelling onontbeerlijk.</w:t>
      </w:r>
      <w:r w:rsidR="00D062C8">
        <w:t xml:space="preserve"> </w:t>
      </w:r>
      <w:r w:rsidR="00111036">
        <w:t xml:space="preserve">De samenstelling van de rivierbodem </w:t>
      </w:r>
      <w:r w:rsidR="0046139D">
        <w:t>bepaalt ook de geschiktheid van de rivierbodem als substraat voor organismen. Kennis van de bodemsamenstelling is daarom ook uit ecologisch oogpunt essentieel.</w:t>
      </w:r>
    </w:p>
    <w:p w14:paraId="7B2F97AF" w14:textId="77777777" w:rsidR="004F222E" w:rsidRPr="004F0F37" w:rsidRDefault="004F222E" w:rsidP="004F222E">
      <w:pPr>
        <w:ind w:firstLine="426"/>
        <w:jc w:val="both"/>
      </w:pPr>
      <w:r>
        <w:t>In de Maas zijn in de eerste decennia van de 21</w:t>
      </w:r>
      <w:r w:rsidRPr="0072365B">
        <w:rPr>
          <w:vertAlign w:val="superscript"/>
        </w:rPr>
        <w:t>e</w:t>
      </w:r>
      <w:r>
        <w:t xml:space="preserve"> eeuw vele grootschalige projecten uitgevoerd die van directe invloed zijn op de bodemsamenstelling. Denk bijvoorbeeld aan rivierverruimingen ten </w:t>
      </w:r>
      <w:r w:rsidRPr="004F0F37">
        <w:t xml:space="preserve">behoeve van hoogwaterveiligheid en </w:t>
      </w:r>
      <w:proofErr w:type="spellStart"/>
      <w:r w:rsidRPr="004F0F37">
        <w:t>oeverontsteningen</w:t>
      </w:r>
      <w:proofErr w:type="spellEnd"/>
      <w:r w:rsidRPr="004F0F37">
        <w:t xml:space="preserve"> ter verbetering van de biodiversiteit. Daarom wordt verwacht dat de samenstelling van de rivierbodem aan verandering onderhevig is.</w:t>
      </w:r>
    </w:p>
    <w:p w14:paraId="1AE84E90" w14:textId="621A888E" w:rsidR="00CD76A5" w:rsidRDefault="004F0F37" w:rsidP="004F0F37">
      <w:pPr>
        <w:ind w:firstLine="426"/>
        <w:jc w:val="both"/>
      </w:pPr>
      <w:r w:rsidRPr="004F0F37">
        <w:t xml:space="preserve">Dit vermoeden was de aanleiding tot een </w:t>
      </w:r>
      <w:r>
        <w:t>nieuwe studie</w:t>
      </w:r>
      <w:r w:rsidRPr="004F0F37">
        <w:t xml:space="preserve"> met als</w:t>
      </w:r>
      <w:r w:rsidR="008F389F" w:rsidRPr="00057A8E">
        <w:t xml:space="preserve"> doel </w:t>
      </w:r>
      <w:r w:rsidR="008F389F">
        <w:t xml:space="preserve">(1) </w:t>
      </w:r>
      <w:r w:rsidR="008F389F" w:rsidRPr="00057A8E">
        <w:t>het bepalen van de ruimtelijke en temporele variabiliteit van de bodemsamenstelling van de Maas</w:t>
      </w:r>
      <w:r w:rsidR="008F389F">
        <w:t xml:space="preserve"> en (2) het borgen van de meetgegevens zodat ze beschikbaar blijven voor toekomstige generaties. </w:t>
      </w:r>
      <w:r w:rsidR="00CD76A5">
        <w:t xml:space="preserve">Het onderzoeksgebied omvatte </w:t>
      </w:r>
      <w:r w:rsidR="001C59C2">
        <w:t>het zomerbed van de Maas tussen stuw Linne (</w:t>
      </w:r>
      <w:proofErr w:type="spellStart"/>
      <w:r w:rsidR="001C59C2">
        <w:t>rkm</w:t>
      </w:r>
      <w:proofErr w:type="spellEnd"/>
      <w:r w:rsidR="001C59C2">
        <w:t xml:space="preserve"> 68,6) en de brug van Keizersveer (</w:t>
      </w:r>
      <w:proofErr w:type="spellStart"/>
      <w:r w:rsidR="001C59C2">
        <w:t>rkm</w:t>
      </w:r>
      <w:proofErr w:type="spellEnd"/>
      <w:r w:rsidR="001C59C2">
        <w:t xml:space="preserve"> 247,8). </w:t>
      </w:r>
    </w:p>
    <w:p w14:paraId="1615E72F" w14:textId="3FE4C43E" w:rsidR="008F389F" w:rsidRDefault="008F389F" w:rsidP="008F389F">
      <w:pPr>
        <w:ind w:firstLine="426"/>
        <w:jc w:val="both"/>
      </w:pPr>
      <w:r w:rsidRPr="00551B1A">
        <w:t>De o</w:t>
      </w:r>
      <w:r>
        <w:t xml:space="preserve">udste </w:t>
      </w:r>
      <w:r w:rsidRPr="00551B1A">
        <w:t>korrelgrootte</w:t>
      </w:r>
      <w:r>
        <w:t xml:space="preserve">gegevens </w:t>
      </w:r>
      <w:r w:rsidR="004F222E">
        <w:t>voor dit traject</w:t>
      </w:r>
      <w:r>
        <w:t xml:space="preserve"> stammen</w:t>
      </w:r>
      <w:r w:rsidRPr="00551B1A">
        <w:t xml:space="preserve"> uit de periode 1981-1983</w:t>
      </w:r>
      <w:r w:rsidR="004F0F37">
        <w:t xml:space="preserve"> (</w:t>
      </w:r>
      <w:r w:rsidR="004F0F37" w:rsidRPr="004F0F37">
        <w:t>Rijkswaterstaat Limburg</w:t>
      </w:r>
      <w:r w:rsidR="004F0F37">
        <w:t xml:space="preserve">, </w:t>
      </w:r>
      <w:proofErr w:type="spellStart"/>
      <w:r w:rsidR="004F0F37">
        <w:t>z.d.</w:t>
      </w:r>
      <w:proofErr w:type="spellEnd"/>
      <w:r w:rsidR="004F0F37">
        <w:t>)</w:t>
      </w:r>
      <w:r w:rsidRPr="00551B1A">
        <w:t xml:space="preserve">. In deze periode </w:t>
      </w:r>
      <w:r w:rsidRPr="004F222E">
        <w:t xml:space="preserve">zijn sedimentmonsters genomen van de toplaag van de Maasbedding tussen </w:t>
      </w:r>
      <w:proofErr w:type="spellStart"/>
      <w:r w:rsidRPr="004F222E">
        <w:t>rkm</w:t>
      </w:r>
      <w:proofErr w:type="spellEnd"/>
      <w:r w:rsidRPr="004F222E">
        <w:t xml:space="preserve"> 6</w:t>
      </w:r>
      <w:r w:rsidR="004F222E" w:rsidRPr="004F222E">
        <w:t xml:space="preserve"> en 17, en tussen </w:t>
      </w:r>
      <w:proofErr w:type="spellStart"/>
      <w:r w:rsidR="004F222E" w:rsidRPr="004F222E">
        <w:t>rkm</w:t>
      </w:r>
      <w:proofErr w:type="spellEnd"/>
      <w:r w:rsidR="004F222E" w:rsidRPr="004F222E">
        <w:t xml:space="preserve"> 53 en 226. </w:t>
      </w:r>
      <w:r w:rsidRPr="004F222E">
        <w:t>Deze</w:t>
      </w:r>
      <w:r>
        <w:t xml:space="preserve"> dataset is in het verleden gebruikt voor wetenschappelijke studies (</w:t>
      </w:r>
      <w:proofErr w:type="spellStart"/>
      <w:r>
        <w:t>Murillo-Muñoz</w:t>
      </w:r>
      <w:proofErr w:type="spellEnd"/>
      <w:r>
        <w:t xml:space="preserve">, 1998; </w:t>
      </w:r>
      <w:proofErr w:type="spellStart"/>
      <w:r>
        <w:t>Murillo-Muñoz</w:t>
      </w:r>
      <w:proofErr w:type="spellEnd"/>
      <w:r>
        <w:t xml:space="preserve"> &amp; Klaassen, 2006) en morfologische computermodellen </w:t>
      </w:r>
      <w:r w:rsidR="004F222E">
        <w:t>(Vermeer</w:t>
      </w:r>
      <w:r>
        <w:t xml:space="preserve">, 1990). </w:t>
      </w:r>
    </w:p>
    <w:p w14:paraId="3CB15812" w14:textId="363833FD" w:rsidR="00B14DD2" w:rsidRPr="004F222E" w:rsidRDefault="0072365B" w:rsidP="00551B1A">
      <w:pPr>
        <w:ind w:firstLine="426"/>
        <w:jc w:val="both"/>
      </w:pPr>
      <w:r w:rsidRPr="008F389F">
        <w:t xml:space="preserve">Ter bepaling van de actuele bodemsamenstelling is in het najaar van 2020 een </w:t>
      </w:r>
      <w:r w:rsidR="00551B1A" w:rsidRPr="008F389F">
        <w:t xml:space="preserve">nieuwe </w:t>
      </w:r>
      <w:r w:rsidRPr="008F389F">
        <w:t xml:space="preserve">veldstudie uitgevoerd op het riviertraject tussen </w:t>
      </w:r>
      <w:r w:rsidR="00703A2C">
        <w:t>Linne</w:t>
      </w:r>
      <w:r w:rsidRPr="008F389F">
        <w:t xml:space="preserve"> (</w:t>
      </w:r>
      <w:proofErr w:type="spellStart"/>
      <w:r w:rsidRPr="008F389F">
        <w:t>rkm</w:t>
      </w:r>
      <w:proofErr w:type="spellEnd"/>
      <w:r w:rsidRPr="008F389F">
        <w:t xml:space="preserve"> </w:t>
      </w:r>
      <w:r w:rsidR="00C341AF">
        <w:t>71</w:t>
      </w:r>
      <w:r w:rsidR="006C28E9" w:rsidRPr="008F389F">
        <w:t>,5</w:t>
      </w:r>
      <w:r w:rsidRPr="008F389F">
        <w:t>) en Keizersveer (</w:t>
      </w:r>
      <w:proofErr w:type="spellStart"/>
      <w:r w:rsidRPr="008F389F">
        <w:t>rkm</w:t>
      </w:r>
      <w:proofErr w:type="spellEnd"/>
      <w:r w:rsidRPr="008F389F">
        <w:t xml:space="preserve"> </w:t>
      </w:r>
      <w:r w:rsidR="006C28E9" w:rsidRPr="004F222E">
        <w:t>247,8</w:t>
      </w:r>
      <w:r w:rsidRPr="004F222E">
        <w:t xml:space="preserve">). </w:t>
      </w:r>
      <w:r w:rsidR="00551B1A" w:rsidRPr="004F222E">
        <w:t xml:space="preserve">Ook hierbij </w:t>
      </w:r>
      <w:r w:rsidR="008F389F" w:rsidRPr="004F222E">
        <w:t xml:space="preserve">werd de toplaag </w:t>
      </w:r>
      <w:r w:rsidRPr="004F222E">
        <w:t xml:space="preserve">van het zomerbed bemonsterd. </w:t>
      </w:r>
    </w:p>
    <w:p w14:paraId="79AB86D5" w14:textId="0D22079B" w:rsidR="00D062C8" w:rsidRDefault="00E6358C" w:rsidP="00551B1A">
      <w:pPr>
        <w:ind w:firstLine="426"/>
        <w:jc w:val="both"/>
      </w:pPr>
      <w:r w:rsidRPr="004F222E">
        <w:t xml:space="preserve">In dit rapport worden </w:t>
      </w:r>
      <w:r w:rsidR="008F389F" w:rsidRPr="004F222E">
        <w:t xml:space="preserve">beide korrelgroottedatasets beschreven en gepresenteerd. </w:t>
      </w:r>
      <w:r w:rsidR="00D062C8" w:rsidRPr="004F222E">
        <w:t xml:space="preserve">Hiervoor zijn de bodemsamenstellingsgegevens van </w:t>
      </w:r>
      <w:r w:rsidR="00551B1A" w:rsidRPr="004F222E">
        <w:t xml:space="preserve">beide campagnes </w:t>
      </w:r>
      <w:r w:rsidR="00D062C8" w:rsidRPr="004F222E">
        <w:t xml:space="preserve">volledig uitgewerkt en op betrouwbaarheid gecontroleerd. Bovendien zijn ruimtelijke trends bepaald en zijn veranderingen in de tijd onderzocht en statistisch getoetst. </w:t>
      </w:r>
      <w:r w:rsidR="00411B4B">
        <w:t xml:space="preserve">Tot slot worden de waargenomen trends verklaard en worden enkele aanbevelingen gedaan voor toekomstige bemonsteringscampagnes. </w:t>
      </w:r>
    </w:p>
    <w:p w14:paraId="44609456" w14:textId="77777777" w:rsidR="00057A8E" w:rsidRDefault="00057A8E" w:rsidP="00551B1A">
      <w:pPr>
        <w:ind w:firstLine="426"/>
        <w:jc w:val="both"/>
      </w:pPr>
    </w:p>
    <w:p w14:paraId="3D441F35" w14:textId="77777777" w:rsidR="009F6544" w:rsidRDefault="009F6544" w:rsidP="009F6544">
      <w:pPr>
        <w:rPr>
          <w:sz w:val="16"/>
          <w:szCs w:val="16"/>
        </w:rPr>
      </w:pPr>
    </w:p>
    <w:p w14:paraId="796E10B6" w14:textId="77777777" w:rsidR="009F6544" w:rsidRDefault="009F6544" w:rsidP="009F6544">
      <w:pPr>
        <w:rPr>
          <w:sz w:val="16"/>
          <w:szCs w:val="16"/>
        </w:rPr>
      </w:pPr>
    </w:p>
    <w:p w14:paraId="0E841BDE" w14:textId="77777777" w:rsidR="009F6544" w:rsidRDefault="009F6544" w:rsidP="00057A8E">
      <w:pPr>
        <w:jc w:val="both"/>
      </w:pPr>
    </w:p>
    <w:p w14:paraId="0B53173D" w14:textId="77777777" w:rsidR="006B6628" w:rsidRDefault="006B6628">
      <w:pPr>
        <w:spacing w:line="240" w:lineRule="auto"/>
        <w:rPr>
          <w:sz w:val="24"/>
          <w:szCs w:val="24"/>
        </w:rPr>
      </w:pPr>
      <w:r>
        <w:br w:type="page"/>
      </w:r>
    </w:p>
    <w:p w14:paraId="2758C6D6" w14:textId="28E2A7A9" w:rsidR="006B6628" w:rsidRPr="002E64DB" w:rsidRDefault="006B6628" w:rsidP="002E64DB">
      <w:pPr>
        <w:pStyle w:val="Huisstijl-Kop1"/>
      </w:pPr>
      <w:bookmarkStart w:id="4" w:name="_Toc104384036"/>
      <w:commentRangeStart w:id="5"/>
      <w:r w:rsidRPr="002E64DB">
        <w:lastRenderedPageBreak/>
        <w:t>Gebiedsbeschrijving</w:t>
      </w:r>
      <w:bookmarkEnd w:id="4"/>
      <w:commentRangeEnd w:id="5"/>
      <w:r w:rsidR="00D00778">
        <w:rPr>
          <w:rStyle w:val="Verwijzingopmerking"/>
        </w:rPr>
        <w:commentReference w:id="5"/>
      </w:r>
    </w:p>
    <w:p w14:paraId="12C6FCAF" w14:textId="169336B6" w:rsidR="006B6628" w:rsidRDefault="00D40FDB" w:rsidP="00D40FDB">
      <w:pPr>
        <w:pStyle w:val="Huisstijl-Kop2"/>
      </w:pPr>
      <w:bookmarkStart w:id="6" w:name="_Toc104384037"/>
      <w:r>
        <w:t>G</w:t>
      </w:r>
      <w:r w:rsidR="006B6628">
        <w:t>eologie en ge</w:t>
      </w:r>
      <w:r w:rsidR="00193800">
        <w:t>o</w:t>
      </w:r>
      <w:r w:rsidR="006B6628">
        <w:t>morfologie</w:t>
      </w:r>
      <w:bookmarkEnd w:id="6"/>
    </w:p>
    <w:p w14:paraId="76D87C0B" w14:textId="6164E1DD" w:rsidR="006B6628" w:rsidRDefault="006B6628" w:rsidP="006B6628">
      <w:pPr>
        <w:spacing w:line="240" w:lineRule="auto"/>
      </w:pPr>
    </w:p>
    <w:p w14:paraId="2398C5DB" w14:textId="0B110951" w:rsidR="00D40FDB" w:rsidRDefault="00D40FDB" w:rsidP="00D40FDB">
      <w:pPr>
        <w:jc w:val="both"/>
      </w:pPr>
      <w:bookmarkStart w:id="7" w:name="_Hlk104320404"/>
      <w:r>
        <w:t xml:space="preserve">De Maas ontspringt op het plateau van Langres in Frankrijk. Vandaar doorkruist ze in een langgerekt ondiep dal het </w:t>
      </w:r>
      <w:proofErr w:type="spellStart"/>
      <w:r>
        <w:t>cuestalandschap</w:t>
      </w:r>
      <w:proofErr w:type="spellEnd"/>
      <w:r>
        <w:t xml:space="preserve"> van het bekken van Parijs alvorens bij </w:t>
      </w:r>
      <w:r w:rsidRPr="00B254AA">
        <w:t>Charleville-</w:t>
      </w:r>
      <w:proofErr w:type="spellStart"/>
      <w:r w:rsidRPr="00B254AA">
        <w:t>Mézières</w:t>
      </w:r>
      <w:proofErr w:type="spellEnd"/>
      <w:r w:rsidRPr="00B254AA">
        <w:t xml:space="preserve"> de Ardennen te bereiken. In de </w:t>
      </w:r>
      <w:r>
        <w:t xml:space="preserve">Franse en Belgische </w:t>
      </w:r>
      <w:r w:rsidRPr="00B254AA">
        <w:t xml:space="preserve">Ardennen </w:t>
      </w:r>
      <w:r>
        <w:t>heeft</w:t>
      </w:r>
      <w:r w:rsidRPr="00B254AA">
        <w:t xml:space="preserve"> </w:t>
      </w:r>
      <w:r>
        <w:t>de</w:t>
      </w:r>
      <w:r w:rsidRPr="00B254AA">
        <w:t xml:space="preserve"> Maa</w:t>
      </w:r>
      <w:r>
        <w:t>s</w:t>
      </w:r>
      <w:r w:rsidRPr="00B254AA">
        <w:t xml:space="preserve"> als gevolg van de te</w:t>
      </w:r>
      <w:r>
        <w:t>k</w:t>
      </w:r>
      <w:r w:rsidRPr="00B254AA">
        <w:t xml:space="preserve">tonische opheffing </w:t>
      </w:r>
      <w:r>
        <w:t xml:space="preserve">een </w:t>
      </w:r>
      <w:r w:rsidRPr="00B254AA">
        <w:t>diep</w:t>
      </w:r>
      <w:r>
        <w:t xml:space="preserve"> dal uitgesleten.</w:t>
      </w:r>
      <w:r w:rsidRPr="00B254AA">
        <w:t xml:space="preserve"> Bij Eijsden bereikt de Maas Nederlands gr</w:t>
      </w:r>
      <w:r>
        <w:t>ondgebied</w:t>
      </w:r>
      <w:r w:rsidRPr="00B254AA">
        <w:t xml:space="preserve">. </w:t>
      </w:r>
    </w:p>
    <w:p w14:paraId="36EB17AF" w14:textId="58C0DC6B" w:rsidR="00D40FDB" w:rsidRDefault="00D11455" w:rsidP="00D40FDB">
      <w:pPr>
        <w:jc w:val="both"/>
      </w:pPr>
      <w:r>
        <w:rPr>
          <w:noProof/>
        </w:rPr>
        <w:drawing>
          <wp:anchor distT="0" distB="0" distL="114300" distR="114300" simplePos="0" relativeHeight="251703296" behindDoc="0" locked="0" layoutInCell="1" allowOverlap="1" wp14:anchorId="1EA07611" wp14:editId="7FA42822">
            <wp:simplePos x="0" y="0"/>
            <wp:positionH relativeFrom="column">
              <wp:posOffset>20955</wp:posOffset>
            </wp:positionH>
            <wp:positionV relativeFrom="paragraph">
              <wp:posOffset>154305</wp:posOffset>
            </wp:positionV>
            <wp:extent cx="4896485" cy="1631950"/>
            <wp:effectExtent l="0" t="0" r="0" b="6350"/>
            <wp:wrapSquare wrapText="bothSides"/>
            <wp:docPr id="43" name="Afbeelding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896485" cy="1631950"/>
                    </a:xfrm>
                    <a:prstGeom prst="rect">
                      <a:avLst/>
                    </a:prstGeom>
                  </pic:spPr>
                </pic:pic>
              </a:graphicData>
            </a:graphic>
          </wp:anchor>
        </w:drawing>
      </w:r>
    </w:p>
    <w:p w14:paraId="413DBA5F" w14:textId="72885315" w:rsidR="00D40FDB" w:rsidRDefault="00D40FDB" w:rsidP="00D40FDB">
      <w:pPr>
        <w:jc w:val="both"/>
      </w:pPr>
    </w:p>
    <w:p w14:paraId="4EDBDDF8" w14:textId="7EB8EE87" w:rsidR="00D40FDB" w:rsidRPr="00843F91" w:rsidRDefault="00D40FDB" w:rsidP="00D40FDB">
      <w:pPr>
        <w:rPr>
          <w:i/>
          <w:sz w:val="16"/>
          <w:szCs w:val="16"/>
        </w:rPr>
      </w:pPr>
      <w:r>
        <w:rPr>
          <w:i/>
          <w:sz w:val="16"/>
          <w:szCs w:val="16"/>
        </w:rPr>
        <w:t>F</w:t>
      </w:r>
      <w:r w:rsidRPr="00843F91">
        <w:rPr>
          <w:i/>
          <w:sz w:val="16"/>
          <w:szCs w:val="16"/>
        </w:rPr>
        <w:t>ig. 1</w:t>
      </w:r>
      <w:r w:rsidR="002E64DB">
        <w:rPr>
          <w:i/>
          <w:sz w:val="16"/>
          <w:szCs w:val="16"/>
        </w:rPr>
        <w:t>.</w:t>
      </w:r>
      <w:r w:rsidRPr="00843F91">
        <w:rPr>
          <w:i/>
          <w:sz w:val="16"/>
          <w:szCs w:val="16"/>
        </w:rPr>
        <w:t xml:space="preserve"> </w:t>
      </w:r>
      <w:r>
        <w:rPr>
          <w:i/>
          <w:sz w:val="16"/>
          <w:szCs w:val="16"/>
        </w:rPr>
        <w:t>Het lengteprofiel van de Nederlandse Maas</w:t>
      </w:r>
      <w:r w:rsidR="00863A10">
        <w:rPr>
          <w:i/>
          <w:sz w:val="16"/>
          <w:szCs w:val="16"/>
        </w:rPr>
        <w:t xml:space="preserve"> (</w:t>
      </w:r>
      <w:r w:rsidR="00D11455">
        <w:rPr>
          <w:i/>
          <w:sz w:val="16"/>
          <w:szCs w:val="16"/>
        </w:rPr>
        <w:t xml:space="preserve">naar </w:t>
      </w:r>
      <w:r w:rsidR="00863A10" w:rsidRPr="00961ACC">
        <w:rPr>
          <w:i/>
          <w:sz w:val="16"/>
          <w:szCs w:val="16"/>
        </w:rPr>
        <w:t>Barneveld et al., 2021)</w:t>
      </w:r>
    </w:p>
    <w:p w14:paraId="7F416482" w14:textId="77777777" w:rsidR="00D40FDB" w:rsidRDefault="00D40FDB" w:rsidP="00D40FDB">
      <w:pPr>
        <w:jc w:val="both"/>
      </w:pPr>
    </w:p>
    <w:p w14:paraId="122165B3" w14:textId="77777777" w:rsidR="00D40FDB" w:rsidRDefault="00D40FDB" w:rsidP="00D40FDB">
      <w:pPr>
        <w:jc w:val="both"/>
      </w:pPr>
    </w:p>
    <w:p w14:paraId="240DB930" w14:textId="28716671" w:rsidR="00F82616" w:rsidRDefault="00D40FDB" w:rsidP="00D40FDB">
      <w:pPr>
        <w:jc w:val="both"/>
        <w:rPr>
          <w:rFonts w:asciiTheme="minorHAnsi" w:eastAsia="HelveticaNeueLTCom-Lt" w:hAnsiTheme="minorHAnsi"/>
        </w:rPr>
      </w:pPr>
      <w:r w:rsidRPr="002D4231">
        <w:t>In het Zuid-Limburgse heuvelland</w:t>
      </w:r>
      <w:r>
        <w:t xml:space="preserve"> (Fig. 1)</w:t>
      </w:r>
      <w:r w:rsidRPr="002D4231">
        <w:t xml:space="preserve"> heeft de </w:t>
      </w:r>
      <w:r>
        <w:t>M</w:t>
      </w:r>
      <w:r w:rsidRPr="002D4231">
        <w:t xml:space="preserve">aas zich diep ingesneden en terrassen achtergelaten die tot 150 </w:t>
      </w:r>
      <w:r w:rsidRPr="0037048B">
        <w:t>meter hoger liggen dan de huidige rivier. Tussen Eijsden (</w:t>
      </w:r>
      <w:proofErr w:type="spellStart"/>
      <w:r w:rsidRPr="0037048B">
        <w:t>rkm</w:t>
      </w:r>
      <w:proofErr w:type="spellEnd"/>
      <w:r w:rsidRPr="0037048B">
        <w:t xml:space="preserve"> </w:t>
      </w:r>
      <w:r w:rsidR="00863A10" w:rsidRPr="0037048B">
        <w:t>0</w:t>
      </w:r>
      <w:r w:rsidRPr="0037048B">
        <w:t>) en Borgharen (</w:t>
      </w:r>
      <w:proofErr w:type="spellStart"/>
      <w:r w:rsidRPr="0037048B">
        <w:t>rkm</w:t>
      </w:r>
      <w:proofErr w:type="spellEnd"/>
      <w:r w:rsidRPr="0037048B">
        <w:t xml:space="preserve"> </w:t>
      </w:r>
      <w:r w:rsidR="00863A10" w:rsidRPr="0037048B">
        <w:t>15,</w:t>
      </w:r>
      <w:r w:rsidR="0037048B" w:rsidRPr="0037048B">
        <w:t>4</w:t>
      </w:r>
      <w:r w:rsidRPr="0037048B">
        <w:t>) stroomt</w:t>
      </w:r>
      <w:r w:rsidRPr="002D4231">
        <w:t xml:space="preserve"> </w:t>
      </w:r>
      <w:r>
        <w:t>de rivier</w:t>
      </w:r>
      <w:r w:rsidRPr="002D4231">
        <w:t xml:space="preserve"> over een zeer erosiebestendige mergelbodem met grindbanken en stenen. </w:t>
      </w:r>
      <w:r>
        <w:t xml:space="preserve">Er liggen dijken rond de woonkernen. Vanaf </w:t>
      </w:r>
      <w:r w:rsidRPr="002D4231">
        <w:t xml:space="preserve">Borgharen </w:t>
      </w:r>
      <w:r>
        <w:t>vormt de Maas de grens tussen Vlaanderen en Nederland en wordt ook wel G</w:t>
      </w:r>
      <w:r w:rsidR="00D00778">
        <w:t xml:space="preserve">emeenschappelijke Maas genoemd. </w:t>
      </w:r>
      <w:r w:rsidRPr="002D4231">
        <w:t xml:space="preserve">De </w:t>
      </w:r>
      <w:r>
        <w:t>Gemeenschappelijke Maas</w:t>
      </w:r>
      <w:r w:rsidRPr="002D4231">
        <w:t xml:space="preserve"> heeft een st</w:t>
      </w:r>
      <w:r>
        <w:t>ei</w:t>
      </w:r>
      <w:r w:rsidRPr="002D4231">
        <w:t>l verhang</w:t>
      </w:r>
      <w:r>
        <w:t>;</w:t>
      </w:r>
      <w:r w:rsidRPr="002D4231">
        <w:t xml:space="preserve"> er zijn stroomversnellingen, ondieptes en grindbanken en brede overstromingsvlakten. Aan de Nederlandse zijde liggen alleen dijken rond de woonkernen, de Vlaamse zijde is geheel bedijkt.</w:t>
      </w:r>
      <w:r>
        <w:t xml:space="preserve"> </w:t>
      </w:r>
      <w:r w:rsidRPr="00D11455">
        <w:t xml:space="preserve">Bij </w:t>
      </w:r>
      <w:r w:rsidRPr="00D11455">
        <w:rPr>
          <w:color w:val="auto"/>
        </w:rPr>
        <w:t>Grevenbicht (</w:t>
      </w:r>
      <w:proofErr w:type="spellStart"/>
      <w:r w:rsidRPr="00D11455">
        <w:rPr>
          <w:color w:val="auto"/>
        </w:rPr>
        <w:t>rkm</w:t>
      </w:r>
      <w:proofErr w:type="spellEnd"/>
      <w:r w:rsidRPr="00D11455">
        <w:rPr>
          <w:color w:val="auto"/>
        </w:rPr>
        <w:t xml:space="preserve"> 44</w:t>
      </w:r>
      <w:r w:rsidRPr="00D11455">
        <w:t>)</w:t>
      </w:r>
      <w:r w:rsidRPr="001F2D9F">
        <w:t xml:space="preserve"> kruist de Maas de </w:t>
      </w:r>
      <w:proofErr w:type="spellStart"/>
      <w:r w:rsidRPr="001F2D9F">
        <w:t>Feldbissbreuk</w:t>
      </w:r>
      <w:proofErr w:type="spellEnd"/>
      <w:r w:rsidRPr="001F2D9F">
        <w:t xml:space="preserve">. Deze noordwest-zuidoost georiënteerde breuk scheidt het Zuid-Limburgse heuvelland van de </w:t>
      </w:r>
      <w:proofErr w:type="spellStart"/>
      <w:r w:rsidRPr="001F2D9F">
        <w:t>Roerdalslenk</w:t>
      </w:r>
      <w:proofErr w:type="spellEnd"/>
      <w:r>
        <w:t xml:space="preserve"> (Fig. 1)</w:t>
      </w:r>
      <w:r w:rsidRPr="001F2D9F">
        <w:t>. In dit tektonisch langzaam dalende traject heeft de Maas in het verleden dikke pakketten grof zand en grind afgezet.</w:t>
      </w:r>
      <w:r>
        <w:t xml:space="preserve"> De Maas heeft hier een aantal grote meanders </w:t>
      </w:r>
      <w:r w:rsidRPr="00D11455">
        <w:t xml:space="preserve">gevormd in een breed dal. Op dit traject neemt het </w:t>
      </w:r>
      <w:proofErr w:type="spellStart"/>
      <w:r w:rsidRPr="00D11455">
        <w:t>bodemverhang</w:t>
      </w:r>
      <w:proofErr w:type="spellEnd"/>
      <w:r w:rsidRPr="00D11455">
        <w:t xml:space="preserve"> van de Maas af van ca. 0,</w:t>
      </w:r>
      <w:r w:rsidR="00D11455" w:rsidRPr="00D11455">
        <w:t>4</w:t>
      </w:r>
      <w:r w:rsidRPr="00D11455">
        <w:t xml:space="preserve"> naar 0,1 m/km (Fig. </w:t>
      </w:r>
      <w:r w:rsidR="0037048B" w:rsidRPr="00D11455">
        <w:t>1</w:t>
      </w:r>
      <w:r w:rsidRPr="00D11455">
        <w:t xml:space="preserve">). Ook hier zijn de woonkernen omgeven door ringdijken. </w:t>
      </w:r>
      <w:r w:rsidRPr="00D11455">
        <w:rPr>
          <w:rFonts w:eastAsia="HelveticaNeueLTCom-Lt"/>
        </w:rPr>
        <w:t xml:space="preserve">Bij </w:t>
      </w:r>
      <w:r w:rsidR="0037048B" w:rsidRPr="00D11455">
        <w:rPr>
          <w:rFonts w:eastAsia="HelveticaNeueLTCom-Lt"/>
        </w:rPr>
        <w:t>Neer</w:t>
      </w:r>
      <w:r w:rsidRPr="00D11455">
        <w:rPr>
          <w:rFonts w:eastAsia="HelveticaNeueLTCom-Lt"/>
        </w:rPr>
        <w:t xml:space="preserve"> (</w:t>
      </w:r>
      <w:proofErr w:type="spellStart"/>
      <w:r w:rsidRPr="00D11455">
        <w:rPr>
          <w:rFonts w:eastAsia="HelveticaNeueLTCom-Lt"/>
        </w:rPr>
        <w:t>rkm</w:t>
      </w:r>
      <w:proofErr w:type="spellEnd"/>
      <w:r w:rsidRPr="00D11455">
        <w:rPr>
          <w:rFonts w:eastAsia="HelveticaNeueLTCom-Lt"/>
        </w:rPr>
        <w:t xml:space="preserve"> </w:t>
      </w:r>
      <w:r w:rsidR="0037048B" w:rsidRPr="00D11455">
        <w:rPr>
          <w:rFonts w:eastAsia="HelveticaNeueLTCom-Lt"/>
        </w:rPr>
        <w:t>88</w:t>
      </w:r>
      <w:r w:rsidRPr="00D11455">
        <w:rPr>
          <w:rFonts w:eastAsia="HelveticaNeueLTCom-Lt"/>
        </w:rPr>
        <w:t>)</w:t>
      </w:r>
      <w:r>
        <w:rPr>
          <w:rFonts w:eastAsia="HelveticaNeueLTCom-Lt"/>
        </w:rPr>
        <w:t xml:space="preserve"> verlaat de Maas </w:t>
      </w:r>
      <w:r w:rsidRPr="00F63A0B">
        <w:rPr>
          <w:rFonts w:asciiTheme="minorHAnsi" w:eastAsia="HelveticaNeueLTCom-Lt" w:hAnsiTheme="minorHAnsi"/>
        </w:rPr>
        <w:t xml:space="preserve">de </w:t>
      </w:r>
      <w:proofErr w:type="spellStart"/>
      <w:r w:rsidRPr="00F63A0B">
        <w:rPr>
          <w:rFonts w:asciiTheme="minorHAnsi" w:eastAsia="HelveticaNeueLTCom-Lt" w:hAnsiTheme="minorHAnsi"/>
        </w:rPr>
        <w:t>Roerdalslenk</w:t>
      </w:r>
      <w:proofErr w:type="spellEnd"/>
      <w:r>
        <w:rPr>
          <w:rFonts w:eastAsia="HelveticaNeueLTCom-Lt"/>
        </w:rPr>
        <w:t xml:space="preserve">. Ze stroomt in een smal dal langs de oostflank van de Peelhorst om vervolgens bij </w:t>
      </w:r>
      <w:r w:rsidR="00766E23">
        <w:rPr>
          <w:rFonts w:eastAsia="HelveticaNeueLTCom-Lt"/>
        </w:rPr>
        <w:t>Blerick</w:t>
      </w:r>
      <w:r>
        <w:rPr>
          <w:rFonts w:eastAsia="HelveticaNeueLTCom-Lt"/>
        </w:rPr>
        <w:t xml:space="preserve"> (</w:t>
      </w:r>
      <w:proofErr w:type="spellStart"/>
      <w:r>
        <w:rPr>
          <w:rFonts w:eastAsia="HelveticaNeueLTCom-Lt"/>
        </w:rPr>
        <w:t>rkm</w:t>
      </w:r>
      <w:proofErr w:type="spellEnd"/>
      <w:r>
        <w:rPr>
          <w:rFonts w:eastAsia="HelveticaNeueLTCom-Lt"/>
        </w:rPr>
        <w:t xml:space="preserve"> </w:t>
      </w:r>
      <w:r w:rsidR="0037048B" w:rsidRPr="00D11455">
        <w:rPr>
          <w:rFonts w:eastAsia="HelveticaNeueLTCom-Lt"/>
        </w:rPr>
        <w:t>10</w:t>
      </w:r>
      <w:r w:rsidR="007F0E32">
        <w:rPr>
          <w:rFonts w:eastAsia="HelveticaNeueLTCom-Lt"/>
        </w:rPr>
        <w:t>6</w:t>
      </w:r>
      <w:r>
        <w:rPr>
          <w:rFonts w:eastAsia="HelveticaNeueLTCom-Lt"/>
        </w:rPr>
        <w:t xml:space="preserve">) de </w:t>
      </w:r>
      <w:r w:rsidRPr="00F63A0B">
        <w:rPr>
          <w:rFonts w:asciiTheme="minorHAnsi" w:eastAsia="HelveticaNeueLTCom-Lt" w:hAnsiTheme="minorHAnsi"/>
        </w:rPr>
        <w:t>Venloslenk</w:t>
      </w:r>
      <w:r>
        <w:rPr>
          <w:rFonts w:eastAsia="HelveticaNeueLTCom-Lt"/>
        </w:rPr>
        <w:t xml:space="preserve"> te bereiken (Fig. 1)</w:t>
      </w:r>
      <w:r w:rsidRPr="00F63A0B">
        <w:rPr>
          <w:rFonts w:asciiTheme="minorHAnsi" w:eastAsia="HelveticaNeueLTCom-Lt" w:hAnsiTheme="minorHAnsi"/>
        </w:rPr>
        <w:t>. Tot tientallen meters boven de rivier liggen oude rivierterrassen</w:t>
      </w:r>
      <w:r>
        <w:rPr>
          <w:rFonts w:eastAsia="HelveticaNeueLTCom-Lt"/>
        </w:rPr>
        <w:t>. R</w:t>
      </w:r>
      <w:r w:rsidRPr="00401708">
        <w:rPr>
          <w:rFonts w:asciiTheme="minorHAnsi" w:eastAsia="HelveticaNeueLTCom-Lt" w:hAnsiTheme="minorHAnsi"/>
        </w:rPr>
        <w:t>ond de woonkernen liggen dijken.</w:t>
      </w:r>
      <w:r>
        <w:rPr>
          <w:rFonts w:asciiTheme="minorHAnsi" w:eastAsia="HelveticaNeueLTCom-Lt" w:hAnsiTheme="minorHAnsi"/>
        </w:rPr>
        <w:t xml:space="preserve"> </w:t>
      </w:r>
      <w:r w:rsidR="00F82616" w:rsidRPr="00401708">
        <w:rPr>
          <w:rFonts w:asciiTheme="minorHAnsi" w:eastAsia="HelveticaNeueLTCom-Lt" w:hAnsiTheme="minorHAnsi"/>
        </w:rPr>
        <w:t xml:space="preserve">De rivier </w:t>
      </w:r>
      <w:r w:rsidR="00F82616" w:rsidRPr="00D11455">
        <w:rPr>
          <w:rFonts w:asciiTheme="minorHAnsi" w:eastAsia="HelveticaNeueLTCom-Lt" w:hAnsiTheme="minorHAnsi"/>
        </w:rPr>
        <w:t xml:space="preserve">stroomt </w:t>
      </w:r>
      <w:r w:rsidR="00F82616" w:rsidRPr="00D11455">
        <w:rPr>
          <w:rFonts w:eastAsia="HelveticaNeueLTCom-Lt"/>
        </w:rPr>
        <w:t xml:space="preserve">bij Gennep </w:t>
      </w:r>
      <w:r w:rsidR="00F82616" w:rsidRPr="00D11455">
        <w:rPr>
          <w:rFonts w:asciiTheme="minorHAnsi" w:eastAsia="HelveticaNeueLTCom-Lt" w:hAnsiTheme="minorHAnsi"/>
        </w:rPr>
        <w:t>(</w:t>
      </w:r>
      <w:proofErr w:type="spellStart"/>
      <w:r w:rsidR="00F82616" w:rsidRPr="00D11455">
        <w:rPr>
          <w:rFonts w:asciiTheme="minorHAnsi" w:eastAsia="HelveticaNeueLTCom-Lt" w:hAnsiTheme="minorHAnsi"/>
        </w:rPr>
        <w:t>rkm</w:t>
      </w:r>
      <w:proofErr w:type="spellEnd"/>
      <w:r w:rsidR="00F82616" w:rsidRPr="00D11455">
        <w:rPr>
          <w:rFonts w:asciiTheme="minorHAnsi" w:eastAsia="HelveticaNeueLTCom-Lt" w:hAnsiTheme="minorHAnsi"/>
        </w:rPr>
        <w:t xml:space="preserve"> </w:t>
      </w:r>
      <w:r w:rsidR="00F82616" w:rsidRPr="00D11455">
        <w:rPr>
          <w:rFonts w:eastAsia="HelveticaNeueLTCom-Lt"/>
        </w:rPr>
        <w:t>154</w:t>
      </w:r>
      <w:r w:rsidR="00F82616" w:rsidRPr="00D11455">
        <w:rPr>
          <w:rFonts w:asciiTheme="minorHAnsi" w:eastAsia="HelveticaNeueLTCom-Lt" w:hAnsiTheme="minorHAnsi"/>
        </w:rPr>
        <w:t>)</w:t>
      </w:r>
      <w:r w:rsidR="00F82616" w:rsidRPr="00D11455">
        <w:rPr>
          <w:rFonts w:eastAsia="HelveticaNeueLTCom-Lt"/>
        </w:rPr>
        <w:t xml:space="preserve"> </w:t>
      </w:r>
      <w:r w:rsidR="00F82616" w:rsidRPr="00D11455">
        <w:rPr>
          <w:rFonts w:asciiTheme="minorHAnsi" w:eastAsia="HelveticaNeueLTCom-Lt" w:hAnsiTheme="minorHAnsi"/>
        </w:rPr>
        <w:t>de laaggelegen overstromingsvlakte van de Rijn en de Maas in. Oorspronkelijk</w:t>
      </w:r>
      <w:r w:rsidR="00F82616" w:rsidRPr="00401708">
        <w:rPr>
          <w:rFonts w:asciiTheme="minorHAnsi" w:eastAsia="HelveticaNeueLTCom-Lt" w:hAnsiTheme="minorHAnsi"/>
        </w:rPr>
        <w:t xml:space="preserve"> lagen hier grote meanders die door de mens zijn rechtgetrokken. Aan weerszijden van de rivier liggen </w:t>
      </w:r>
      <w:r w:rsidR="00F82616">
        <w:rPr>
          <w:rFonts w:asciiTheme="minorHAnsi" w:eastAsia="HelveticaNeueLTCom-Lt" w:hAnsiTheme="minorHAnsi"/>
        </w:rPr>
        <w:t xml:space="preserve">nu </w:t>
      </w:r>
      <w:r w:rsidR="00F82616" w:rsidRPr="00401708">
        <w:rPr>
          <w:rFonts w:asciiTheme="minorHAnsi" w:eastAsia="HelveticaNeueLTCom-Lt" w:hAnsiTheme="minorHAnsi"/>
        </w:rPr>
        <w:t xml:space="preserve">hoog opgeslibde uiterwaarden en </w:t>
      </w:r>
      <w:r w:rsidR="00D11455">
        <w:rPr>
          <w:rFonts w:asciiTheme="minorHAnsi" w:eastAsia="HelveticaNeueLTCom-Lt" w:hAnsiTheme="minorHAnsi"/>
        </w:rPr>
        <w:t>ban</w:t>
      </w:r>
      <w:r w:rsidR="00F82616" w:rsidRPr="00401708">
        <w:rPr>
          <w:rFonts w:asciiTheme="minorHAnsi" w:eastAsia="HelveticaNeueLTCom-Lt" w:hAnsiTheme="minorHAnsi"/>
        </w:rPr>
        <w:t>dijken, met daarachter een landschap van oeverwallen en komgronden.</w:t>
      </w:r>
    </w:p>
    <w:p w14:paraId="61799FAE" w14:textId="77777777" w:rsidR="00F82616" w:rsidRDefault="00F82616" w:rsidP="00D40FDB">
      <w:pPr>
        <w:jc w:val="both"/>
        <w:rPr>
          <w:rFonts w:asciiTheme="minorHAnsi" w:eastAsia="HelveticaNeueLTCom-Lt" w:hAnsiTheme="minorHAnsi"/>
        </w:rPr>
      </w:pPr>
    </w:p>
    <w:p w14:paraId="0DE18248" w14:textId="77777777" w:rsidR="00D40FDB" w:rsidRDefault="00D40FDB" w:rsidP="00D40FDB">
      <w:pPr>
        <w:jc w:val="both"/>
        <w:rPr>
          <w:rFonts w:eastAsia="HelveticaNeueLTCom-Lt"/>
        </w:rPr>
      </w:pPr>
    </w:p>
    <w:p w14:paraId="7FA452ED" w14:textId="77777777" w:rsidR="00B51735" w:rsidRDefault="00B51735">
      <w:pPr>
        <w:spacing w:line="240" w:lineRule="auto"/>
        <w:rPr>
          <w:b/>
        </w:rPr>
      </w:pPr>
      <w:r>
        <w:br w:type="page"/>
      </w:r>
    </w:p>
    <w:p w14:paraId="7996DAF2" w14:textId="6EDF17E3" w:rsidR="00D40FDB" w:rsidRPr="006D49EC" w:rsidRDefault="00D40FDB" w:rsidP="00D40FDB">
      <w:pPr>
        <w:pStyle w:val="Huisstijl-Kop2"/>
      </w:pPr>
      <w:bookmarkStart w:id="8" w:name="_Toc104384038"/>
      <w:r w:rsidRPr="006D49EC">
        <w:lastRenderedPageBreak/>
        <w:t>Hydrologie</w:t>
      </w:r>
      <w:r>
        <w:t xml:space="preserve"> en </w:t>
      </w:r>
      <w:proofErr w:type="spellStart"/>
      <w:r>
        <w:t>hydrodynamiek</w:t>
      </w:r>
      <w:bookmarkEnd w:id="8"/>
      <w:proofErr w:type="spellEnd"/>
    </w:p>
    <w:p w14:paraId="2B5A706C" w14:textId="77777777" w:rsidR="00D40FDB" w:rsidRDefault="00D40FDB" w:rsidP="00D40FDB">
      <w:pPr>
        <w:jc w:val="both"/>
      </w:pPr>
    </w:p>
    <w:p w14:paraId="0B3B85D7" w14:textId="01B55A86" w:rsidR="002F51EF" w:rsidRPr="00D11455" w:rsidRDefault="00D40FDB" w:rsidP="00D40FDB">
      <w:pPr>
        <w:jc w:val="both"/>
        <w:rPr>
          <w:rFonts w:asciiTheme="minorHAnsi" w:hAnsiTheme="minorHAnsi"/>
        </w:rPr>
      </w:pPr>
      <w:r w:rsidRPr="00611F2D">
        <w:t xml:space="preserve">Het stroomgebied van de Maas </w:t>
      </w:r>
      <w:r w:rsidRPr="00D11455">
        <w:t xml:space="preserve">is zo’n </w:t>
      </w:r>
      <w:r w:rsidRPr="00D11455">
        <w:rPr>
          <w:color w:val="auto"/>
        </w:rPr>
        <w:t>3</w:t>
      </w:r>
      <w:r w:rsidR="00D11455" w:rsidRPr="00D11455">
        <w:rPr>
          <w:color w:val="auto"/>
        </w:rPr>
        <w:t>6</w:t>
      </w:r>
      <w:r w:rsidRPr="00D11455">
        <w:rPr>
          <w:color w:val="auto"/>
        </w:rPr>
        <w:t xml:space="preserve">.000 </w:t>
      </w:r>
      <w:r w:rsidRPr="00D11455">
        <w:t>km</w:t>
      </w:r>
      <w:r w:rsidRPr="00D11455">
        <w:rPr>
          <w:vertAlign w:val="superscript"/>
        </w:rPr>
        <w:t>3</w:t>
      </w:r>
      <w:r w:rsidRPr="00611F2D">
        <w:t xml:space="preserve"> groot en bestrijkt </w:t>
      </w:r>
      <w:r>
        <w:t xml:space="preserve">delen van </w:t>
      </w:r>
      <w:r w:rsidRPr="00611F2D">
        <w:t xml:space="preserve"> Frankrijk, België, Luxemburg, Duitsland en Nederland.</w:t>
      </w:r>
      <w:r>
        <w:t xml:space="preserve"> De Maas heeft een pluviaal regiem. </w:t>
      </w:r>
      <w:r w:rsidRPr="00135904">
        <w:t>Als het</w:t>
      </w:r>
      <w:r>
        <w:t xml:space="preserve"> </w:t>
      </w:r>
      <w:r w:rsidRPr="00135904">
        <w:t xml:space="preserve">in de Ardennen hard regent, </w:t>
      </w:r>
      <w:r>
        <w:t xml:space="preserve">bereikt </w:t>
      </w:r>
      <w:r w:rsidRPr="00135904">
        <w:t>de neerslag</w:t>
      </w:r>
      <w:r>
        <w:t xml:space="preserve"> </w:t>
      </w:r>
      <w:r w:rsidRPr="00135904">
        <w:t>over de steile, ondoorlatende ondergrond snel</w:t>
      </w:r>
      <w:r>
        <w:t xml:space="preserve"> Nederlands grondgebied</w:t>
      </w:r>
      <w:r w:rsidRPr="00135904">
        <w:t>. Als het een tijd niet regent en er</w:t>
      </w:r>
      <w:r>
        <w:t xml:space="preserve"> </w:t>
      </w:r>
      <w:r w:rsidRPr="00135904">
        <w:t xml:space="preserve">wel veel verdamping is, </w:t>
      </w:r>
      <w:r>
        <w:t>neemt de afvoer van de Maas sterk af</w:t>
      </w:r>
      <w:r w:rsidRPr="00135904">
        <w:t>. De Maas heeft dan ook een grillig</w:t>
      </w:r>
      <w:r>
        <w:t xml:space="preserve"> </w:t>
      </w:r>
      <w:r w:rsidRPr="002F51EF">
        <w:rPr>
          <w:rFonts w:asciiTheme="minorHAnsi" w:hAnsiTheme="minorHAnsi"/>
        </w:rPr>
        <w:t xml:space="preserve">afvoerpatroon, waarbij de verschillen tussen hoge en lage afvoeren groot zijn. De afvoer van de Maas varieert van </w:t>
      </w:r>
      <w:r w:rsidRPr="00D11455">
        <w:rPr>
          <w:rFonts w:asciiTheme="minorHAnsi" w:hAnsiTheme="minorHAnsi"/>
        </w:rPr>
        <w:t>minder dan 20 m</w:t>
      </w:r>
      <w:r w:rsidRPr="00D11455">
        <w:rPr>
          <w:rFonts w:asciiTheme="minorHAnsi" w:hAnsiTheme="minorHAnsi"/>
          <w:vertAlign w:val="superscript"/>
        </w:rPr>
        <w:t>3</w:t>
      </w:r>
      <w:r w:rsidRPr="00D11455">
        <w:rPr>
          <w:rFonts w:asciiTheme="minorHAnsi" w:hAnsiTheme="minorHAnsi"/>
        </w:rPr>
        <w:t xml:space="preserve"> tot meer dan 3.300 m</w:t>
      </w:r>
      <w:r w:rsidRPr="00D11455">
        <w:rPr>
          <w:rFonts w:asciiTheme="minorHAnsi" w:hAnsiTheme="minorHAnsi"/>
          <w:vertAlign w:val="superscript"/>
        </w:rPr>
        <w:t>3</w:t>
      </w:r>
      <w:r w:rsidRPr="00D11455">
        <w:rPr>
          <w:rFonts w:asciiTheme="minorHAnsi" w:hAnsiTheme="minorHAnsi"/>
        </w:rPr>
        <w:t xml:space="preserve">/s, met een langjarig gemiddelde bij Sint-Pieter van ongeveer </w:t>
      </w:r>
      <w:r w:rsidRPr="00D11455">
        <w:rPr>
          <w:rFonts w:asciiTheme="minorHAnsi" w:hAnsiTheme="minorHAnsi"/>
          <w:color w:val="auto"/>
        </w:rPr>
        <w:t>250</w:t>
      </w:r>
      <w:r w:rsidRPr="00D11455">
        <w:rPr>
          <w:rFonts w:asciiTheme="minorHAnsi" w:hAnsiTheme="minorHAnsi"/>
        </w:rPr>
        <w:t xml:space="preserve"> m</w:t>
      </w:r>
      <w:r w:rsidRPr="00D11455">
        <w:rPr>
          <w:rFonts w:asciiTheme="minorHAnsi" w:hAnsiTheme="minorHAnsi"/>
          <w:vertAlign w:val="superscript"/>
        </w:rPr>
        <w:t>3</w:t>
      </w:r>
      <w:r w:rsidRPr="00D11455">
        <w:rPr>
          <w:rFonts w:asciiTheme="minorHAnsi" w:hAnsiTheme="minorHAnsi"/>
        </w:rPr>
        <w:t xml:space="preserve">/s. </w:t>
      </w:r>
    </w:p>
    <w:p w14:paraId="19012F5A" w14:textId="36896ACC" w:rsidR="00D40FDB" w:rsidRDefault="00D40FDB" w:rsidP="002F51EF">
      <w:pPr>
        <w:ind w:firstLine="426"/>
        <w:jc w:val="both"/>
        <w:rPr>
          <w:rFonts w:asciiTheme="minorHAnsi" w:eastAsia="HelveticaNeueLTCom-Lt" w:hAnsiTheme="minorHAnsi"/>
        </w:rPr>
      </w:pPr>
      <w:r w:rsidRPr="00D11455">
        <w:rPr>
          <w:rFonts w:asciiTheme="minorHAnsi" w:hAnsiTheme="minorHAnsi"/>
        </w:rPr>
        <w:t>In Frankrijk, Wallonië en Nederland is de Maas gestuwd. De Nederlandse stuwen staan bij Borgharen (</w:t>
      </w:r>
      <w:proofErr w:type="spellStart"/>
      <w:r w:rsidRPr="00D11455">
        <w:rPr>
          <w:rFonts w:asciiTheme="minorHAnsi" w:hAnsiTheme="minorHAnsi"/>
        </w:rPr>
        <w:t>rkm</w:t>
      </w:r>
      <w:proofErr w:type="spellEnd"/>
      <w:r w:rsidRPr="00D11455">
        <w:rPr>
          <w:rFonts w:asciiTheme="minorHAnsi" w:hAnsiTheme="minorHAnsi"/>
        </w:rPr>
        <w:t xml:space="preserve"> </w:t>
      </w:r>
      <w:r w:rsidRPr="00D11455">
        <w:rPr>
          <w:rFonts w:asciiTheme="minorHAnsi" w:hAnsiTheme="minorHAnsi"/>
          <w:color w:val="auto"/>
        </w:rPr>
        <w:t xml:space="preserve">15,4), </w:t>
      </w:r>
      <w:r w:rsidRPr="00D11455">
        <w:rPr>
          <w:rFonts w:asciiTheme="minorHAnsi" w:hAnsiTheme="minorHAnsi"/>
        </w:rPr>
        <w:t>Linne (</w:t>
      </w:r>
      <w:proofErr w:type="spellStart"/>
      <w:r w:rsidRPr="00D11455">
        <w:rPr>
          <w:rFonts w:asciiTheme="minorHAnsi" w:hAnsiTheme="minorHAnsi"/>
        </w:rPr>
        <w:t>rkm</w:t>
      </w:r>
      <w:proofErr w:type="spellEnd"/>
      <w:r w:rsidRPr="00D11455">
        <w:rPr>
          <w:rFonts w:asciiTheme="minorHAnsi" w:hAnsiTheme="minorHAnsi"/>
        </w:rPr>
        <w:t xml:space="preserve"> 68,55), Roermond (</w:t>
      </w:r>
      <w:proofErr w:type="spellStart"/>
      <w:r w:rsidRPr="00D11455">
        <w:rPr>
          <w:rFonts w:asciiTheme="minorHAnsi" w:hAnsiTheme="minorHAnsi"/>
        </w:rPr>
        <w:t>rkm</w:t>
      </w:r>
      <w:proofErr w:type="spellEnd"/>
      <w:r w:rsidRPr="00D11455">
        <w:rPr>
          <w:rFonts w:asciiTheme="minorHAnsi" w:hAnsiTheme="minorHAnsi"/>
        </w:rPr>
        <w:t xml:space="preserve"> 80,91), </w:t>
      </w:r>
      <w:r w:rsidRPr="00D11455">
        <w:rPr>
          <w:rFonts w:asciiTheme="minorHAnsi" w:eastAsia="HelveticaNeueLTCom-Lt" w:hAnsiTheme="minorHAnsi"/>
        </w:rPr>
        <w:t>Belfeld (</w:t>
      </w:r>
      <w:proofErr w:type="spellStart"/>
      <w:r w:rsidRPr="00D11455">
        <w:rPr>
          <w:rFonts w:asciiTheme="minorHAnsi" w:eastAsia="HelveticaNeueLTCom-Lt" w:hAnsiTheme="minorHAnsi"/>
        </w:rPr>
        <w:t>rkm</w:t>
      </w:r>
      <w:proofErr w:type="spellEnd"/>
      <w:r w:rsidRPr="00D11455">
        <w:rPr>
          <w:rFonts w:asciiTheme="minorHAnsi" w:eastAsia="HelveticaNeueLTCom-Lt" w:hAnsiTheme="minorHAnsi"/>
        </w:rPr>
        <w:t xml:space="preserve"> 100,79), Sambeek (</w:t>
      </w:r>
      <w:proofErr w:type="spellStart"/>
      <w:r w:rsidRPr="00D11455">
        <w:rPr>
          <w:rFonts w:asciiTheme="minorHAnsi" w:eastAsia="HelveticaNeueLTCom-Lt" w:hAnsiTheme="minorHAnsi"/>
        </w:rPr>
        <w:t>rkm</w:t>
      </w:r>
      <w:proofErr w:type="spellEnd"/>
      <w:r w:rsidRPr="00D11455">
        <w:rPr>
          <w:rFonts w:asciiTheme="minorHAnsi" w:eastAsia="HelveticaNeueLTCom-Lt" w:hAnsiTheme="minorHAnsi"/>
        </w:rPr>
        <w:t xml:space="preserve"> 14</w:t>
      </w:r>
      <w:r w:rsidR="00D11455" w:rsidRPr="00D11455">
        <w:rPr>
          <w:rFonts w:asciiTheme="minorHAnsi" w:eastAsia="HelveticaNeueLTCom-Lt" w:hAnsiTheme="minorHAnsi"/>
        </w:rPr>
        <w:t>6</w:t>
      </w:r>
      <w:r w:rsidRPr="00D11455">
        <w:rPr>
          <w:rFonts w:asciiTheme="minorHAnsi" w:eastAsia="HelveticaNeueLTCom-Lt" w:hAnsiTheme="minorHAnsi"/>
        </w:rPr>
        <w:t>,55), Grave (</w:t>
      </w:r>
      <w:proofErr w:type="spellStart"/>
      <w:r w:rsidRPr="00D11455">
        <w:rPr>
          <w:rFonts w:asciiTheme="minorHAnsi" w:eastAsia="HelveticaNeueLTCom-Lt" w:hAnsiTheme="minorHAnsi"/>
        </w:rPr>
        <w:t>rkm</w:t>
      </w:r>
      <w:proofErr w:type="spellEnd"/>
      <w:r w:rsidRPr="00D11455">
        <w:rPr>
          <w:rFonts w:asciiTheme="minorHAnsi" w:eastAsia="HelveticaNeueLTCom-Lt" w:hAnsiTheme="minorHAnsi"/>
        </w:rPr>
        <w:t xml:space="preserve"> 175,65) en Lith (</w:t>
      </w:r>
      <w:proofErr w:type="spellStart"/>
      <w:r w:rsidRPr="00D11455">
        <w:rPr>
          <w:rFonts w:asciiTheme="minorHAnsi" w:eastAsia="HelveticaNeueLTCom-Lt" w:hAnsiTheme="minorHAnsi"/>
        </w:rPr>
        <w:t>rkm</w:t>
      </w:r>
      <w:proofErr w:type="spellEnd"/>
      <w:r w:rsidRPr="00D11455">
        <w:rPr>
          <w:rFonts w:asciiTheme="minorHAnsi" w:eastAsia="HelveticaNeueLTCom-Lt" w:hAnsiTheme="minorHAnsi"/>
        </w:rPr>
        <w:t xml:space="preserve"> 200,87). Op de Gemeenschappelijke Maas tussen Borgharen en Maaseik stroomt de Maas vrij af. Bij zeer lage afvoer staat het water hier </w:t>
      </w:r>
      <w:r w:rsidRPr="00D11455">
        <w:rPr>
          <w:rFonts w:asciiTheme="minorHAnsi" w:hAnsiTheme="minorHAnsi"/>
        </w:rPr>
        <w:t>op sommige plaatsen vrijwel stil, terwijl het bij hoge afvoeren een snelheid van meer dan 5 m/s kan bereiken. Op de gestuwde trajecten regelen de stuwen het grootste deel van het jaar de</w:t>
      </w:r>
      <w:r w:rsidRPr="002F51EF">
        <w:rPr>
          <w:rFonts w:asciiTheme="minorHAnsi" w:hAnsiTheme="minorHAnsi"/>
        </w:rPr>
        <w:t xml:space="preserve"> waterstand. Vooral in de benedenstroomse delen van de stuwpanden stroomt het water dan niet of nauwelijks. Vijf tot tien dagen per jaar zijn de stuwen gestreken, vanaf een afvoer van 900-1600 m</w:t>
      </w:r>
      <w:r w:rsidRPr="002F51EF">
        <w:rPr>
          <w:rFonts w:asciiTheme="minorHAnsi" w:hAnsiTheme="minorHAnsi"/>
          <w:vertAlign w:val="superscript"/>
        </w:rPr>
        <w:t>3</w:t>
      </w:r>
      <w:r w:rsidRPr="002F51EF">
        <w:rPr>
          <w:rFonts w:asciiTheme="minorHAnsi" w:hAnsiTheme="minorHAnsi"/>
        </w:rPr>
        <w:t xml:space="preserve">/s. Dan lopen de stroomsnelheden op tot ongeveer 1,5 m/s. Bij hogere afvoeren overstromen de weerden en neemt de stroomsnelheid in de hoofdgeul bijna niet meer toe. Na de laatste stuw bij Lith stroomt de Maas weer vrij af. Daar is ook </w:t>
      </w:r>
      <w:r w:rsidRPr="002F51EF">
        <w:rPr>
          <w:rFonts w:asciiTheme="minorHAnsi" w:eastAsia="HelveticaNeueLTCom-Lt" w:hAnsiTheme="minorHAnsi"/>
        </w:rPr>
        <w:t xml:space="preserve">de invloed van eb en vloed merkbaar. </w:t>
      </w:r>
    </w:p>
    <w:p w14:paraId="36FF01DE" w14:textId="6FF7721E" w:rsidR="00411B4B" w:rsidRDefault="00411B4B" w:rsidP="002F51EF">
      <w:pPr>
        <w:ind w:firstLine="426"/>
        <w:jc w:val="both"/>
        <w:rPr>
          <w:rFonts w:asciiTheme="minorHAnsi" w:eastAsia="HelveticaNeueLTCom-Lt" w:hAnsiTheme="minorHAnsi"/>
        </w:rPr>
      </w:pPr>
    </w:p>
    <w:p w14:paraId="5D825142" w14:textId="4B225A5D" w:rsidR="00D40FDB" w:rsidRDefault="00D40FDB" w:rsidP="00D40FDB">
      <w:pPr>
        <w:pStyle w:val="Huisstijl-Kop2"/>
      </w:pPr>
      <w:bookmarkStart w:id="9" w:name="_Toc104384039"/>
      <w:r>
        <w:t>Morfodynamiek</w:t>
      </w:r>
      <w:bookmarkEnd w:id="9"/>
    </w:p>
    <w:p w14:paraId="7FF1739A" w14:textId="77777777" w:rsidR="00D40FDB" w:rsidRPr="00D40FDB" w:rsidRDefault="00D40FDB" w:rsidP="00D40FDB"/>
    <w:p w14:paraId="6B742857" w14:textId="35188840" w:rsidR="00D40FDB" w:rsidRDefault="00D40FDB" w:rsidP="00D40FDB">
      <w:pPr>
        <w:jc w:val="both"/>
      </w:pPr>
      <w:r w:rsidRPr="00401708">
        <w:rPr>
          <w:rFonts w:asciiTheme="minorHAnsi" w:hAnsiTheme="minorHAnsi"/>
        </w:rPr>
        <w:t>Het</w:t>
      </w:r>
      <w:r>
        <w:t xml:space="preserve"> grillige</w:t>
      </w:r>
      <w:r w:rsidRPr="00401708">
        <w:rPr>
          <w:rFonts w:asciiTheme="minorHAnsi" w:hAnsiTheme="minorHAnsi"/>
        </w:rPr>
        <w:t xml:space="preserve"> afvoerregiem van de Maas</w:t>
      </w:r>
      <w:r>
        <w:t xml:space="preserve">, </w:t>
      </w:r>
      <w:r w:rsidRPr="00401708">
        <w:rPr>
          <w:rFonts w:asciiTheme="minorHAnsi" w:hAnsiTheme="minorHAnsi"/>
        </w:rPr>
        <w:t xml:space="preserve">met lange laagwaterperioden en korte hevige hoogwaters, in combinatie met de stuwen en de aanwezigheid van grof sediment, </w:t>
      </w:r>
      <w:r w:rsidR="00411B4B" w:rsidRPr="00401708">
        <w:rPr>
          <w:rFonts w:asciiTheme="minorHAnsi" w:hAnsiTheme="minorHAnsi"/>
        </w:rPr>
        <w:t>zorgt er</w:t>
      </w:r>
      <w:r w:rsidRPr="00401708">
        <w:rPr>
          <w:rFonts w:asciiTheme="minorHAnsi" w:hAnsiTheme="minorHAnsi"/>
        </w:rPr>
        <w:t xml:space="preserve">voor dat het bodemsediment van de Maas veel minder mobiel is dan dat van de Rijn. </w:t>
      </w:r>
      <w:r>
        <w:t xml:space="preserve">Daardoor verlopen </w:t>
      </w:r>
      <w:r w:rsidRPr="001D1B17">
        <w:t>morfologische processen in de Maas uiterst traag (de Vries, 1975)</w:t>
      </w:r>
      <w:r>
        <w:t>.</w:t>
      </w:r>
      <w:r w:rsidRPr="002A16DD">
        <w:t xml:space="preserve"> </w:t>
      </w:r>
      <w:r w:rsidRPr="001D1B17">
        <w:t>De zeer lange morfologische tijdschaal impliceert dat de Maas zeer traag reageert op veranderingen</w:t>
      </w:r>
      <w:r>
        <w:t xml:space="preserve"> en zich vermoedelijk nog niet aangepast heeft aan de menselijke ingrepen uit de 20</w:t>
      </w:r>
      <w:r w:rsidRPr="002A16DD">
        <w:rPr>
          <w:vertAlign w:val="superscript"/>
        </w:rPr>
        <w:t>e</w:t>
      </w:r>
      <w:r>
        <w:t xml:space="preserve"> eeuw. </w:t>
      </w:r>
    </w:p>
    <w:p w14:paraId="50676CCD" w14:textId="4D782D9B" w:rsidR="002F51EF" w:rsidRDefault="00D40FDB" w:rsidP="002F51EF">
      <w:pPr>
        <w:ind w:firstLine="426"/>
        <w:jc w:val="both"/>
      </w:pPr>
      <w:r w:rsidRPr="00401708">
        <w:rPr>
          <w:rFonts w:asciiTheme="minorHAnsi" w:eastAsia="HelveticaNeueLTCom-Lt" w:hAnsiTheme="minorHAnsi"/>
          <w:color w:val="1B1B1A"/>
        </w:rPr>
        <w:t>Het overgrote deel van het sedimenttransport in de Maas treedt op bij hogere afvoeren.</w:t>
      </w:r>
      <w:r>
        <w:rPr>
          <w:rFonts w:eastAsia="HelveticaNeueLTCom-Lt"/>
          <w:color w:val="1B1B1A"/>
        </w:rPr>
        <w:t xml:space="preserve"> </w:t>
      </w:r>
      <w:r w:rsidR="00B854D9">
        <w:rPr>
          <w:rFonts w:eastAsia="HelveticaNeueLTCom-Lt"/>
          <w:color w:val="1B1B1A"/>
        </w:rPr>
        <w:t>Bij lagere en middelhoge afvoeren is de Maasbodem</w:t>
      </w:r>
      <w:r w:rsidR="00961ACC">
        <w:rPr>
          <w:rFonts w:eastAsia="HelveticaNeueLTCom-Lt"/>
          <w:color w:val="1B1B1A"/>
        </w:rPr>
        <w:t>, zeker bovenstrooms,</w:t>
      </w:r>
      <w:r w:rsidR="00B854D9">
        <w:rPr>
          <w:rFonts w:eastAsia="HelveticaNeueLTCom-Lt"/>
          <w:color w:val="1B1B1A"/>
        </w:rPr>
        <w:t xml:space="preserve"> o</w:t>
      </w:r>
      <w:r>
        <w:rPr>
          <w:rFonts w:eastAsia="HelveticaNeueLTCom-Lt"/>
          <w:color w:val="1B1B1A"/>
        </w:rPr>
        <w:t xml:space="preserve">p veel plaatsen </w:t>
      </w:r>
      <w:proofErr w:type="spellStart"/>
      <w:r>
        <w:rPr>
          <w:rFonts w:eastAsia="HelveticaNeueLTCom-Lt"/>
          <w:color w:val="1B1B1A"/>
        </w:rPr>
        <w:t>afgepleisterd</w:t>
      </w:r>
      <w:proofErr w:type="spellEnd"/>
      <w:r>
        <w:rPr>
          <w:rFonts w:eastAsia="HelveticaNeueLTCom-Lt"/>
          <w:color w:val="1B1B1A"/>
        </w:rPr>
        <w:t xml:space="preserve"> </w:t>
      </w:r>
      <w:r w:rsidRPr="00401708">
        <w:rPr>
          <w:rFonts w:asciiTheme="minorHAnsi" w:hAnsiTheme="minorHAnsi"/>
        </w:rPr>
        <w:t xml:space="preserve">en is het sedimenttransport zeer beperkt. Pas als de pleisterlaag wordt opengebroken komen substantiële hoeveelheden sediment in beweging. Klaassen (1981) schatte dat dit gebeurt bij afvoeren </w:t>
      </w:r>
      <w:r w:rsidRPr="00D11455">
        <w:rPr>
          <w:rFonts w:asciiTheme="minorHAnsi" w:hAnsiTheme="minorHAnsi"/>
        </w:rPr>
        <w:t>van ca. 1250 m</w:t>
      </w:r>
      <w:r w:rsidRPr="00D11455">
        <w:rPr>
          <w:rFonts w:asciiTheme="minorHAnsi" w:hAnsiTheme="minorHAnsi"/>
          <w:vertAlign w:val="superscript"/>
        </w:rPr>
        <w:t>3</w:t>
      </w:r>
      <w:r w:rsidRPr="00D11455">
        <w:rPr>
          <w:rFonts w:asciiTheme="minorHAnsi" w:hAnsiTheme="minorHAnsi"/>
        </w:rPr>
        <w:t xml:space="preserve">/s, hetgeen ongeveer overeenkomt met de </w:t>
      </w:r>
      <w:proofErr w:type="spellStart"/>
      <w:r w:rsidR="00D11455" w:rsidRPr="00D11455">
        <w:rPr>
          <w:rFonts w:asciiTheme="minorHAnsi" w:hAnsiTheme="minorHAnsi"/>
        </w:rPr>
        <w:t>zomerbedvullende</w:t>
      </w:r>
      <w:proofErr w:type="spellEnd"/>
      <w:r w:rsidR="00D11455" w:rsidRPr="00D11455">
        <w:rPr>
          <w:rFonts w:asciiTheme="minorHAnsi" w:hAnsiTheme="minorHAnsi"/>
        </w:rPr>
        <w:t xml:space="preserve"> </w:t>
      </w:r>
      <w:r w:rsidRPr="00D11455">
        <w:rPr>
          <w:rFonts w:asciiTheme="minorHAnsi" w:hAnsiTheme="minorHAnsi"/>
        </w:rPr>
        <w:t>afvoer.</w:t>
      </w:r>
      <w:r w:rsidR="00961ACC">
        <w:rPr>
          <w:rFonts w:asciiTheme="minorHAnsi" w:hAnsiTheme="minorHAnsi"/>
        </w:rPr>
        <w:t xml:space="preserve"> Het Rijksinstituut voor Zoetwaterbeheer en Afvalwaterbehandeling (RIZA, 1999) becijferde dat de pleisterlaag </w:t>
      </w:r>
      <w:r w:rsidR="00961ACC" w:rsidRPr="00961ACC">
        <w:rPr>
          <w:rFonts w:asciiTheme="minorHAnsi" w:hAnsiTheme="minorHAnsi"/>
        </w:rPr>
        <w:t>bij afvoeren groter dan 1000 m</w:t>
      </w:r>
      <w:r w:rsidR="00961ACC" w:rsidRPr="00961ACC">
        <w:rPr>
          <w:rFonts w:asciiTheme="minorHAnsi" w:hAnsiTheme="minorHAnsi"/>
          <w:vertAlign w:val="superscript"/>
        </w:rPr>
        <w:t>3</w:t>
      </w:r>
      <w:r w:rsidR="00961ACC" w:rsidRPr="00961ACC">
        <w:rPr>
          <w:rFonts w:asciiTheme="minorHAnsi" w:hAnsiTheme="minorHAnsi"/>
        </w:rPr>
        <w:t xml:space="preserve">/s </w:t>
      </w:r>
      <w:r w:rsidR="00961ACC">
        <w:rPr>
          <w:rFonts w:asciiTheme="minorHAnsi" w:hAnsiTheme="minorHAnsi"/>
        </w:rPr>
        <w:t>bezwijkt, afvoeren die o</w:t>
      </w:r>
      <w:r w:rsidR="00961ACC" w:rsidRPr="00961ACC">
        <w:rPr>
          <w:rFonts w:asciiTheme="minorHAnsi" w:hAnsiTheme="minorHAnsi"/>
        </w:rPr>
        <w:t>ngeveer 4 dagen per jaar</w:t>
      </w:r>
      <w:r w:rsidR="00961ACC">
        <w:rPr>
          <w:rFonts w:asciiTheme="minorHAnsi" w:hAnsiTheme="minorHAnsi"/>
        </w:rPr>
        <w:t xml:space="preserve"> voorkomen. </w:t>
      </w:r>
      <w:r w:rsidRPr="00D11455">
        <w:rPr>
          <w:rFonts w:asciiTheme="minorHAnsi" w:hAnsiTheme="minorHAnsi"/>
        </w:rPr>
        <w:t>Na</w:t>
      </w:r>
      <w:r w:rsidR="003537A2">
        <w:rPr>
          <w:rFonts w:asciiTheme="minorHAnsi" w:hAnsiTheme="minorHAnsi"/>
        </w:rPr>
        <w:t xml:space="preserve"> afloop van het hoogwater </w:t>
      </w:r>
      <w:r w:rsidR="003537A2" w:rsidRPr="00401708">
        <w:rPr>
          <w:rFonts w:asciiTheme="minorHAnsi" w:hAnsiTheme="minorHAnsi"/>
        </w:rPr>
        <w:t>vormt zich een nieuwe pleisterlaag</w:t>
      </w:r>
      <w:r w:rsidR="003537A2">
        <w:rPr>
          <w:rFonts w:asciiTheme="minorHAnsi" w:hAnsiTheme="minorHAnsi"/>
        </w:rPr>
        <w:t xml:space="preserve">. Vaak zijn er na een hoogwater tijdelijk nog </w:t>
      </w:r>
      <w:r w:rsidR="003537A2" w:rsidRPr="00401708">
        <w:rPr>
          <w:rFonts w:asciiTheme="minorHAnsi" w:hAnsiTheme="minorHAnsi"/>
        </w:rPr>
        <w:t xml:space="preserve">verhoogde hoeveelheden fijn sediment in beweging totdat </w:t>
      </w:r>
      <w:r w:rsidR="003537A2">
        <w:rPr>
          <w:rFonts w:asciiTheme="minorHAnsi" w:hAnsiTheme="minorHAnsi"/>
        </w:rPr>
        <w:t xml:space="preserve">het fijne sediment </w:t>
      </w:r>
      <w:r w:rsidR="003537A2" w:rsidRPr="00401708">
        <w:rPr>
          <w:rFonts w:asciiTheme="minorHAnsi" w:hAnsiTheme="minorHAnsi"/>
        </w:rPr>
        <w:t xml:space="preserve">uit het systeem </w:t>
      </w:r>
      <w:r w:rsidR="003537A2">
        <w:rPr>
          <w:rFonts w:asciiTheme="minorHAnsi" w:hAnsiTheme="minorHAnsi"/>
        </w:rPr>
        <w:t>is</w:t>
      </w:r>
      <w:r w:rsidR="003537A2" w:rsidRPr="00401708">
        <w:rPr>
          <w:rFonts w:asciiTheme="minorHAnsi" w:hAnsiTheme="minorHAnsi"/>
        </w:rPr>
        <w:t xml:space="preserve"> verdwenen</w:t>
      </w:r>
      <w:r w:rsidR="003537A2">
        <w:rPr>
          <w:rFonts w:asciiTheme="minorHAnsi" w:hAnsiTheme="minorHAnsi"/>
        </w:rPr>
        <w:t xml:space="preserve">. </w:t>
      </w:r>
      <w:r w:rsidR="000E4448">
        <w:rPr>
          <w:rFonts w:asciiTheme="minorHAnsi" w:hAnsiTheme="minorHAnsi"/>
        </w:rPr>
        <w:t xml:space="preserve">Mobiel materiaal in de Gemeenschappelijke Maas buiten hoogwaterperioden is dan ook vaak afkomstig uit oevers en beken. </w:t>
      </w:r>
      <w:r w:rsidRPr="002A16DD">
        <w:t xml:space="preserve">Op plaatsen waar de bodem van de </w:t>
      </w:r>
      <w:r w:rsidRPr="00D11455">
        <w:t xml:space="preserve">Maas uit zand bestaat </w:t>
      </w:r>
      <w:r w:rsidR="003537A2">
        <w:t xml:space="preserve">en geen pleisterlaag aanwezig is, </w:t>
      </w:r>
      <w:r w:rsidRPr="00D11455">
        <w:t xml:space="preserve">is de bodem veel mobieler. Dat zand komt in beweging bij afvoeren vanaf </w:t>
      </w:r>
      <w:r w:rsidRPr="00D11455">
        <w:rPr>
          <w:color w:val="auto"/>
        </w:rPr>
        <w:t xml:space="preserve">500 </w:t>
      </w:r>
      <w:r w:rsidRPr="00D11455">
        <w:t>m</w:t>
      </w:r>
      <w:r w:rsidRPr="00D11455">
        <w:rPr>
          <w:vertAlign w:val="superscript"/>
        </w:rPr>
        <w:t>3</w:t>
      </w:r>
      <w:r w:rsidRPr="00D11455">
        <w:t>/s.</w:t>
      </w:r>
    </w:p>
    <w:p w14:paraId="2E093250" w14:textId="40158F62" w:rsidR="000E4448" w:rsidRDefault="00D40FDB" w:rsidP="000E4448">
      <w:pPr>
        <w:ind w:firstLine="426"/>
        <w:jc w:val="both"/>
      </w:pPr>
      <w:r>
        <w:t>Het zomerbed van de Maas is al sinds een eeuw</w:t>
      </w:r>
      <w:r w:rsidR="009B3BB1">
        <w:t xml:space="preserve"> versneld</w:t>
      </w:r>
      <w:r>
        <w:t xml:space="preserve"> aan het zakken. </w:t>
      </w:r>
      <w:r w:rsidRPr="00950AA6">
        <w:t>Uit bodempeilingen blijkt dat het zomerbed van</w:t>
      </w:r>
      <w:r>
        <w:t xml:space="preserve"> </w:t>
      </w:r>
      <w:r w:rsidRPr="00950AA6">
        <w:t>de Maas de afgelopen eeuw gemiddeld één tot</w:t>
      </w:r>
      <w:r>
        <w:t xml:space="preserve"> </w:t>
      </w:r>
      <w:r w:rsidRPr="00950AA6">
        <w:t>drie meter ge</w:t>
      </w:r>
      <w:r>
        <w:t xml:space="preserve">daald </w:t>
      </w:r>
      <w:r w:rsidRPr="00950AA6">
        <w:t>is.</w:t>
      </w:r>
      <w:r>
        <w:t xml:space="preserve"> Alleen in de meest benedenstroomse delen van de rivier is er sprake van enige </w:t>
      </w:r>
      <w:proofErr w:type="spellStart"/>
      <w:r>
        <w:t>aggradatie</w:t>
      </w:r>
      <w:proofErr w:type="spellEnd"/>
      <w:r>
        <w:t xml:space="preserve">. De belangrijkste oorzaak van de bodemdaling in de Maas zijn de menselijke ingrepen in het systeem. </w:t>
      </w:r>
      <w:r w:rsidR="000E4448">
        <w:t xml:space="preserve">De </w:t>
      </w:r>
      <w:r>
        <w:t>rivierversmallingen</w:t>
      </w:r>
      <w:r w:rsidR="000E4448">
        <w:t xml:space="preserve"> en de bochtafsnijdingen hebben </w:t>
      </w:r>
      <w:r>
        <w:t xml:space="preserve">gezorgd voor een toename van de stromingskracht op de </w:t>
      </w:r>
      <w:r>
        <w:lastRenderedPageBreak/>
        <w:t>bedding, terwijl de aanleg van de stuwen in Wallonië en Nederland de sedimentaanvoer beperkt hebben.</w:t>
      </w:r>
      <w:r w:rsidRPr="00873EBE">
        <w:t xml:space="preserve"> </w:t>
      </w:r>
      <w:r w:rsidR="000E4448">
        <w:t xml:space="preserve">Verder </w:t>
      </w:r>
      <w:r>
        <w:t xml:space="preserve">blijft er </w:t>
      </w:r>
      <w:r w:rsidRPr="00713AD7">
        <w:t>sediment liggen in diepe plassen en zomerbedverdiepingen. Oevers die in steen zijn vastgelegd, beperken de zijdelingse aanvoer van sediment. Het gevolg van het haperende sedimentaanbod is dat erosie niet of nauwelijks gecompenseerd wordt door sedimentatie.</w:t>
      </w:r>
      <w:r>
        <w:t xml:space="preserve"> </w:t>
      </w:r>
      <w:r w:rsidR="00B854D9">
        <w:t>Boveno</w:t>
      </w:r>
      <w:r>
        <w:t xml:space="preserve">p </w:t>
      </w:r>
      <w:r w:rsidR="00B854D9">
        <w:t xml:space="preserve">dit alles </w:t>
      </w:r>
      <w:r>
        <w:t xml:space="preserve">komt de grind- en zandwinning, waardoor in de </w:t>
      </w:r>
      <w:r w:rsidRPr="00950AA6">
        <w:t>afgelopen eeuw jaarlijks honderdduizenden</w:t>
      </w:r>
      <w:r>
        <w:t xml:space="preserve"> </w:t>
      </w:r>
      <w:r w:rsidRPr="00950AA6">
        <w:t>kubieke meters sediment aan de rivier onttrokken</w:t>
      </w:r>
      <w:r>
        <w:t xml:space="preserve"> zijn</w:t>
      </w:r>
      <w:r w:rsidR="00B854D9">
        <w:t xml:space="preserve">, en die op zichzelf </w:t>
      </w:r>
      <w:r w:rsidR="000E4448">
        <w:t xml:space="preserve">al voor een bodemdaling zorgt, maar ook grootschalige beddingerosie initieerde </w:t>
      </w:r>
      <w:r w:rsidR="000E4448" w:rsidRPr="000E4448">
        <w:t>omdat bij de grindwinning de pleisterlaag doorbroken werd.</w:t>
      </w:r>
    </w:p>
    <w:p w14:paraId="007E18EF" w14:textId="77777777" w:rsidR="00D40FDB" w:rsidRPr="00D40FDB" w:rsidRDefault="00D40FDB" w:rsidP="00D40FDB">
      <w:pPr>
        <w:jc w:val="both"/>
        <w:rPr>
          <w:b/>
          <w:bCs/>
        </w:rPr>
      </w:pPr>
    </w:p>
    <w:p w14:paraId="008F2800" w14:textId="4B9B872C" w:rsidR="00D40FDB" w:rsidRPr="00B61B6A" w:rsidRDefault="00D40FDB" w:rsidP="00D40FDB">
      <w:pPr>
        <w:jc w:val="both"/>
        <w:rPr>
          <w:i/>
          <w:iCs/>
        </w:rPr>
      </w:pPr>
      <w:r>
        <w:rPr>
          <w:i/>
          <w:iCs/>
        </w:rPr>
        <w:t xml:space="preserve">Bovenstaande gebiedsbeschrijving is grotendeels gebaseerd op </w:t>
      </w:r>
      <w:r w:rsidRPr="00B61B6A">
        <w:rPr>
          <w:i/>
          <w:iCs/>
        </w:rPr>
        <w:t>het Verhaal van de Maas (Asselman et al.</w:t>
      </w:r>
      <w:r w:rsidR="00863A10">
        <w:rPr>
          <w:i/>
          <w:iCs/>
        </w:rPr>
        <w:t>, 2018</w:t>
      </w:r>
      <w:r w:rsidRPr="00B61B6A">
        <w:rPr>
          <w:i/>
          <w:iCs/>
        </w:rPr>
        <w:t>) en het Verhaal van het Sediment (Barneveld et al.</w:t>
      </w:r>
      <w:r w:rsidR="00863A10">
        <w:rPr>
          <w:i/>
          <w:iCs/>
        </w:rPr>
        <w:t xml:space="preserve">, </w:t>
      </w:r>
      <w:r w:rsidR="00863A10" w:rsidRPr="000E4448">
        <w:rPr>
          <w:i/>
          <w:iCs/>
        </w:rPr>
        <w:t>2021</w:t>
      </w:r>
      <w:r w:rsidRPr="000E4448">
        <w:rPr>
          <w:i/>
          <w:iCs/>
        </w:rPr>
        <w:t>),</w:t>
      </w:r>
      <w:r w:rsidRPr="00B61B6A">
        <w:rPr>
          <w:i/>
          <w:iCs/>
        </w:rPr>
        <w:t xml:space="preserve"> twee </w:t>
      </w:r>
      <w:proofErr w:type="spellStart"/>
      <w:r>
        <w:rPr>
          <w:i/>
          <w:iCs/>
        </w:rPr>
        <w:t>populair-wetenschappelijke</w:t>
      </w:r>
      <w:proofErr w:type="spellEnd"/>
      <w:r>
        <w:rPr>
          <w:i/>
          <w:iCs/>
        </w:rPr>
        <w:t xml:space="preserve"> </w:t>
      </w:r>
      <w:r w:rsidRPr="00B61B6A">
        <w:rPr>
          <w:i/>
          <w:iCs/>
        </w:rPr>
        <w:t>naslagwerken die zijn opgesteld in opdracht van het platform Rivierkennis van Rijkswaterstaat.</w:t>
      </w:r>
    </w:p>
    <w:bookmarkEnd w:id="7"/>
    <w:p w14:paraId="7639CD19" w14:textId="77777777" w:rsidR="00D40FDB" w:rsidRDefault="00D40FDB" w:rsidP="006B6628">
      <w:pPr>
        <w:spacing w:line="240" w:lineRule="auto"/>
      </w:pPr>
    </w:p>
    <w:p w14:paraId="7D2DCFF6" w14:textId="0DAF2394" w:rsidR="00E05213" w:rsidRPr="002E64DB" w:rsidRDefault="00E05213" w:rsidP="002E64DB">
      <w:pPr>
        <w:pStyle w:val="Huisstijl-Kop1"/>
      </w:pPr>
      <w:bookmarkStart w:id="10" w:name="_Toc104384040"/>
      <w:r w:rsidRPr="002E64DB">
        <w:lastRenderedPageBreak/>
        <w:t>Method</w:t>
      </w:r>
      <w:r w:rsidR="00CA3F7A" w:rsidRPr="002E64DB">
        <w:t>iek</w:t>
      </w:r>
      <w:bookmarkEnd w:id="10"/>
    </w:p>
    <w:p w14:paraId="2ECBF903" w14:textId="09583E3B" w:rsidR="00CF5FEF" w:rsidRDefault="00CF5FEF" w:rsidP="00CF5FEF">
      <w:pPr>
        <w:pStyle w:val="Huisstijl-Kop2"/>
      </w:pPr>
      <w:bookmarkStart w:id="11" w:name="_Toc104384041"/>
      <w:r>
        <w:t>De korrelgroottedataset van 1981-1983</w:t>
      </w:r>
      <w:bookmarkEnd w:id="11"/>
    </w:p>
    <w:p w14:paraId="621CB5DD" w14:textId="3C7877D4" w:rsidR="00CF5FEF" w:rsidRDefault="00CF5FEF" w:rsidP="003C4E6B">
      <w:pPr>
        <w:pStyle w:val="Huisstijl-Kop3"/>
      </w:pPr>
      <w:bookmarkStart w:id="12" w:name="_Toc104384042"/>
      <w:r w:rsidRPr="00641E89">
        <w:t>Monstername</w:t>
      </w:r>
      <w:bookmarkEnd w:id="12"/>
    </w:p>
    <w:p w14:paraId="0279CDF5" w14:textId="77777777" w:rsidR="00CF5FEF" w:rsidRPr="00BA0192" w:rsidRDefault="00CF5FEF" w:rsidP="00CF5FEF"/>
    <w:p w14:paraId="15DEEE59" w14:textId="5D3A3832" w:rsidR="00CF5FEF" w:rsidRDefault="00551B1A" w:rsidP="00CF5FEF">
      <w:pPr>
        <w:jc w:val="both"/>
      </w:pPr>
      <w:bookmarkStart w:id="13" w:name="_Hlk103924205"/>
      <w:r w:rsidRPr="000346FA">
        <w:t xml:space="preserve">In de periode 1981 tot </w:t>
      </w:r>
      <w:r w:rsidR="00CF5FEF" w:rsidRPr="000346FA">
        <w:t>1983</w:t>
      </w:r>
      <w:r w:rsidRPr="000346FA">
        <w:t xml:space="preserve"> </w:t>
      </w:r>
      <w:r w:rsidR="00CF5FEF" w:rsidRPr="000346FA">
        <w:t xml:space="preserve">zijn sedimentmonsters genomen van </w:t>
      </w:r>
      <w:r w:rsidR="006673F7" w:rsidRPr="000346FA">
        <w:t xml:space="preserve">het bevaarbare deel van </w:t>
      </w:r>
      <w:r w:rsidR="00CF5FEF" w:rsidRPr="000346FA">
        <w:t>de Maasbedding</w:t>
      </w:r>
      <w:r w:rsidR="006673F7" w:rsidRPr="000346FA">
        <w:t>:</w:t>
      </w:r>
      <w:r w:rsidR="00CF5FEF" w:rsidRPr="000346FA">
        <w:t xml:space="preserve"> </w:t>
      </w:r>
      <w:r w:rsidR="006673F7" w:rsidRPr="000346FA">
        <w:t xml:space="preserve">van </w:t>
      </w:r>
      <w:proofErr w:type="spellStart"/>
      <w:r w:rsidR="00CF5FEF" w:rsidRPr="000346FA">
        <w:t>rkm</w:t>
      </w:r>
      <w:proofErr w:type="spellEnd"/>
      <w:r w:rsidR="00CF5FEF" w:rsidRPr="000346FA">
        <w:t xml:space="preserve"> 6 </w:t>
      </w:r>
      <w:r w:rsidR="006673F7" w:rsidRPr="000346FA">
        <w:t xml:space="preserve">tot 17 en van </w:t>
      </w:r>
      <w:proofErr w:type="spellStart"/>
      <w:r w:rsidR="006673F7" w:rsidRPr="000346FA">
        <w:t>rkm</w:t>
      </w:r>
      <w:proofErr w:type="spellEnd"/>
      <w:r w:rsidR="006673F7" w:rsidRPr="000346FA">
        <w:t xml:space="preserve"> 53 tot 226.</w:t>
      </w:r>
      <w:r w:rsidR="003537A2">
        <w:t xml:space="preserve"> Het niet-bevaarbare deel van de Gemeenschappelijke Maas is dus niet bemonsterd. </w:t>
      </w:r>
      <w:r w:rsidR="006673F7" w:rsidRPr="000346FA">
        <w:t xml:space="preserve"> </w:t>
      </w:r>
      <w:r w:rsidR="00CF5FEF" w:rsidRPr="000346FA">
        <w:t>D</w:t>
      </w:r>
      <w:r w:rsidR="003537A2">
        <w:t xml:space="preserve">e bemonstering geschiedde </w:t>
      </w:r>
      <w:r w:rsidR="00CF5FEF" w:rsidRPr="000346FA">
        <w:t>op de hele rivierkilometers. Op elke rivierkilometer zijn in principe 3 monsters genomen: in het linkerdeel van het zomerbed, in het rechterdeel en op de as.</w:t>
      </w:r>
      <w:bookmarkEnd w:id="13"/>
      <w:r w:rsidR="00CF5FEF" w:rsidRPr="000346FA">
        <w:t xml:space="preserve"> De exacte coördinaten van de monsterpunten zijn niet bekend en de bemonsteringsprocedure is niet gedocumenteerd in een rapport. De heer M. Schropp (RWS-WVL) heeft in het jaar 2000 navraag gedaan bij de Meetdienst van de toenmalige RWS-Directie Limburg (de heer J. </w:t>
      </w:r>
      <w:proofErr w:type="spellStart"/>
      <w:r w:rsidR="00CF5FEF" w:rsidRPr="000346FA">
        <w:t>Tekstra</w:t>
      </w:r>
      <w:proofErr w:type="spellEnd"/>
      <w:r w:rsidR="00CF5FEF" w:rsidRPr="000346FA">
        <w:t xml:space="preserve">). Zijn bevindingen heeft hij in een korte notitie vervat. Deze notitie luidt: "De bodemmonsters zijn genomen in de periode 1981-1983. Het gebruikte instrument is een door de Meetdienst zelf ontwikkelde 'draglinebak'. Bestaande instrumenten, zoals de Van </w:t>
      </w:r>
      <w:proofErr w:type="spellStart"/>
      <w:r w:rsidR="00CF5FEF" w:rsidRPr="000346FA">
        <w:t>Veenhapper</w:t>
      </w:r>
      <w:proofErr w:type="spellEnd"/>
      <w:r w:rsidR="00CF5FEF" w:rsidRPr="000346FA">
        <w:t>, waren niet zwaar genoeg. De bak werd vanaf een meetvaartuig in het water gehangen, en door te varen over de bodem gesleept. De sleeplengte bedroeg ca. 25 meter, per keer werd een monster van ca. 100</w:t>
      </w:r>
      <w:r w:rsidR="00CF5FEF" w:rsidRPr="00A121DF">
        <w:t xml:space="preserve"> kg verzameld. De grote stenen werden aan boord gesorteerd, de rest ging naar het laboratorium voor zeefanalyse. P</w:t>
      </w:r>
      <w:r w:rsidR="00CF5FEF">
        <w:t xml:space="preserve">roblemen deden zich voor op de </w:t>
      </w:r>
      <w:proofErr w:type="spellStart"/>
      <w:r w:rsidR="00CF5FEF">
        <w:t>Bovenm</w:t>
      </w:r>
      <w:r w:rsidR="00CF5FEF" w:rsidRPr="00A121DF">
        <w:t>aas</w:t>
      </w:r>
      <w:proofErr w:type="spellEnd"/>
      <w:r w:rsidR="00CF5FEF" w:rsidRPr="00A121DF">
        <w:t xml:space="preserve">, waar de bak </w:t>
      </w:r>
      <w:r w:rsidR="00CF5FEF">
        <w:t>soms niet door de pleisterlaag h</w:t>
      </w:r>
      <w:r w:rsidR="00CF5FEF" w:rsidRPr="00A121DF">
        <w:t>een kwam. Alleen het bevaarbare gedeelte van de Maas is op deze manier bemonsterd (km</w:t>
      </w:r>
      <w:r w:rsidR="00CF5FEF">
        <w:t xml:space="preserve"> 6 - km 17, en km 53 - km 226).</w:t>
      </w:r>
      <w:r w:rsidR="00CF5FEF" w:rsidRPr="00A121DF">
        <w:t>"</w:t>
      </w:r>
      <w:r w:rsidR="006862F4">
        <w:t xml:space="preserve"> </w:t>
      </w:r>
      <w:r w:rsidR="000E4448">
        <w:t xml:space="preserve">Meer informatie over de bak en de bemonstering is niet terug te vinden in de archieven van Rijkswaterstaat. </w:t>
      </w:r>
      <w:r w:rsidR="006862F4">
        <w:t>Te verwachten is, dat bij deze manier van bemonstering soms uitsluitend de pleisterlaag opgeschept is, en soms ook een deel van het substraat.</w:t>
      </w:r>
    </w:p>
    <w:p w14:paraId="246A849C" w14:textId="2B05F0D7" w:rsidR="00CF5FEF" w:rsidRDefault="00CF5FEF" w:rsidP="003C4E6B">
      <w:pPr>
        <w:pStyle w:val="Huisstijl-Kop3"/>
      </w:pPr>
      <w:bookmarkStart w:id="14" w:name="_Toc104384043"/>
      <w:r w:rsidRPr="00641E89">
        <w:t>Laboratoriumanalyse</w:t>
      </w:r>
      <w:bookmarkEnd w:id="14"/>
    </w:p>
    <w:p w14:paraId="256E0899" w14:textId="77777777" w:rsidR="00CF5FEF" w:rsidRDefault="00CF5FEF" w:rsidP="00CF5FEF"/>
    <w:p w14:paraId="6C9BEC26" w14:textId="18A8FA5C" w:rsidR="00843F91" w:rsidRDefault="00CF5FEF" w:rsidP="00843F91">
      <w:pPr>
        <w:jc w:val="both"/>
      </w:pPr>
      <w:r w:rsidRPr="00A121DF">
        <w:t xml:space="preserve">Ook de procedure van de zeefanalyse is niet gedocumenteerd voor de bemonsteringscampagne </w:t>
      </w:r>
      <w:r>
        <w:t xml:space="preserve">van </w:t>
      </w:r>
      <w:r w:rsidRPr="00A121DF">
        <w:t>1981-1983. Wel zijn de resultaten van de zeefanalyse bewaard gebleven in de vorm van een bundel diagrammen met cumulatie</w:t>
      </w:r>
      <w:r>
        <w:t>ve korrelgrootteverdelingen. Voorin</w:t>
      </w:r>
      <w:r w:rsidRPr="00A121DF">
        <w:t xml:space="preserve"> deze bundel is de notitie van </w:t>
      </w:r>
      <w:r>
        <w:t xml:space="preserve">de heer </w:t>
      </w:r>
      <w:r w:rsidRPr="00A121DF">
        <w:t>Schropp uit 2000 ge</w:t>
      </w:r>
      <w:r w:rsidR="00D11455">
        <w:t>plakt</w:t>
      </w:r>
      <w:r w:rsidRPr="00A121DF">
        <w:t>. In de eerste decennia van de 21</w:t>
      </w:r>
      <w:r w:rsidRPr="009E673B">
        <w:rPr>
          <w:vertAlign w:val="superscript"/>
        </w:rPr>
        <w:t>e</w:t>
      </w:r>
      <w:r>
        <w:t xml:space="preserve"> </w:t>
      </w:r>
      <w:r w:rsidRPr="00A121DF">
        <w:t xml:space="preserve">eeuw is de bundel korrelgroottediagrammen incl. de notitie </w:t>
      </w:r>
      <w:proofErr w:type="spellStart"/>
      <w:r w:rsidRPr="00A121DF">
        <w:t>ingescand</w:t>
      </w:r>
      <w:proofErr w:type="spellEnd"/>
      <w:r w:rsidRPr="00A121DF">
        <w:t xml:space="preserve"> en als </w:t>
      </w:r>
      <w:proofErr w:type="spellStart"/>
      <w:r w:rsidRPr="00A121DF">
        <w:t>PDF-bestand</w:t>
      </w:r>
      <w:proofErr w:type="spellEnd"/>
      <w:r w:rsidRPr="00A121DF">
        <w:t xml:space="preserve"> (in twee delen) beschikbaar gemaakt</w:t>
      </w:r>
      <w:r>
        <w:t xml:space="preserve"> (Rijkswaterstaat Limburg, </w:t>
      </w:r>
      <w:proofErr w:type="spellStart"/>
      <w:r>
        <w:t>z.d.</w:t>
      </w:r>
      <w:proofErr w:type="spellEnd"/>
      <w:r>
        <w:t xml:space="preserve">). </w:t>
      </w:r>
      <w:r w:rsidRPr="00A121DF">
        <w:t>Op basis van deze bundel korrelgrootteverdelingen kan de zeefprocedure als volgt gereconstrueerd worden</w:t>
      </w:r>
      <w:r w:rsidR="00843F91">
        <w:t>.</w:t>
      </w:r>
    </w:p>
    <w:p w14:paraId="346EF9A0" w14:textId="403B3D51" w:rsidR="00CF5FEF" w:rsidRDefault="00CF5FEF" w:rsidP="003B1A21">
      <w:pPr>
        <w:ind w:firstLine="708"/>
        <w:jc w:val="both"/>
      </w:pPr>
      <w:r w:rsidRPr="00A121DF">
        <w:t xml:space="preserve">Bij de zeefanalyse is gebruik gemaakt van de volgende zeven: </w:t>
      </w:r>
      <w:r w:rsidRPr="009E673B">
        <w:t>46 mm; 32 mm; 23 mm; 16 mm; 11,2 mm; 8 mm; 5,6 mm; 4 mm; 2,8 mm, 2 mm;  1,4 mm; 1 mm; 0,600 mm; 0,420 mm; 0,300 mm; 0,210 mm; 0,150 mm en</w:t>
      </w:r>
      <w:r>
        <w:t xml:space="preserve"> 0,105 mm. De keuze van de zeven was gebaseerd op de toenmalige NEN 2560 (NEN 1980) en de daaraan voorafgaande normen N480 en N574. </w:t>
      </w:r>
      <w:r w:rsidRPr="00A121DF">
        <w:t>De ze</w:t>
      </w:r>
      <w:r>
        <w:t>ven met de grote diameters  (D&gt;</w:t>
      </w:r>
      <w:r w:rsidRPr="00A121DF">
        <w:t xml:space="preserve">0.6 mm) waren plaatzeven met ronde openingen. De andere zeven waren draadzeven met vierkante openingen. </w:t>
      </w:r>
      <w:r w:rsidRPr="00EA3A3C">
        <w:rPr>
          <w:color w:val="auto"/>
          <w:highlight w:val="red"/>
        </w:rPr>
        <w:t>Omdat het oppervlak van een cirkel met diameter D groter is dan het oppervlak van een vierkant met zijde D</w:t>
      </w:r>
      <w:r w:rsidRPr="00EA3A3C">
        <w:rPr>
          <w:highlight w:val="red"/>
        </w:rPr>
        <w:t>, kunnen door een plaatzeef met maas</w:t>
      </w:r>
      <w:r w:rsidR="00843F91" w:rsidRPr="00EA3A3C">
        <w:rPr>
          <w:highlight w:val="red"/>
        </w:rPr>
        <w:t>wijdte</w:t>
      </w:r>
      <w:r w:rsidRPr="00EA3A3C">
        <w:rPr>
          <w:highlight w:val="red"/>
        </w:rPr>
        <w:t xml:space="preserve"> D grotere korrels passeren dan door een draadzeef</w:t>
      </w:r>
      <w:r w:rsidR="00843F91" w:rsidRPr="00EA3A3C">
        <w:rPr>
          <w:highlight w:val="red"/>
        </w:rPr>
        <w:t xml:space="preserve"> met maaswijdte D.</w:t>
      </w:r>
      <w:r w:rsidR="00843F91">
        <w:t xml:space="preserve"> </w:t>
      </w:r>
      <w:commentRangeStart w:id="15"/>
      <w:r w:rsidR="00843F91">
        <w:t>Om hiervoor t</w:t>
      </w:r>
      <w:r w:rsidRPr="00A121DF">
        <w:t>e corrigeren is bij de plaatzeven een correctie van 0,15D op de diameter toegepast</w:t>
      </w:r>
      <w:commentRangeEnd w:id="15"/>
      <w:r w:rsidR="00EA3A3C">
        <w:rPr>
          <w:rStyle w:val="Verwijzingopmerking"/>
        </w:rPr>
        <w:commentReference w:id="15"/>
      </w:r>
      <w:r w:rsidRPr="00A121DF">
        <w:t>. Deze gecorrigeerde diameters zijn gerapporteerd als "gereduceerde zeefdiameters". Naar alle waarschijnlijkheid is de zeefanalyse uitgevoerd in het eigen lab</w:t>
      </w:r>
      <w:r>
        <w:t>oratorium</w:t>
      </w:r>
      <w:r w:rsidRPr="00A121DF">
        <w:t xml:space="preserve"> van RWS Directie Limburg, D</w:t>
      </w:r>
      <w:r w:rsidR="000605D6">
        <w:t xml:space="preserve">istrict </w:t>
      </w:r>
      <w:proofErr w:type="spellStart"/>
      <w:r w:rsidR="000605D6">
        <w:t>Zuid-Oost</w:t>
      </w:r>
      <w:proofErr w:type="spellEnd"/>
      <w:r w:rsidR="000605D6">
        <w:t xml:space="preserve">, </w:t>
      </w:r>
      <w:r w:rsidR="000605D6">
        <w:lastRenderedPageBreak/>
        <w:t>waar</w:t>
      </w:r>
      <w:r w:rsidRPr="00A121DF">
        <w:t xml:space="preserve"> inderdaad gebruik werd gemaakt van 6 draadzeven en 12 plaatzeven</w:t>
      </w:r>
      <w:r w:rsidR="0052171E">
        <w:t xml:space="preserve"> (Fig. 2)</w:t>
      </w:r>
      <w:r w:rsidRPr="00A121DF">
        <w:t>. Vaak werden in het lab</w:t>
      </w:r>
      <w:r w:rsidR="00843F91">
        <w:t>oratorium</w:t>
      </w:r>
      <w:r w:rsidRPr="00A121DF">
        <w:t xml:space="preserve"> deelmonsters van 0,5 kg gebruikt voor korrelgrootteanalyses. </w:t>
      </w:r>
    </w:p>
    <w:p w14:paraId="4E97122A" w14:textId="574A7671" w:rsidR="0010471F" w:rsidRDefault="002E64DB" w:rsidP="003B1A21">
      <w:pPr>
        <w:ind w:firstLine="708"/>
        <w:jc w:val="both"/>
      </w:pPr>
      <w:r w:rsidRPr="00843F91">
        <w:rPr>
          <w:i/>
          <w:noProof/>
          <w:sz w:val="16"/>
          <w:szCs w:val="16"/>
        </w:rPr>
        <w:drawing>
          <wp:anchor distT="0" distB="0" distL="114300" distR="114300" simplePos="0" relativeHeight="251664384" behindDoc="1" locked="0" layoutInCell="1" allowOverlap="1" wp14:anchorId="6586CD2A" wp14:editId="57A4A533">
            <wp:simplePos x="0" y="0"/>
            <wp:positionH relativeFrom="margin">
              <wp:align>left</wp:align>
            </wp:positionH>
            <wp:positionV relativeFrom="paragraph">
              <wp:posOffset>151765</wp:posOffset>
            </wp:positionV>
            <wp:extent cx="2921000" cy="1082675"/>
            <wp:effectExtent l="0" t="0" r="0" b="3175"/>
            <wp:wrapTight wrapText="bothSides">
              <wp:wrapPolygon edited="0">
                <wp:start x="0" y="0"/>
                <wp:lineTo x="0" y="21283"/>
                <wp:lineTo x="21412" y="21283"/>
                <wp:lineTo x="21412" y="0"/>
                <wp:lineTo x="0" y="0"/>
              </wp:wrapPolygon>
            </wp:wrapTight>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21000" cy="1082675"/>
                    </a:xfrm>
                    <a:prstGeom prst="rect">
                      <a:avLst/>
                    </a:prstGeom>
                    <a:noFill/>
                  </pic:spPr>
                </pic:pic>
              </a:graphicData>
            </a:graphic>
            <wp14:sizeRelH relativeFrom="margin">
              <wp14:pctWidth>0</wp14:pctWidth>
            </wp14:sizeRelH>
            <wp14:sizeRelV relativeFrom="margin">
              <wp14:pctHeight>0</wp14:pctHeight>
            </wp14:sizeRelV>
          </wp:anchor>
        </w:drawing>
      </w:r>
    </w:p>
    <w:p w14:paraId="206B34E3" w14:textId="019961FC" w:rsidR="00CF5FEF" w:rsidRPr="00843F91" w:rsidRDefault="00843F91" w:rsidP="00CF5FEF">
      <w:pPr>
        <w:rPr>
          <w:i/>
          <w:sz w:val="16"/>
          <w:szCs w:val="16"/>
        </w:rPr>
      </w:pPr>
      <w:r w:rsidRPr="00843F91">
        <w:rPr>
          <w:i/>
          <w:sz w:val="16"/>
          <w:szCs w:val="16"/>
        </w:rPr>
        <w:t xml:space="preserve">Fig. </w:t>
      </w:r>
      <w:r w:rsidR="002E64DB">
        <w:rPr>
          <w:i/>
          <w:sz w:val="16"/>
          <w:szCs w:val="16"/>
        </w:rPr>
        <w:t>2.</w:t>
      </w:r>
      <w:r w:rsidRPr="00843F91">
        <w:rPr>
          <w:i/>
          <w:sz w:val="16"/>
          <w:szCs w:val="16"/>
        </w:rPr>
        <w:t xml:space="preserve"> </w:t>
      </w:r>
      <w:r w:rsidR="00CF5FEF" w:rsidRPr="00843F91">
        <w:rPr>
          <w:i/>
          <w:sz w:val="16"/>
          <w:szCs w:val="16"/>
        </w:rPr>
        <w:t>Plaatzeven en draadzeven in het lab van RWS Directie Limburg</w:t>
      </w:r>
      <w:r w:rsidR="000605D6">
        <w:rPr>
          <w:i/>
          <w:sz w:val="16"/>
          <w:szCs w:val="16"/>
        </w:rPr>
        <w:t xml:space="preserve"> (bron onbekend).</w:t>
      </w:r>
    </w:p>
    <w:p w14:paraId="4BD8A010" w14:textId="77777777" w:rsidR="00CF5FEF" w:rsidRDefault="00CF5FEF" w:rsidP="00CF5FEF">
      <w:pPr>
        <w:jc w:val="both"/>
      </w:pPr>
    </w:p>
    <w:p w14:paraId="5081571C" w14:textId="77777777" w:rsidR="00CF5FEF" w:rsidRDefault="00CF5FEF" w:rsidP="00CF5FEF">
      <w:pPr>
        <w:jc w:val="both"/>
      </w:pPr>
    </w:p>
    <w:p w14:paraId="0CF7AA16" w14:textId="0EF36287" w:rsidR="00CF5FEF" w:rsidRDefault="00CF5FEF" w:rsidP="00CF5FEF">
      <w:pPr>
        <w:jc w:val="both"/>
      </w:pPr>
    </w:p>
    <w:p w14:paraId="1444CA76" w14:textId="77777777" w:rsidR="00CF5FEF" w:rsidRDefault="00CF5FEF" w:rsidP="00CF5FEF">
      <w:pPr>
        <w:jc w:val="both"/>
      </w:pPr>
    </w:p>
    <w:p w14:paraId="2BB02B05" w14:textId="77777777" w:rsidR="002E64DB" w:rsidRDefault="002E64DB" w:rsidP="00CF5FEF">
      <w:pPr>
        <w:jc w:val="both"/>
      </w:pPr>
    </w:p>
    <w:p w14:paraId="14585B47" w14:textId="77777777" w:rsidR="00CF5FEF" w:rsidRDefault="00CF5FEF" w:rsidP="00A14A3E">
      <w:pPr>
        <w:pStyle w:val="Huisstijl-Kop3"/>
      </w:pPr>
      <w:bookmarkStart w:id="16" w:name="_Toc104384044"/>
      <w:commentRangeStart w:id="17"/>
      <w:r>
        <w:t>Digitalisering</w:t>
      </w:r>
      <w:bookmarkEnd w:id="16"/>
      <w:commentRangeEnd w:id="17"/>
      <w:r w:rsidR="0059445F">
        <w:rPr>
          <w:rStyle w:val="Verwijzingopmerking"/>
          <w:i w:val="0"/>
        </w:rPr>
        <w:commentReference w:id="17"/>
      </w:r>
    </w:p>
    <w:p w14:paraId="1CB27DF3" w14:textId="77777777" w:rsidR="00CF5FEF" w:rsidRDefault="00CF5FEF" w:rsidP="00CF5FEF"/>
    <w:p w14:paraId="06968DE0" w14:textId="795A8C86" w:rsidR="00CF5FEF" w:rsidRDefault="00CF5FEF" w:rsidP="00CF5FEF">
      <w:pPr>
        <w:jc w:val="both"/>
      </w:pPr>
      <w:r w:rsidRPr="00A121DF">
        <w:t xml:space="preserve">In de bundel </w:t>
      </w:r>
      <w:r w:rsidRPr="00843F91">
        <w:t xml:space="preserve">korrelgroottegrafieken </w:t>
      </w:r>
      <w:r w:rsidR="00E032B0">
        <w:t>worden</w:t>
      </w:r>
      <w:r w:rsidRPr="00843F91">
        <w:t xml:space="preserve"> v</w:t>
      </w:r>
      <w:r w:rsidR="00843F91" w:rsidRPr="00843F91">
        <w:t>oor de meeste rivierkilometers vier</w:t>
      </w:r>
      <w:r w:rsidRPr="00843F91">
        <w:t xml:space="preserve"> korrelg</w:t>
      </w:r>
      <w:r w:rsidR="00E032B0">
        <w:t>rootteverdelingen gepresenteerd</w:t>
      </w:r>
      <w:r w:rsidR="00843F91" w:rsidRPr="00843F91">
        <w:t xml:space="preserve"> (Fig. </w:t>
      </w:r>
      <w:r w:rsidR="0052171E">
        <w:t>3</w:t>
      </w:r>
      <w:r w:rsidR="00843F91" w:rsidRPr="00843F91">
        <w:t>).</w:t>
      </w:r>
      <w:r w:rsidR="00843F91">
        <w:t xml:space="preserve"> Drie</w:t>
      </w:r>
      <w:r w:rsidRPr="00A121DF">
        <w:t xml:space="preserve"> daarvan corresponderen met de monsters in het linkerdeel, rechterdeel en de as van de rivier. De vierde is een gemiddelde van deze korrelgrootteverdelingen. Inspectie van de data leert dat de scans soms erg scheef gemaakt zijn. Enkele scans zijn </w:t>
      </w:r>
      <w:r>
        <w:t>onscherp</w:t>
      </w:r>
      <w:r w:rsidRPr="00A121DF">
        <w:t xml:space="preserve"> en wat moelijker af te lezen. Het merendeel van de zeefkromm</w:t>
      </w:r>
      <w:r w:rsidR="00E032B0">
        <w:t>e</w:t>
      </w:r>
      <w:r w:rsidRPr="00A121DF">
        <w:t>s is van prima kwaliteit.</w:t>
      </w:r>
    </w:p>
    <w:p w14:paraId="6096F633" w14:textId="08B90B26" w:rsidR="008F5897" w:rsidRDefault="008F5897" w:rsidP="008F5897">
      <w:pPr>
        <w:ind w:firstLine="426"/>
        <w:jc w:val="both"/>
      </w:pPr>
      <w:r>
        <w:t>Voor kwantitatieve analyses was het nodig de d</w:t>
      </w:r>
      <w:r w:rsidRPr="00A121DF">
        <w:t>ata van 1981-1983 te digitaliseren. Het grootste deel van het werk is uitgevoerd door Steven van Ree, student van de W</w:t>
      </w:r>
      <w:r>
        <w:t xml:space="preserve">ageningen Universiteit tijdens zijn stage </w:t>
      </w:r>
      <w:r w:rsidRPr="00A121DF">
        <w:t>bij R</w:t>
      </w:r>
      <w:r>
        <w:t xml:space="preserve">ijkswaterstaat Zuid-Nederland </w:t>
      </w:r>
      <w:r w:rsidRPr="00A121DF">
        <w:t xml:space="preserve">in het voorjaar van 2021. Eerst is een inventarisatie gemaakt van </w:t>
      </w:r>
      <w:proofErr w:type="spellStart"/>
      <w:r w:rsidRPr="00A121DF">
        <w:t>dataextractiesoftware</w:t>
      </w:r>
      <w:proofErr w:type="spellEnd"/>
      <w:r w:rsidRPr="00A121DF">
        <w:t xml:space="preserve">. Er zijn veel gratis en vrij beschikbare programma's beschikbaar op internet die dataextractie uit diagrammen mogelijk maken. </w:t>
      </w:r>
      <w:r>
        <w:t>Na een vergelijkende test van een aantal programma’s is -</w:t>
      </w:r>
      <w:r w:rsidRPr="00A121DF">
        <w:t xml:space="preserve"> voornamelijk op basis van gebruiksgemak </w:t>
      </w:r>
      <w:r>
        <w:t xml:space="preserve">- </w:t>
      </w:r>
      <w:r w:rsidRPr="00A121DF">
        <w:t xml:space="preserve">uiteindelijk </w:t>
      </w:r>
      <w:r>
        <w:t xml:space="preserve">gekozen </w:t>
      </w:r>
      <w:r w:rsidRPr="00A121DF">
        <w:t xml:space="preserve">voor de software </w:t>
      </w:r>
      <w:proofErr w:type="spellStart"/>
      <w:r w:rsidRPr="00A121DF">
        <w:t>GetData</w:t>
      </w:r>
      <w:proofErr w:type="spellEnd"/>
      <w:r w:rsidRPr="00A121DF">
        <w:t xml:space="preserve"> </w:t>
      </w:r>
      <w:proofErr w:type="spellStart"/>
      <w:r w:rsidRPr="00A121DF">
        <w:t>Graph</w:t>
      </w:r>
      <w:proofErr w:type="spellEnd"/>
      <w:r w:rsidRPr="00A121DF">
        <w:t xml:space="preserve"> </w:t>
      </w:r>
      <w:proofErr w:type="spellStart"/>
      <w:r w:rsidRPr="00A121DF">
        <w:t>Digitizer</w:t>
      </w:r>
      <w:proofErr w:type="spellEnd"/>
      <w:r w:rsidRPr="00A121DF">
        <w:t xml:space="preserve"> 2.26 (in demoversie). </w:t>
      </w:r>
    </w:p>
    <w:p w14:paraId="53C42D06" w14:textId="26522769" w:rsidR="008F5897" w:rsidRDefault="008F5897" w:rsidP="008F5897">
      <w:pPr>
        <w:ind w:firstLine="426"/>
        <w:jc w:val="both"/>
      </w:pPr>
      <w:r w:rsidRPr="00A121DF">
        <w:t xml:space="preserve">Bij het gebruik van deze software zijn een aantal vaste stappen doorlopen. Eerst zijn alle pagina's uit het </w:t>
      </w:r>
      <w:proofErr w:type="spellStart"/>
      <w:r w:rsidRPr="00A121DF">
        <w:t>PDF-bestand</w:t>
      </w:r>
      <w:proofErr w:type="spellEnd"/>
      <w:r w:rsidRPr="00A121DF">
        <w:t xml:space="preserve"> met korrelgroottediagrammen omgezet in afzonderlijke JPG-afbeeldingen. Vervolgens </w:t>
      </w:r>
      <w:r>
        <w:t xml:space="preserve">zijn </w:t>
      </w:r>
      <w:r w:rsidRPr="00A121DF">
        <w:t xml:space="preserve">de JPG-bestanden één </w:t>
      </w:r>
      <w:r>
        <w:t xml:space="preserve">voor </w:t>
      </w:r>
      <w:r w:rsidRPr="00A121DF">
        <w:t xml:space="preserve">één geïmporteerd in </w:t>
      </w:r>
      <w:proofErr w:type="spellStart"/>
      <w:r w:rsidRPr="00A121DF">
        <w:t>GetData</w:t>
      </w:r>
      <w:proofErr w:type="spellEnd"/>
      <w:r w:rsidRPr="00A121DF">
        <w:t xml:space="preserve"> </w:t>
      </w:r>
      <w:proofErr w:type="spellStart"/>
      <w:r w:rsidRPr="00A121DF">
        <w:t>Graph</w:t>
      </w:r>
      <w:proofErr w:type="spellEnd"/>
      <w:r w:rsidRPr="00A121DF">
        <w:t xml:space="preserve"> </w:t>
      </w:r>
      <w:proofErr w:type="spellStart"/>
      <w:r w:rsidRPr="00A121DF">
        <w:t>Digitizer</w:t>
      </w:r>
      <w:proofErr w:type="spellEnd"/>
      <w:r>
        <w:t xml:space="preserve">, waarna met de software de </w:t>
      </w:r>
      <w:r w:rsidRPr="00A121DF">
        <w:t xml:space="preserve">assen </w:t>
      </w:r>
      <w:r>
        <w:t xml:space="preserve">van elk korrelgroottediagram </w:t>
      </w:r>
      <w:r w:rsidRPr="00A121DF">
        <w:t>ge</w:t>
      </w:r>
      <w:r>
        <w:t xml:space="preserve">digitaliseerd zijn. Dat hield in dat </w:t>
      </w:r>
      <w:r w:rsidRPr="00A121DF">
        <w:t xml:space="preserve">het begin en einde van de X- en Y-as aangewezen zijn in de afbeelding, waarna de daarbij horende </w:t>
      </w:r>
      <w:proofErr w:type="spellStart"/>
      <w:r w:rsidRPr="00A121DF">
        <w:t>aswaarden</w:t>
      </w:r>
      <w:proofErr w:type="spellEnd"/>
      <w:r w:rsidRPr="00A121DF">
        <w:t xml:space="preserve"> ingevoerd werden (het "</w:t>
      </w:r>
      <w:proofErr w:type="spellStart"/>
      <w:r w:rsidRPr="00951124">
        <w:rPr>
          <w:i/>
        </w:rPr>
        <w:t>coordinate</w:t>
      </w:r>
      <w:proofErr w:type="spellEnd"/>
      <w:r w:rsidRPr="00951124">
        <w:rPr>
          <w:i/>
        </w:rPr>
        <w:t xml:space="preserve"> system</w:t>
      </w:r>
      <w:r w:rsidRPr="00A121DF">
        <w:t xml:space="preserve">"). Nadat dat gebeurd was konden </w:t>
      </w:r>
      <w:r>
        <w:t xml:space="preserve">de grafische korrelgrootteverdelingen </w:t>
      </w:r>
      <w:r w:rsidRPr="00A121DF">
        <w:t>gedigitaliseerd worden door het aanklikken van punten op de lijn</w:t>
      </w:r>
      <w:r>
        <w:t>en</w:t>
      </w:r>
      <w:r w:rsidRPr="00A121DF">
        <w:t xml:space="preserve"> (</w:t>
      </w:r>
      <w:r w:rsidRPr="00951124">
        <w:rPr>
          <w:i/>
        </w:rPr>
        <w:t xml:space="preserve">point </w:t>
      </w:r>
      <w:proofErr w:type="spellStart"/>
      <w:r w:rsidRPr="00951124">
        <w:rPr>
          <w:i/>
        </w:rPr>
        <w:t>capture</w:t>
      </w:r>
      <w:proofErr w:type="spellEnd"/>
      <w:r w:rsidRPr="00951124">
        <w:rPr>
          <w:i/>
        </w:rPr>
        <w:t xml:space="preserve"> mode</w:t>
      </w:r>
      <w:r w:rsidRPr="00A121DF">
        <w:t xml:space="preserve">). Bij het digitaliseren van de korrelgrootteverdelingen is ervoor gekozen om steevast de snijpunten van de lijnen met de </w:t>
      </w:r>
      <w:r w:rsidR="00951124" w:rsidRPr="00A121DF">
        <w:t>verticale</w:t>
      </w:r>
      <w:r w:rsidRPr="00A121DF">
        <w:t xml:space="preserve"> rasterlijnen aan te klikken, aangezien deze corresponderen met de (daadwerkelijk gemeten) zeeffracties. Tot slot zijn de data geëxporteerd als XLSX-bestanden. Er zijn 171 XLSX-bestanden (met in totaal 644 korrelgrootteverdelingen), voor elke rivierkilometer één. </w:t>
      </w:r>
    </w:p>
    <w:p w14:paraId="256DF645" w14:textId="73FB89B8" w:rsidR="008F5897" w:rsidRDefault="008F5897" w:rsidP="00951124">
      <w:pPr>
        <w:ind w:firstLine="426"/>
        <w:jc w:val="both"/>
      </w:pPr>
      <w:r>
        <w:t>Bi</w:t>
      </w:r>
      <w:r w:rsidR="00951124">
        <w:t>j</w:t>
      </w:r>
      <w:r>
        <w:t xml:space="preserve"> het creëren van de </w:t>
      </w:r>
      <w:r w:rsidRPr="00A121DF">
        <w:t xml:space="preserve">XLSX-bestanden </w:t>
      </w:r>
      <w:r>
        <w:t xml:space="preserve">is ervoor gezorgd, dat </w:t>
      </w:r>
      <w:r w:rsidRPr="00A121DF">
        <w:t xml:space="preserve">lijn 1 altijd </w:t>
      </w:r>
      <w:r>
        <w:t xml:space="preserve">correspondeert </w:t>
      </w:r>
      <w:r w:rsidRPr="00A121DF">
        <w:t>met het monster</w:t>
      </w:r>
      <w:r>
        <w:t xml:space="preserve"> uit de rechterhelft van de rivier</w:t>
      </w:r>
      <w:r w:rsidRPr="00A121DF">
        <w:t>, lijn 2 altijd met het monster op de as, lijn 3 altijd met het monster</w:t>
      </w:r>
      <w:r>
        <w:t xml:space="preserve"> uit de linkerhelft van de rivier</w:t>
      </w:r>
      <w:r w:rsidRPr="00A121DF">
        <w:t xml:space="preserve"> en </w:t>
      </w:r>
      <w:r>
        <w:t xml:space="preserve">lijn </w:t>
      </w:r>
      <w:r w:rsidRPr="00A121DF">
        <w:t>4 altijd met het gemid</w:t>
      </w:r>
      <w:r>
        <w:t xml:space="preserve">delde. In de </w:t>
      </w:r>
      <w:proofErr w:type="spellStart"/>
      <w:r>
        <w:t>PDF-bestanden</w:t>
      </w:r>
      <w:proofErr w:type="spellEnd"/>
      <w:r>
        <w:t xml:space="preserve"> die als bron voor de digitalisering zijn gebruikt wa</w:t>
      </w:r>
      <w:r w:rsidRPr="00A121DF">
        <w:t xml:space="preserve">s dat meestal </w:t>
      </w:r>
      <w:r>
        <w:t xml:space="preserve">ook het geval, </w:t>
      </w:r>
      <w:r w:rsidRPr="00A121DF">
        <w:t>maar niet altijd</w:t>
      </w:r>
      <w:r>
        <w:t>.</w:t>
      </w:r>
      <w:r w:rsidRPr="00A121DF">
        <w:t xml:space="preserve"> De </w:t>
      </w:r>
      <w:proofErr w:type="spellStart"/>
      <w:r w:rsidRPr="00A121DF">
        <w:t>PDF-bestanden</w:t>
      </w:r>
      <w:proofErr w:type="spellEnd"/>
      <w:r w:rsidRPr="00A121DF">
        <w:t xml:space="preserve"> hebben een afwijkende codering indien er minder dan 4 korrelgrootteverdelingen per rivierkilometer beschikbaar zijn. </w:t>
      </w:r>
      <w:r>
        <w:t xml:space="preserve">Indien er bijvoorbeeld alleen gegevens beschikbaar zijn uit de rechterhelft van de rivier en de linkerhelft van de rivier plus het gemiddelde van beide, dan staan </w:t>
      </w:r>
      <w:r w:rsidRPr="00A121DF">
        <w:t>deze in de pdf-bestand</w:t>
      </w:r>
      <w:r>
        <w:t xml:space="preserve">en genoteerd als lijn 1, 2 en 3, en niet als lijn 1, 3 en 4. </w:t>
      </w:r>
    </w:p>
    <w:p w14:paraId="35E6D15F" w14:textId="74B6787D" w:rsidR="008F5897" w:rsidRPr="00843F91" w:rsidRDefault="008F5897" w:rsidP="00951124">
      <w:pPr>
        <w:jc w:val="both"/>
        <w:rPr>
          <w:i/>
          <w:sz w:val="16"/>
          <w:szCs w:val="16"/>
        </w:rPr>
      </w:pPr>
      <w:r>
        <w:rPr>
          <w:noProof/>
        </w:rPr>
        <w:lastRenderedPageBreak/>
        <w:drawing>
          <wp:anchor distT="0" distB="0" distL="114300" distR="114300" simplePos="0" relativeHeight="251665408" behindDoc="0" locked="0" layoutInCell="1" allowOverlap="1" wp14:anchorId="683FD856" wp14:editId="62627150">
            <wp:simplePos x="0" y="0"/>
            <wp:positionH relativeFrom="column">
              <wp:posOffset>20955</wp:posOffset>
            </wp:positionH>
            <wp:positionV relativeFrom="paragraph">
              <wp:posOffset>19050</wp:posOffset>
            </wp:positionV>
            <wp:extent cx="4896485" cy="5072218"/>
            <wp:effectExtent l="19050" t="19050" r="18415" b="14605"/>
            <wp:wrapSquare wrapText="bothSides"/>
            <wp:docPr id="24" name="Afbeelding 24" descr="C:\Users\fringsr\AppData\Local\Microsoft\Windows\INetCache\Content.Word\km 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ringsr\AppData\Local\Microsoft\Windows\INetCache\Content.Word\km 92.jpg"/>
                    <pic:cNvPicPr>
                      <a:picLocks noChangeAspect="1" noChangeArrowheads="1"/>
                    </pic:cNvPicPr>
                  </pic:nvPicPr>
                  <pic:blipFill rotWithShape="1">
                    <a:blip r:embed="rId13">
                      <a:extLst>
                        <a:ext uri="{28A0092B-C50C-407E-A947-70E740481C1C}">
                          <a14:useLocalDpi xmlns:a14="http://schemas.microsoft.com/office/drawing/2010/main" val="0"/>
                        </a:ext>
                      </a:extLst>
                    </a:blip>
                    <a:srcRect l="3791" r="1918"/>
                    <a:stretch/>
                  </pic:blipFill>
                  <pic:spPr bwMode="auto">
                    <a:xfrm>
                      <a:off x="0" y="0"/>
                      <a:ext cx="4896485" cy="5072218"/>
                    </a:xfrm>
                    <a:prstGeom prst="rect">
                      <a:avLst/>
                    </a:prstGeom>
                    <a:noFill/>
                    <a:ln w="6350">
                      <a:solidFill>
                        <a:schemeClr val="tx1">
                          <a:lumMod val="50000"/>
                          <a:lumOff val="50000"/>
                        </a:schemeClr>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43F91">
        <w:rPr>
          <w:i/>
          <w:sz w:val="16"/>
          <w:szCs w:val="16"/>
        </w:rPr>
        <w:t xml:space="preserve">Fig. </w:t>
      </w:r>
      <w:r w:rsidR="002E64DB">
        <w:rPr>
          <w:i/>
          <w:sz w:val="16"/>
          <w:szCs w:val="16"/>
        </w:rPr>
        <w:t>3</w:t>
      </w:r>
      <w:r w:rsidR="00951124">
        <w:rPr>
          <w:i/>
          <w:sz w:val="16"/>
          <w:szCs w:val="16"/>
        </w:rPr>
        <w:t>. Voorbeeld van een korrelgroottediagram uit de dataset van 1981-1983.</w:t>
      </w:r>
      <w:r w:rsidRPr="00843F91">
        <w:rPr>
          <w:i/>
          <w:sz w:val="16"/>
          <w:szCs w:val="16"/>
        </w:rPr>
        <w:t xml:space="preserve"> </w:t>
      </w:r>
      <w:r w:rsidR="00CB2004">
        <w:rPr>
          <w:i/>
          <w:sz w:val="16"/>
          <w:szCs w:val="16"/>
        </w:rPr>
        <w:t>Voor de betekenis van de lijnen zie paragraaf 3.1.3.</w:t>
      </w:r>
    </w:p>
    <w:p w14:paraId="683C9A3A" w14:textId="253A540C" w:rsidR="00CF5FEF" w:rsidRDefault="00CF5FEF" w:rsidP="00A14A3E">
      <w:pPr>
        <w:pStyle w:val="Huisstijl-Kop3"/>
      </w:pPr>
      <w:bookmarkStart w:id="19" w:name="_Toc104384045"/>
      <w:r>
        <w:t xml:space="preserve">Kwaliteitscontrole </w:t>
      </w:r>
      <w:r w:rsidR="00680CD2">
        <w:t xml:space="preserve">en </w:t>
      </w:r>
      <w:proofErr w:type="spellStart"/>
      <w:r w:rsidR="00680CD2">
        <w:t>finalisering</w:t>
      </w:r>
      <w:proofErr w:type="spellEnd"/>
      <w:r w:rsidR="00680CD2">
        <w:t xml:space="preserve"> van de dataset</w:t>
      </w:r>
      <w:bookmarkEnd w:id="19"/>
    </w:p>
    <w:p w14:paraId="77F58A52" w14:textId="77777777" w:rsidR="00CF5FEF" w:rsidRPr="00E943C4" w:rsidRDefault="00CF5FEF" w:rsidP="00CF5FEF">
      <w:pPr>
        <w:rPr>
          <w:b/>
        </w:rPr>
      </w:pPr>
    </w:p>
    <w:p w14:paraId="3ABBBFC7" w14:textId="0BF92EFE" w:rsidR="006862F4" w:rsidRDefault="00680CD2" w:rsidP="00CF5FEF">
      <w:pPr>
        <w:jc w:val="both"/>
      </w:pPr>
      <w:r>
        <w:t>Er</w:t>
      </w:r>
      <w:r w:rsidR="00CF5FEF">
        <w:t xml:space="preserve"> is onderzocht of de korrelgrootteverdelingen nauwkeurig gedigitaliseerd zijn (met een maximale afwijking van 1 massaprocent). Daartoe zijn alle 644 gedigitaliseerde korrelgrootteverdelingen optisch vergeleken met de oorspronkelijke data. Met MS-Excel is een grafiek gemaakt van elke gedigitaliseerde korrelgrootteverdeling. Na het laden van de oorspronkelijke JPG-grafiek (de </w:t>
      </w:r>
      <w:proofErr w:type="spellStart"/>
      <w:r w:rsidR="00CF5FEF">
        <w:t>ingescande</w:t>
      </w:r>
      <w:proofErr w:type="spellEnd"/>
      <w:r w:rsidR="00CF5FEF">
        <w:t xml:space="preserve"> korrelgrootteverdeling) kon een </w:t>
      </w:r>
      <w:proofErr w:type="spellStart"/>
      <w:r w:rsidR="00CF5FEF">
        <w:t>overlay</w:t>
      </w:r>
      <w:proofErr w:type="spellEnd"/>
      <w:r w:rsidR="00CF5FEF">
        <w:t xml:space="preserve"> gemaakt worden van de digitale data en de oorspronkelijke data. Enkele korrelgrootteverdelingen bleken niet helemaal goed gedigitaliseerd. Na correctie bleken alle gedigitaliseerde cumul</w:t>
      </w:r>
      <w:r w:rsidR="00CB2004">
        <w:t>at</w:t>
      </w:r>
      <w:r w:rsidR="00CF5FEF">
        <w:t>ieve zeeffracties correct binnen een m</w:t>
      </w:r>
      <w:r w:rsidR="006862F4">
        <w:t>arge van 1 %.</w:t>
      </w:r>
    </w:p>
    <w:p w14:paraId="1B4C1F15" w14:textId="6981EAFA" w:rsidR="006862F4" w:rsidRDefault="00680CD2" w:rsidP="006862F4">
      <w:pPr>
        <w:ind w:firstLine="426"/>
        <w:jc w:val="both"/>
      </w:pPr>
      <w:r>
        <w:t>Ook</w:t>
      </w:r>
      <w:r w:rsidR="00CF5FEF">
        <w:t xml:space="preserve"> is steekproefsgewijs gecontroleerd of </w:t>
      </w:r>
      <w:r w:rsidR="006673F7">
        <w:t xml:space="preserve">de locatie-aanduiding van </w:t>
      </w:r>
      <w:r w:rsidR="00CF5FEF">
        <w:t>alle lijnen</w:t>
      </w:r>
      <w:r w:rsidR="006673F7">
        <w:t xml:space="preserve"> correct was</w:t>
      </w:r>
      <w:r w:rsidR="00CF5FEF">
        <w:t xml:space="preserve">. Er is 1 foutje ontdekt. Dit is gecorrigeerd. Ook is steekproefsgewijs gecontroleerd of alle korrelgrootteverdelingen onder de juiste rivierkilometer opgeslagen zijn. </w:t>
      </w:r>
      <w:r w:rsidR="006862F4">
        <w:t xml:space="preserve">Dat bleek het geval. </w:t>
      </w:r>
    </w:p>
    <w:p w14:paraId="7829C91D" w14:textId="77777777" w:rsidR="006862F4" w:rsidRDefault="00CF5FEF" w:rsidP="006862F4">
      <w:pPr>
        <w:ind w:firstLine="426"/>
        <w:jc w:val="both"/>
      </w:pPr>
      <w:r>
        <w:t>Vervolgens is gecontroleerd of de cumulatieve zeefkrommes een stijgend verloop hebben. Dat bleek niet het geval: soms was er sprake van een kleine daling van de lijn</w:t>
      </w:r>
      <w:r w:rsidR="006673F7">
        <w:t>, die wel steeds onder de 1% bleef</w:t>
      </w:r>
      <w:r>
        <w:t xml:space="preserve">. Zulke kleine afwijkingen zijn onvermijdelijk in een handmatig digitaliseringsproces, maar fysisch onmogelijk (het zou betekenen dat </w:t>
      </w:r>
      <w:r>
        <w:lastRenderedPageBreak/>
        <w:t xml:space="preserve">op sommige zeven een negatieve massa sediment lag). Daarom zijn alle afwijkingen gecorrigeerd. </w:t>
      </w:r>
    </w:p>
    <w:p w14:paraId="5867B2B5" w14:textId="2594043A" w:rsidR="00680CD2" w:rsidRDefault="006673F7" w:rsidP="006862F4">
      <w:pPr>
        <w:ind w:firstLine="426"/>
        <w:jc w:val="both"/>
      </w:pPr>
      <w:r>
        <w:t>Daarna</w:t>
      </w:r>
      <w:r w:rsidR="00CF5FEF">
        <w:t xml:space="preserve"> is gecontroleerd of de gemiddelde korrelgrootteverdeling van een dwarsdoorsnede, zoals gedigitaliseerd, gereproduceerd kon worden door het rekenkundig gemiddelde te nemen van de korrelgrootteverdelingen van de as, de linkerhelft en de rechterhelft. Dit bleek het geval. Op 2 waarden na (met een afwijking van 2-3%) was de afwijking overal kleiner dan 1%. Dit is een belangrijke indicatie dat de digitalisering correct en betrouwbaar is (met een maximale onzekerheid van 1%). </w:t>
      </w:r>
      <w:r w:rsidR="00680CD2">
        <w:t>Na deze constatering is de dataset gefinaliseerd</w:t>
      </w:r>
      <w:r w:rsidR="005168A3">
        <w:t xml:space="preserve"> door alle zeeffracties (in %) af te ronden tot op 1 cijfer achter de komma.</w:t>
      </w:r>
    </w:p>
    <w:p w14:paraId="23BAADA4" w14:textId="11A102A2" w:rsidR="00295D9C" w:rsidRDefault="005168A3" w:rsidP="00302627">
      <w:pPr>
        <w:ind w:firstLine="426"/>
        <w:jc w:val="both"/>
      </w:pPr>
      <w:r>
        <w:t xml:space="preserve">Tot slot </w:t>
      </w:r>
      <w:r w:rsidR="00302627">
        <w:t>is aan elke korrelgrootteverdeling een kwaliteitskeurmerk toegekend.</w:t>
      </w:r>
      <w:r w:rsidR="000975A8">
        <w:t xml:space="preserve"> </w:t>
      </w:r>
      <w:r w:rsidR="00302627">
        <w:t xml:space="preserve">Het stempel ‘lage kwaliteit’ is toegekend aan korrelgrootteverdelingen </w:t>
      </w:r>
      <w:r w:rsidR="00295D9C">
        <w:t>waarvan m</w:t>
      </w:r>
      <w:r w:rsidR="00302627">
        <w:t xml:space="preserve">eer dan 10% van het monster grover </w:t>
      </w:r>
      <w:r w:rsidR="00295D9C">
        <w:t xml:space="preserve">was </w:t>
      </w:r>
      <w:r w:rsidR="00302627">
        <w:t>dan de maaswijdte</w:t>
      </w:r>
      <w:r w:rsidR="00295D9C">
        <w:t xml:space="preserve"> van de grofste zeef (46 mm). </w:t>
      </w:r>
      <w:r w:rsidR="004B212E">
        <w:t xml:space="preserve">Voor deze korrelgrootteverdelingen zijn karakteristieken </w:t>
      </w:r>
      <w:r w:rsidR="00A0697E">
        <w:t xml:space="preserve">(zie paragraaf 2.3) niet goed te bepalen. </w:t>
      </w:r>
      <w:r w:rsidR="00295D9C">
        <w:t xml:space="preserve">Dit betrof </w:t>
      </w:r>
      <w:r w:rsidR="000975A8">
        <w:t>140</w:t>
      </w:r>
      <w:r w:rsidR="00295D9C">
        <w:t xml:space="preserve"> van de </w:t>
      </w:r>
      <w:r w:rsidR="000975A8">
        <w:t>479</w:t>
      </w:r>
      <w:r w:rsidR="00295D9C">
        <w:t xml:space="preserve"> korrelgrootteverdelingen</w:t>
      </w:r>
      <w:r w:rsidR="00BC6A93">
        <w:t xml:space="preserve">, hetgeen een teken is dat eigenlijk grovere zeven toegevoegd hadden moeten worden aan de </w:t>
      </w:r>
      <w:proofErr w:type="spellStart"/>
      <w:r w:rsidR="00BC6A93">
        <w:t>zeefset</w:t>
      </w:r>
      <w:proofErr w:type="spellEnd"/>
      <w:r w:rsidR="00BC6A93">
        <w:t>.</w:t>
      </w:r>
      <w:r w:rsidR="00295D9C">
        <w:t xml:space="preserve"> Het stempel ‘lage kwaliteit’ is ook toegekend aan korrelgrootteverdelingen waarvan m</w:t>
      </w:r>
      <w:r w:rsidR="00302627">
        <w:t xml:space="preserve">eer dan 10% van het monster fijner </w:t>
      </w:r>
      <w:r w:rsidR="00295D9C">
        <w:t xml:space="preserve">was </w:t>
      </w:r>
      <w:r w:rsidR="00302627">
        <w:t>dan de maaswijdte van de fijnste zeef (0,</w:t>
      </w:r>
      <w:r w:rsidR="00295D9C">
        <w:t>104</w:t>
      </w:r>
      <w:r w:rsidR="00302627">
        <w:t xml:space="preserve"> mm). </w:t>
      </w:r>
      <w:r w:rsidR="00295D9C">
        <w:t xml:space="preserve">Dit betrof nog </w:t>
      </w:r>
      <w:r w:rsidR="000975A8">
        <w:t>7</w:t>
      </w:r>
      <w:r w:rsidR="00295D9C">
        <w:t xml:space="preserve"> van de </w:t>
      </w:r>
      <w:r w:rsidR="00BC6A93">
        <w:t xml:space="preserve">resterende </w:t>
      </w:r>
      <w:r w:rsidR="00295D9C">
        <w:t>korrelgrootteverdelingen.</w:t>
      </w:r>
      <w:r w:rsidR="000975A8">
        <w:t xml:space="preserve"> 3</w:t>
      </w:r>
      <w:r w:rsidR="00BC6A93">
        <w:t>32 korrelgrootteverdelingen hebben het stempel ‘hoge kwaliteit’ gekregen</w:t>
      </w:r>
      <w:r w:rsidR="00207370">
        <w:t>.</w:t>
      </w:r>
    </w:p>
    <w:p w14:paraId="25E2F53B" w14:textId="77777777" w:rsidR="005168A3" w:rsidRDefault="005168A3" w:rsidP="00302627">
      <w:pPr>
        <w:ind w:firstLine="426"/>
        <w:jc w:val="both"/>
      </w:pPr>
    </w:p>
    <w:p w14:paraId="0FF320F5" w14:textId="062A9A8A" w:rsidR="00BA0192" w:rsidRDefault="00BA0192" w:rsidP="00BA0192">
      <w:pPr>
        <w:pStyle w:val="Huisstijl-Kop2"/>
      </w:pPr>
      <w:bookmarkStart w:id="20" w:name="_Toc104384046"/>
      <w:r>
        <w:t>De korrelgroottedataset van 2020</w:t>
      </w:r>
      <w:bookmarkEnd w:id="20"/>
    </w:p>
    <w:p w14:paraId="61901909" w14:textId="6BA9A3FB" w:rsidR="00B14DD2" w:rsidRDefault="00B14DD2" w:rsidP="00A14A3E">
      <w:pPr>
        <w:pStyle w:val="Huisstijl-Kop3"/>
      </w:pPr>
      <w:bookmarkStart w:id="21" w:name="_Toc104384047"/>
      <w:r>
        <w:t>Organisatie</w:t>
      </w:r>
      <w:bookmarkEnd w:id="21"/>
    </w:p>
    <w:p w14:paraId="701D5418" w14:textId="77777777" w:rsidR="00702865" w:rsidRDefault="00702865" w:rsidP="00B14DD2">
      <w:pPr>
        <w:jc w:val="both"/>
      </w:pPr>
    </w:p>
    <w:p w14:paraId="30301727" w14:textId="1B946F29" w:rsidR="00702865" w:rsidRDefault="006673F7" w:rsidP="006673F7">
      <w:pPr>
        <w:jc w:val="both"/>
      </w:pPr>
      <w:r>
        <w:t xml:space="preserve">In 2020 is een nieuwe doorgaande bodembemonstering uitgevoerd in de Maas. Dit is gebeurd </w:t>
      </w:r>
      <w:r w:rsidR="00B14DD2" w:rsidRPr="00457D14">
        <w:t>op verzoek van Rijkswaterstaat Zuid-Nederland (RWS-ZN) en de dienst Water Verkeer en Leefomgeving (RWS-WVL)</w:t>
      </w:r>
      <w:r>
        <w:t xml:space="preserve">. </w:t>
      </w:r>
      <w:r w:rsidR="00293F49">
        <w:t xml:space="preserve">Deze organisaties hebben ook de te bemonsteren locaties vastgelegd. </w:t>
      </w:r>
      <w:r>
        <w:t xml:space="preserve">De coördinatie van de meetcampagne was in handen van </w:t>
      </w:r>
      <w:r w:rsidR="00B14DD2" w:rsidRPr="00457D14">
        <w:t>de dienst Centrale Informat</w:t>
      </w:r>
      <w:r w:rsidR="00702865">
        <w:t>iev</w:t>
      </w:r>
      <w:r w:rsidR="00B14DD2" w:rsidRPr="00457D14">
        <w:t>oorziening</w:t>
      </w:r>
      <w:r w:rsidR="00702865">
        <w:t xml:space="preserve"> van Rijkswaterstaat</w:t>
      </w:r>
      <w:r w:rsidR="00B14DD2" w:rsidRPr="00457D14">
        <w:t xml:space="preserve"> (RW</w:t>
      </w:r>
      <w:r w:rsidR="00702865">
        <w:t>S</w:t>
      </w:r>
      <w:r w:rsidR="00B14DD2" w:rsidRPr="00457D14">
        <w:t>-CIV).</w:t>
      </w:r>
      <w:r w:rsidR="00B14DD2">
        <w:t xml:space="preserve"> </w:t>
      </w:r>
      <w:r w:rsidR="00702865">
        <w:t xml:space="preserve">De Rijksrederij heeft het meetvaartuig </w:t>
      </w:r>
      <w:r>
        <w:t xml:space="preserve">Ir. FW. </w:t>
      </w:r>
      <w:r w:rsidR="00702865">
        <w:t xml:space="preserve">Conrad met bemanning beschikbaar gesteld. Ingenieursbureau </w:t>
      </w:r>
      <w:proofErr w:type="spellStart"/>
      <w:r w:rsidR="00702865" w:rsidRPr="00702865">
        <w:t>Cicom</w:t>
      </w:r>
      <w:proofErr w:type="spellEnd"/>
      <w:r w:rsidR="00702865" w:rsidRPr="00702865">
        <w:t xml:space="preserve"> &amp; Copier</w:t>
      </w:r>
      <w:r w:rsidR="00702865">
        <w:t xml:space="preserve"> was verantwoor</w:t>
      </w:r>
      <w:r>
        <w:t>delijk voor de bemonstering en i</w:t>
      </w:r>
      <w:r w:rsidR="00702865">
        <w:t xml:space="preserve">ngenieursbureau </w:t>
      </w:r>
      <w:proofErr w:type="spellStart"/>
      <w:r w:rsidR="00702865">
        <w:t>Wiertsema</w:t>
      </w:r>
      <w:proofErr w:type="spellEnd"/>
      <w:r w:rsidR="00702865">
        <w:t xml:space="preserve"> </w:t>
      </w:r>
      <w:r w:rsidR="002F1D02">
        <w:t>&amp;</w:t>
      </w:r>
      <w:r w:rsidR="00702865">
        <w:t xml:space="preserve"> Partners voor de laboratoriumanalyses. De data-analyse is uitgevoerd door Rijkswaterstaat Zuid-Nederland.</w:t>
      </w:r>
    </w:p>
    <w:p w14:paraId="3FF50584" w14:textId="77777777" w:rsidR="00E05213" w:rsidRDefault="009833D9" w:rsidP="00A14A3E">
      <w:pPr>
        <w:pStyle w:val="Huisstijl-Kop3"/>
      </w:pPr>
      <w:bookmarkStart w:id="22" w:name="_Toc104384048"/>
      <w:r>
        <w:t>Monstername</w:t>
      </w:r>
      <w:bookmarkEnd w:id="22"/>
    </w:p>
    <w:p w14:paraId="35E16455" w14:textId="77777777" w:rsidR="00361C2E" w:rsidRDefault="00361C2E" w:rsidP="00A77360"/>
    <w:p w14:paraId="22D2E061" w14:textId="64879033" w:rsidR="00103EB1" w:rsidRDefault="00702865" w:rsidP="00702865">
      <w:pPr>
        <w:jc w:val="both"/>
      </w:pPr>
      <w:r w:rsidRPr="00702865">
        <w:t xml:space="preserve">Het </w:t>
      </w:r>
      <w:r>
        <w:t xml:space="preserve">onderzoeksgebied </w:t>
      </w:r>
      <w:r w:rsidRPr="00702865">
        <w:t>omvat</w:t>
      </w:r>
      <w:r>
        <w:t>te</w:t>
      </w:r>
      <w:r w:rsidRPr="00702865">
        <w:t xml:space="preserve"> het bevaarbare deel van het zomerbed van de Maas in beheer </w:t>
      </w:r>
      <w:r>
        <w:t>bij</w:t>
      </w:r>
      <w:r w:rsidRPr="00702865">
        <w:t xml:space="preserve"> Rijkswaterstaat Zuid</w:t>
      </w:r>
      <w:r w:rsidR="00A0697E">
        <w:t>-</w:t>
      </w:r>
      <w:r w:rsidRPr="00702865">
        <w:t>Nederland</w:t>
      </w:r>
      <w:r>
        <w:t xml:space="preserve"> gelegen tussen </w:t>
      </w:r>
      <w:r w:rsidR="00703A2C">
        <w:t>Linne</w:t>
      </w:r>
      <w:r>
        <w:t xml:space="preserve"> (</w:t>
      </w:r>
      <w:proofErr w:type="spellStart"/>
      <w:r>
        <w:t>rkm</w:t>
      </w:r>
      <w:proofErr w:type="spellEnd"/>
      <w:r>
        <w:t xml:space="preserve"> </w:t>
      </w:r>
      <w:r w:rsidR="00C341AF">
        <w:t>71</w:t>
      </w:r>
      <w:r w:rsidR="006C28E9">
        <w:t>,5</w:t>
      </w:r>
      <w:r>
        <w:t>) en de brug bij Keizersveer (</w:t>
      </w:r>
      <w:proofErr w:type="spellStart"/>
      <w:r>
        <w:t>rkm</w:t>
      </w:r>
      <w:proofErr w:type="spellEnd"/>
      <w:r>
        <w:t xml:space="preserve"> </w:t>
      </w:r>
      <w:r w:rsidR="00D51264">
        <w:t>247,</w:t>
      </w:r>
      <w:r w:rsidR="00103EB1">
        <w:t>8</w:t>
      </w:r>
      <w:r>
        <w:t xml:space="preserve">). </w:t>
      </w:r>
      <w:r w:rsidRPr="00702865">
        <w:t xml:space="preserve">Op dit traject zijn </w:t>
      </w:r>
      <w:r>
        <w:t xml:space="preserve">per </w:t>
      </w:r>
      <w:r w:rsidRPr="00702865">
        <w:t>rivierkilometer een</w:t>
      </w:r>
      <w:r>
        <w:t xml:space="preserve"> drietal</w:t>
      </w:r>
      <w:r w:rsidRPr="00702865">
        <w:t xml:space="preserve"> bemonsteringslocaties geselecteerd</w:t>
      </w:r>
      <w:r w:rsidR="006673F7">
        <w:t xml:space="preserve"> (Fig. </w:t>
      </w:r>
      <w:r w:rsidR="0052171E">
        <w:t>4</w:t>
      </w:r>
      <w:r w:rsidR="001A4564">
        <w:t>)</w:t>
      </w:r>
      <w:r w:rsidR="00103EB1">
        <w:t>: op de hele kilometerraaien is een monster genomen op de as van de rivier en op de halve kilometerraaien is bemonsterd in de linker- en rechterhelft van de rivier. Deze l</w:t>
      </w:r>
      <w:r w:rsidR="0061393D">
        <w:t>aatste punten lagen steeds op 1/3 v</w:t>
      </w:r>
      <w:r w:rsidR="00103EB1">
        <w:t>an de hoofdgeulbreedte van de linker-, respectievelijk rechteroever.</w:t>
      </w:r>
      <w:r w:rsidR="00492EA5">
        <w:t xml:space="preserve"> De (orografisch)  linkeroever is de oever die zich voor een stroomafwaarts varend schip aan de linkerkant bevindt. </w:t>
      </w:r>
    </w:p>
    <w:p w14:paraId="5B774299" w14:textId="77777777" w:rsidR="006673F7" w:rsidRPr="00D621F9" w:rsidRDefault="006673F7" w:rsidP="006673F7">
      <w:pPr>
        <w:ind w:firstLine="426"/>
        <w:jc w:val="both"/>
      </w:pPr>
      <w:r>
        <w:t>De bemonstering is uitgevoerd in de periode tussen 28 september 2020 en 15 oktober 2020.</w:t>
      </w:r>
      <w:r w:rsidRPr="00AC0C17">
        <w:t xml:space="preserve"> </w:t>
      </w:r>
      <w:r>
        <w:t>Tijdens de metingen varieerde de afvoer bij meetpunt Venlo tussen 79 en 193 m</w:t>
      </w:r>
      <w:r>
        <w:rPr>
          <w:vertAlign w:val="superscript"/>
        </w:rPr>
        <w:t>3</w:t>
      </w:r>
      <w:r>
        <w:t>/s. Voorafgaand aan de meetcampagne heerste er in de Maas een maandenlange laagwaterperiode. De meetcampagne was aanvankelijk gepland in het voorjaar na het hoogwaterseizoen 2019/2020, maar vanwege de Covid19-pandemie moest de campagne uitgesteld worden.</w:t>
      </w:r>
    </w:p>
    <w:p w14:paraId="7A0D0FD4" w14:textId="1F13A3E9" w:rsidR="006673F7" w:rsidRDefault="006673F7" w:rsidP="006673F7">
      <w:pPr>
        <w:ind w:firstLine="426"/>
        <w:jc w:val="both"/>
      </w:pPr>
      <w:r>
        <w:lastRenderedPageBreak/>
        <w:t xml:space="preserve">De werkzaamheden zijn uitgevoerd vanaf het vaartuig Ir. FW. Conrad. De Ir. FW. Conrad wordt normaal gesproken ingezet voor het beheer- en onderhoud van de vaarwegmarkering op Rijn en Maas. Het vaartuig beschikt over </w:t>
      </w:r>
      <w:r w:rsidR="00CB2004">
        <w:t xml:space="preserve">een </w:t>
      </w:r>
      <w:r>
        <w:t xml:space="preserve">groot </w:t>
      </w:r>
      <w:proofErr w:type="spellStart"/>
      <w:r>
        <w:t>werkdek</w:t>
      </w:r>
      <w:proofErr w:type="spellEnd"/>
      <w:r>
        <w:t xml:space="preserve">, een hydraulische kraan en een tweetal </w:t>
      </w:r>
      <w:proofErr w:type="spellStart"/>
      <w:r>
        <w:t>s</w:t>
      </w:r>
      <w:r w:rsidR="00A0697E">
        <w:t>p</w:t>
      </w:r>
      <w:r>
        <w:t>udpalen</w:t>
      </w:r>
      <w:proofErr w:type="spellEnd"/>
      <w:r>
        <w:t xml:space="preserve"> om het vaartuig vast te leggen op een positie.</w:t>
      </w:r>
    </w:p>
    <w:p w14:paraId="538BE78E" w14:textId="77777777" w:rsidR="006673F7" w:rsidRDefault="006673F7" w:rsidP="00702865">
      <w:pPr>
        <w:jc w:val="both"/>
      </w:pPr>
    </w:p>
    <w:p w14:paraId="2989DEE7" w14:textId="02F6C069" w:rsidR="00A277E1" w:rsidRDefault="00492EA5" w:rsidP="00A277E1">
      <w:pPr>
        <w:jc w:val="both"/>
      </w:pPr>
      <w:r>
        <w:rPr>
          <w:noProof/>
        </w:rPr>
        <mc:AlternateContent>
          <mc:Choice Requires="wpg">
            <w:drawing>
              <wp:anchor distT="0" distB="0" distL="114300" distR="114300" simplePos="0" relativeHeight="251662336" behindDoc="0" locked="0" layoutInCell="1" allowOverlap="1" wp14:anchorId="5419978F" wp14:editId="75A1F774">
                <wp:simplePos x="0" y="0"/>
                <wp:positionH relativeFrom="column">
                  <wp:posOffset>-76200</wp:posOffset>
                </wp:positionH>
                <wp:positionV relativeFrom="paragraph">
                  <wp:posOffset>42294</wp:posOffset>
                </wp:positionV>
                <wp:extent cx="4991735" cy="2548255"/>
                <wp:effectExtent l="0" t="19050" r="18415" b="4445"/>
                <wp:wrapSquare wrapText="bothSides"/>
                <wp:docPr id="22" name="Groep 22"/>
                <wp:cNvGraphicFramePr/>
                <a:graphic xmlns:a="http://schemas.openxmlformats.org/drawingml/2006/main">
                  <a:graphicData uri="http://schemas.microsoft.com/office/word/2010/wordprocessingGroup">
                    <wpg:wgp>
                      <wpg:cNvGrpSpPr/>
                      <wpg:grpSpPr>
                        <a:xfrm>
                          <a:off x="0" y="0"/>
                          <a:ext cx="4991735" cy="2548255"/>
                          <a:chOff x="0" y="0"/>
                          <a:chExt cx="4991735" cy="2548255"/>
                        </a:xfrm>
                      </wpg:grpSpPr>
                      <wps:wsp>
                        <wps:cNvPr id="20" name="Tekstvak 20"/>
                        <wps:cNvSpPr txBox="1"/>
                        <wps:spPr>
                          <a:xfrm>
                            <a:off x="0" y="2203450"/>
                            <a:ext cx="4933950" cy="344805"/>
                          </a:xfrm>
                          <a:prstGeom prst="rect">
                            <a:avLst/>
                          </a:prstGeom>
                          <a:noFill/>
                          <a:ln w="6350">
                            <a:noFill/>
                          </a:ln>
                        </wps:spPr>
                        <wps:txbx>
                          <w:txbxContent>
                            <w:p w14:paraId="7B903360" w14:textId="1BEFB6BB" w:rsidR="00742FAE" w:rsidRPr="00B407F2" w:rsidRDefault="00742FAE">
                              <w:pPr>
                                <w:rPr>
                                  <w:i/>
                                </w:rPr>
                              </w:pPr>
                              <w:r>
                                <w:rPr>
                                  <w:i/>
                                </w:rPr>
                                <w:t>Fig. 4</w:t>
                              </w:r>
                              <w:r w:rsidRPr="00B407F2">
                                <w:rPr>
                                  <w:i/>
                                </w:rPr>
                                <w:t>. Ligging van de bemonsteringspunten (</w:t>
                              </w:r>
                              <w:r>
                                <w:rPr>
                                  <w:i/>
                                </w:rPr>
                                <w:t xml:space="preserve">   en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8" name="Groep 18"/>
                        <wpg:cNvGrpSpPr/>
                        <wpg:grpSpPr>
                          <a:xfrm>
                            <a:off x="101600" y="0"/>
                            <a:ext cx="4890135" cy="2242185"/>
                            <a:chOff x="0" y="0"/>
                            <a:chExt cx="4890135" cy="2242185"/>
                          </a:xfrm>
                        </wpg:grpSpPr>
                        <wpg:grpSp>
                          <wpg:cNvPr id="15" name="Groep 15"/>
                          <wpg:cNvGrpSpPr/>
                          <wpg:grpSpPr>
                            <a:xfrm>
                              <a:off x="0" y="0"/>
                              <a:ext cx="4890135" cy="2242185"/>
                              <a:chOff x="0" y="0"/>
                              <a:chExt cx="4890135" cy="2242185"/>
                            </a:xfrm>
                          </wpg:grpSpPr>
                          <pic:pic xmlns:pic="http://schemas.openxmlformats.org/drawingml/2006/picture">
                            <pic:nvPicPr>
                              <pic:cNvPr id="14" name="Afbeelding 14" descr="C:\Users\fringsr\AppData\Local\Microsoft\Windows\INetCache\Content.Word\Fig. 1.png"/>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90135" cy="2242185"/>
                              </a:xfrm>
                              <a:prstGeom prst="rect">
                                <a:avLst/>
                              </a:prstGeom>
                              <a:noFill/>
                              <a:ln w="6350">
                                <a:solidFill>
                                  <a:schemeClr val="tx1">
                                    <a:lumMod val="65000"/>
                                    <a:lumOff val="35000"/>
                                  </a:schemeClr>
                                </a:solidFill>
                              </a:ln>
                            </pic:spPr>
                          </pic:pic>
                          <pic:pic xmlns:pic="http://schemas.openxmlformats.org/drawingml/2006/picture">
                            <pic:nvPicPr>
                              <pic:cNvPr id="13" name="Afbeelding 13"/>
                              <pic:cNvPicPr>
                                <a:picLocks noChangeAspect="1"/>
                              </pic:cNvPicPr>
                            </pic:nvPicPr>
                            <pic:blipFill rotWithShape="1">
                              <a:blip r:embed="rId15" cstate="print">
                                <a:extLst>
                                  <a:ext uri="{28A0092B-C50C-407E-A947-70E740481C1C}">
                                    <a14:useLocalDpi xmlns:a14="http://schemas.microsoft.com/office/drawing/2010/main" val="0"/>
                                  </a:ext>
                                </a:extLst>
                              </a:blip>
                              <a:srcRect l="51042" t="87636" r="39074" b="6612"/>
                              <a:stretch/>
                            </pic:blipFill>
                            <pic:spPr bwMode="auto">
                              <a:xfrm>
                                <a:off x="1716624" y="2002162"/>
                                <a:ext cx="641985" cy="198120"/>
                              </a:xfrm>
                              <a:prstGeom prst="rect">
                                <a:avLst/>
                              </a:prstGeom>
                              <a:ln>
                                <a:noFill/>
                              </a:ln>
                              <a:extLst>
                                <a:ext uri="{53640926-AAD7-44D8-BBD7-CCE9431645EC}">
                                  <a14:shadowObscured xmlns:a14="http://schemas.microsoft.com/office/drawing/2010/main"/>
                                </a:ext>
                              </a:extLst>
                            </pic:spPr>
                          </pic:pic>
                        </wpg:grpSp>
                        <pic:pic xmlns:pic="http://schemas.openxmlformats.org/drawingml/2006/picture">
                          <pic:nvPicPr>
                            <pic:cNvPr id="17" name="Afbeelding 17"/>
                            <pic:cNvPicPr>
                              <a:picLocks noChangeAspect="1"/>
                            </pic:cNvPicPr>
                          </pic:nvPicPr>
                          <pic:blipFill rotWithShape="1">
                            <a:blip r:embed="rId16" cstate="print">
                              <a:extLst>
                                <a:ext uri="{28A0092B-C50C-407E-A947-70E740481C1C}">
                                  <a14:useLocalDpi xmlns:a14="http://schemas.microsoft.com/office/drawing/2010/main" val="0"/>
                                </a:ext>
                              </a:extLst>
                            </a:blip>
                            <a:srcRect l="37637" t="33059" r="42861" b="27574"/>
                            <a:stretch/>
                          </pic:blipFill>
                          <pic:spPr bwMode="auto">
                            <a:xfrm>
                              <a:off x="50800" y="393700"/>
                              <a:ext cx="381000" cy="408305"/>
                            </a:xfrm>
                            <a:prstGeom prst="rect">
                              <a:avLst/>
                            </a:prstGeom>
                            <a:ln>
                              <a:noFill/>
                            </a:ln>
                            <a:extLst>
                              <a:ext uri="{53640926-AAD7-44D8-BBD7-CCE9431645EC}">
                                <a14:shadowObscured xmlns:a14="http://schemas.microsoft.com/office/drawing/2010/main"/>
                              </a:ext>
                            </a:extLst>
                          </pic:spPr>
                        </pic:pic>
                      </wpg:grpSp>
                      <pic:pic xmlns:pic="http://schemas.openxmlformats.org/drawingml/2006/picture">
                        <pic:nvPicPr>
                          <pic:cNvPr id="19" name="Afbeelding 19" descr="C:\Users\fringsr\AppData\Local\Microsoft\Windows\INetCache\Content.Word\Fig. 1.png"/>
                          <pic:cNvPicPr>
                            <a:picLocks noChangeAspect="1"/>
                          </pic:cNvPicPr>
                        </pic:nvPicPr>
                        <pic:blipFill rotWithShape="1">
                          <a:blip r:embed="rId14">
                            <a:extLst>
                              <a:ext uri="{28A0092B-C50C-407E-A947-70E740481C1C}">
                                <a14:useLocalDpi xmlns:a14="http://schemas.microsoft.com/office/drawing/2010/main" val="0"/>
                              </a:ext>
                            </a:extLst>
                          </a:blip>
                          <a:srcRect l="63437" t="38011" r="35372" b="59495"/>
                          <a:stretch/>
                        </pic:blipFill>
                        <pic:spPr bwMode="auto">
                          <a:xfrm>
                            <a:off x="2736850" y="2311400"/>
                            <a:ext cx="64770" cy="62865"/>
                          </a:xfrm>
                          <a:prstGeom prst="ellipse">
                            <a:avLst/>
                          </a:prstGeom>
                          <a:noFill/>
                          <a:ln>
                            <a:noFill/>
                          </a:ln>
                          <a:extLst>
                            <a:ext uri="{53640926-AAD7-44D8-BBD7-CCE9431645EC}">
                              <a14:shadowObscured xmlns:a14="http://schemas.microsoft.com/office/drawing/2010/main"/>
                            </a:ext>
                          </a:extLst>
                        </pic:spPr>
                      </pic:pic>
                      <pic:pic xmlns:pic="http://schemas.openxmlformats.org/drawingml/2006/picture">
                        <pic:nvPicPr>
                          <pic:cNvPr id="21" name="Afbeelding 21" descr="C:\Users\fringsr\AppData\Local\Microsoft\Windows\INetCache\Content.Word\Fig. 1.png"/>
                          <pic:cNvPicPr>
                            <a:picLocks noChangeAspect="1"/>
                          </pic:cNvPicPr>
                        </pic:nvPicPr>
                        <pic:blipFill rotWithShape="1">
                          <a:blip r:embed="rId14">
                            <a:extLst>
                              <a:ext uri="{28A0092B-C50C-407E-A947-70E740481C1C}">
                                <a14:useLocalDpi xmlns:a14="http://schemas.microsoft.com/office/drawing/2010/main" val="0"/>
                              </a:ext>
                            </a:extLst>
                          </a:blip>
                          <a:srcRect l="26064" t="86508" r="72559" b="10482"/>
                          <a:stretch/>
                        </pic:blipFill>
                        <pic:spPr bwMode="auto">
                          <a:xfrm>
                            <a:off x="3028950" y="2311400"/>
                            <a:ext cx="66040" cy="66675"/>
                          </a:xfrm>
                          <a:prstGeom prst="ellipse">
                            <a:avLst/>
                          </a:prstGeom>
                          <a:noFill/>
                          <a:ln>
                            <a:noFill/>
                          </a:ln>
                          <a:extLst>
                            <a:ext uri="{53640926-AAD7-44D8-BBD7-CCE9431645EC}">
                              <a14:shadowObscured xmlns:a14="http://schemas.microsoft.com/office/drawing/2010/main"/>
                            </a:ext>
                          </a:extLst>
                        </pic:spPr>
                      </pic:pic>
                    </wpg:wgp>
                  </a:graphicData>
                </a:graphic>
              </wp:anchor>
            </w:drawing>
          </mc:Choice>
          <mc:Fallback>
            <w:pict>
              <v:group w14:anchorId="5419978F" id="Groep 22" o:spid="_x0000_s1026" style="position:absolute;left:0;text-align:left;margin-left:-6pt;margin-top:3.35pt;width:393.05pt;height:200.65pt;z-index:251662336" coordsize="49917,254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">
                <v:shapetype id="_x0000_t202" coordsize="21600,21600" o:spt="202" path="m,l,21600r21600,l21600,xe">
                  <v:stroke joinstyle="miter"/>
                  <v:path gradientshapeok="t" o:connecttype="rect"/>
                </v:shapetype>
                <v:shape id="Tekstvak 20" o:spid="_x0000_s1027" type="#_x0000_t202" style="position:absolute;top:22034;width:49339;height:34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" filled="f" stroked="f" strokeweight=".5pt">
                  <v:textbox>
                    <w:txbxContent>
                      <w:p w14:paraId="7B903360" w14:textId="1BEFB6BB" w:rsidR="00742FAE" w:rsidRPr="00B407F2" w:rsidRDefault="00742FAE">
                        <w:pPr>
                          <w:rPr>
                            <w:i/>
                          </w:rPr>
                        </w:pPr>
                        <w:r>
                          <w:rPr>
                            <w:i/>
                          </w:rPr>
                          <w:t>Fig. 4</w:t>
                        </w:r>
                        <w:r w:rsidRPr="00B407F2">
                          <w:rPr>
                            <w:i/>
                          </w:rPr>
                          <w:t>. Ligging van de bemonsteringspunten (</w:t>
                        </w:r>
                        <w:r>
                          <w:rPr>
                            <w:i/>
                          </w:rPr>
                          <w:t xml:space="preserve">   en   )</w:t>
                        </w:r>
                      </w:p>
                    </w:txbxContent>
                  </v:textbox>
                </v:shape>
                <v:group id="Groep 18" o:spid="_x0000_s1028" style="position:absolute;left:1016;width:48901;height:22421" coordsize="48901,22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group id="Groep 15" o:spid="_x0000_s1029" style="position:absolute;width:48901;height:22421" coordsize="48901,22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Afbeelding 14" o:spid="_x0000_s1030" type="#_x0000_t75" style="position:absolute;width:48901;height:224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" stroked="t" strokecolor="#5a5a5a [2109]" strokeweight=".5pt">
                      <v:imagedata r:id="rId17" o:title="Fig. 1"/>
                      <v:path arrowok="t"/>
                    </v:shape>
                    <v:shape id="Afbeelding 13" o:spid="_x0000_s1031" type="#_x0000_t75" style="position:absolute;left:17166;top:20021;width:6420;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">
                      <v:imagedata r:id="rId18" o:title="" croptop="57433f" cropbottom="4333f" cropleft="33451f" cropright="25608f"/>
                      <v:path arrowok="t"/>
                    </v:shape>
                  </v:group>
                  <v:shape id="Afbeelding 17" o:spid="_x0000_s1032" type="#_x0000_t75" style="position:absolute;left:508;top:3937;width:3810;height:40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">
                    <v:imagedata r:id="rId19" o:title="" croptop="21666f" cropbottom="18071f" cropleft="24666f" cropright="28089f"/>
                    <v:path arrowok="t"/>
                  </v:shape>
                </v:group>
                <v:shape id="Afbeelding 19" o:spid="_x0000_s1033" type="#_x0000_t75" style="position:absolute;left:27368;top:23114;width:648;height:6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">
                  <v:imagedata r:id="rId17" o:title="Fig. 1" croptop="24911f" cropbottom="38991f" cropleft="41574f" cropright="23181f"/>
                  <v:path arrowok="t"/>
                </v:shape>
                <v:shape id="Afbeelding 21" o:spid="_x0000_s1034" type="#_x0000_t75" style="position:absolute;left:30289;top:23114;width:660;height:6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">
                  <v:imagedata r:id="rId17" o:title="Fig. 1" croptop="56694f" cropbottom="6869f" cropleft="17081f" cropright="47552f"/>
                  <v:path arrowok="t"/>
                </v:shape>
                <w10:wrap type="square"/>
              </v:group>
            </w:pict>
          </mc:Fallback>
        </mc:AlternateContent>
      </w:r>
      <w:r w:rsidR="006673F7">
        <w:t xml:space="preserve">De Ir. FW. Conrad is met behulp van GPS-navigatie naar de </w:t>
      </w:r>
      <w:r w:rsidR="001A4564">
        <w:t>te bemonsteren locatie</w:t>
      </w:r>
      <w:r w:rsidR="00A277E1">
        <w:t>s</w:t>
      </w:r>
      <w:r w:rsidR="001A4564">
        <w:t xml:space="preserve"> </w:t>
      </w:r>
      <w:r w:rsidR="006673F7">
        <w:t>gedirigeerd</w:t>
      </w:r>
      <w:r w:rsidR="001A4564">
        <w:t>. De GPS</w:t>
      </w:r>
      <w:r w:rsidR="00A277E1">
        <w:t>-ontvanger</w:t>
      </w:r>
      <w:r w:rsidR="001A4564">
        <w:t xml:space="preserve"> op de Ir. FW. Conrad is geplaatst op de rechter bolder op het voordek nabij de hydraulische k</w:t>
      </w:r>
      <w:r w:rsidR="006673F7">
        <w:t>raan. Gecombineerd met de zwaai</w:t>
      </w:r>
      <w:r w:rsidR="001A4564">
        <w:t xml:space="preserve">lengte van de kraan is binnen een tolerantie van maximaal 5 meter </w:t>
      </w:r>
      <w:r w:rsidR="00A277E1">
        <w:t xml:space="preserve">van de gewenste bemonsteringslocatie </w:t>
      </w:r>
      <w:r w:rsidR="001A4564">
        <w:t>de bemo</w:t>
      </w:r>
      <w:r w:rsidR="00A277E1">
        <w:t>nsteringsapparatuur te water ge</w:t>
      </w:r>
      <w:r w:rsidR="001A4564">
        <w:t>laten.</w:t>
      </w:r>
      <w:r w:rsidR="00A277E1">
        <w:t xml:space="preserve"> </w:t>
      </w:r>
      <w:r w:rsidR="001A4564">
        <w:t xml:space="preserve">Door stroming kan het bodembemonsteringsapparaat </w:t>
      </w:r>
      <w:r w:rsidR="006673F7">
        <w:t xml:space="preserve">dan nog zijn </w:t>
      </w:r>
      <w:r w:rsidR="00A277E1">
        <w:t xml:space="preserve">meegenomen. Afhankelijk van de stroomsnelheid en waterdiepte wordt hierdoor een extra onzekerheid in de positie van de bemonstering geïntroduceerd van tot </w:t>
      </w:r>
      <w:r w:rsidR="00A277E1" w:rsidRPr="00A277E1">
        <w:rPr>
          <w:highlight w:val="yellow"/>
        </w:rPr>
        <w:t>7</w:t>
      </w:r>
      <w:r w:rsidR="00A277E1">
        <w:t xml:space="preserve"> m.</w:t>
      </w:r>
    </w:p>
    <w:p w14:paraId="5BDA44E3" w14:textId="5C574C10" w:rsidR="00173305" w:rsidRDefault="001A4564" w:rsidP="00173305">
      <w:pPr>
        <w:ind w:firstLine="426"/>
        <w:jc w:val="both"/>
      </w:pPr>
      <w:r>
        <w:t>D</w:t>
      </w:r>
      <w:r w:rsidRPr="0038330B">
        <w:t xml:space="preserve">e sedimentmonsters zijn </w:t>
      </w:r>
      <w:r w:rsidR="00A277E1">
        <w:t>genomen met een V</w:t>
      </w:r>
      <w:r>
        <w:t xml:space="preserve">an </w:t>
      </w:r>
      <w:proofErr w:type="spellStart"/>
      <w:r>
        <w:t>Veen</w:t>
      </w:r>
      <w:r w:rsidRPr="0038330B">
        <w:t>happer</w:t>
      </w:r>
      <w:proofErr w:type="spellEnd"/>
      <w:r w:rsidR="00A277E1">
        <w:t xml:space="preserve"> (</w:t>
      </w:r>
      <w:r w:rsidR="006673F7" w:rsidRPr="006862F4">
        <w:t xml:space="preserve">Fig. </w:t>
      </w:r>
      <w:r w:rsidR="0052171E">
        <w:t>5</w:t>
      </w:r>
      <w:r w:rsidR="00A277E1">
        <w:t>)</w:t>
      </w:r>
      <w:r w:rsidRPr="0038330B">
        <w:t xml:space="preserve">. </w:t>
      </w:r>
      <w:r>
        <w:t xml:space="preserve"> Dit is een grijper die bestaat </w:t>
      </w:r>
      <w:r w:rsidRPr="0038330B">
        <w:t>uit twee</w:t>
      </w:r>
      <w:r>
        <w:t xml:space="preserve"> </w:t>
      </w:r>
      <w:r w:rsidRPr="0038330B">
        <w:t>scharnierbare</w:t>
      </w:r>
      <w:r>
        <w:t xml:space="preserve"> bakken, die met een pal-sluiting uit elkaar worden gehouden. Voor monstername wordt de</w:t>
      </w:r>
      <w:r w:rsidR="00A277E1">
        <w:t xml:space="preserve"> V</w:t>
      </w:r>
      <w:r>
        <w:t xml:space="preserve">an </w:t>
      </w:r>
      <w:proofErr w:type="spellStart"/>
      <w:r>
        <w:t>Veenhapper</w:t>
      </w:r>
      <w:proofErr w:type="spellEnd"/>
      <w:r>
        <w:t xml:space="preserve"> </w:t>
      </w:r>
      <w:r w:rsidRPr="0038330B">
        <w:t xml:space="preserve">in geopende toestand </w:t>
      </w:r>
      <w:r>
        <w:t xml:space="preserve">met een hydraulische kraan </w:t>
      </w:r>
      <w:r w:rsidRPr="0038330B">
        <w:t>overboord gezet.</w:t>
      </w:r>
      <w:r>
        <w:t xml:space="preserve"> Bij het </w:t>
      </w:r>
      <w:r w:rsidRPr="0038330B">
        <w:t>raken van de bodem ontgrendelt</w:t>
      </w:r>
      <w:r>
        <w:t xml:space="preserve"> de </w:t>
      </w:r>
      <w:r w:rsidRPr="0038330B">
        <w:t>pal</w:t>
      </w:r>
      <w:r>
        <w:t>-sluiting zich, waardoor de bakken zich</w:t>
      </w:r>
      <w:r w:rsidRPr="0038330B">
        <w:t xml:space="preserve"> sluiten</w:t>
      </w:r>
      <w:r>
        <w:t xml:space="preserve"> en het onderliggende sediment </w:t>
      </w:r>
      <w:r w:rsidRPr="0038330B">
        <w:t>bijeen</w:t>
      </w:r>
      <w:r>
        <w:t xml:space="preserve"> wordt </w:t>
      </w:r>
      <w:r w:rsidRPr="0038330B">
        <w:t>geschraapt en ingesloten.</w:t>
      </w:r>
      <w:r>
        <w:t xml:space="preserve"> Van Veenhappers zijn in verschillende grootte</w:t>
      </w:r>
      <w:r w:rsidR="00A277E1">
        <w:t>n</w:t>
      </w:r>
      <w:r>
        <w:t xml:space="preserve"> beschikbaar. Voor d</w:t>
      </w:r>
      <w:r w:rsidR="00A277E1">
        <w:t>eze bemonsteringscampagne zijn drie</w:t>
      </w:r>
      <w:r>
        <w:t xml:space="preserve"> verschill</w:t>
      </w:r>
      <w:r w:rsidR="00A277E1">
        <w:t>ende Van Veenhappers inzet</w:t>
      </w:r>
      <w:r w:rsidR="00345BC3">
        <w:t xml:space="preserve"> (Tabel 1)</w:t>
      </w:r>
      <w:r w:rsidR="0055249E">
        <w:t xml:space="preserve">, waarbij de grootste </w:t>
      </w:r>
      <w:proofErr w:type="spellStart"/>
      <w:r w:rsidR="0055249E">
        <w:t>happer</w:t>
      </w:r>
      <w:proofErr w:type="spellEnd"/>
      <w:r w:rsidR="0055249E">
        <w:t xml:space="preserve"> werd ingezet in het gebieden met het grofste sediment.</w:t>
      </w:r>
      <w:r w:rsidR="00173305">
        <w:t xml:space="preserve"> Het uitgangspunt daarbij was, dat de grofste steen in het monster niet meer dan 2% van de totale (droge) monstermassa mag uitmaken. In dat geval is het sedimentmonster namelijk niet meer representatief voor het lokale bodemsediment.</w:t>
      </w:r>
    </w:p>
    <w:p w14:paraId="07B694A4" w14:textId="77777777" w:rsidR="006862F4" w:rsidRDefault="006862F4" w:rsidP="00A277E1">
      <w:pPr>
        <w:jc w:val="both"/>
      </w:pPr>
    </w:p>
    <w:p w14:paraId="1D843D76" w14:textId="77777777" w:rsidR="0055249E" w:rsidRPr="00B407F2" w:rsidRDefault="0055249E" w:rsidP="0055249E">
      <w:pPr>
        <w:rPr>
          <w:i/>
        </w:rPr>
      </w:pPr>
      <w:r>
        <w:rPr>
          <w:i/>
        </w:rPr>
        <w:t>Tabel</w:t>
      </w:r>
      <w:r w:rsidRPr="00B407F2">
        <w:rPr>
          <w:i/>
        </w:rPr>
        <w:t xml:space="preserve">. 1. </w:t>
      </w:r>
      <w:r>
        <w:rPr>
          <w:i/>
        </w:rPr>
        <w:t>Van Veenhappers gebruikt voor de Maasbemonstering</w:t>
      </w:r>
    </w:p>
    <w:tbl>
      <w:tblPr>
        <w:tblStyle w:val="Rastertabel1licht-Accent1"/>
        <w:tblW w:w="0" w:type="auto"/>
        <w:tblLook w:val="04A0" w:firstRow="1" w:lastRow="0" w:firstColumn="1" w:lastColumn="0" w:noHBand="0" w:noVBand="1"/>
      </w:tblPr>
      <w:tblGrid>
        <w:gridCol w:w="851"/>
        <w:gridCol w:w="1669"/>
        <w:gridCol w:w="1733"/>
        <w:gridCol w:w="3458"/>
      </w:tblGrid>
      <w:tr w:rsidR="00173E43" w14:paraId="3B174944" w14:textId="77777777" w:rsidTr="00173E4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1" w:type="dxa"/>
            <w:tcBorders>
              <w:top w:val="single" w:sz="4" w:space="0" w:color="5B9BD5" w:themeColor="accent1"/>
              <w:bottom w:val="single" w:sz="4" w:space="0" w:color="5B9BD5" w:themeColor="accent1"/>
            </w:tcBorders>
          </w:tcPr>
          <w:p w14:paraId="75369229" w14:textId="77777777" w:rsidR="00173E43" w:rsidRPr="0055249E" w:rsidRDefault="00173E43" w:rsidP="00345BC3">
            <w:pPr>
              <w:jc w:val="both"/>
              <w:rPr>
                <w:b w:val="0"/>
                <w:sz w:val="16"/>
                <w:szCs w:val="16"/>
              </w:rPr>
            </w:pPr>
            <w:r w:rsidRPr="0055249E">
              <w:rPr>
                <w:b w:val="0"/>
                <w:sz w:val="16"/>
                <w:szCs w:val="16"/>
              </w:rPr>
              <w:t xml:space="preserve">Type </w:t>
            </w:r>
          </w:p>
        </w:tc>
        <w:tc>
          <w:tcPr>
            <w:tcW w:w="1669" w:type="dxa"/>
            <w:tcBorders>
              <w:top w:val="single" w:sz="4" w:space="0" w:color="5B9BD5" w:themeColor="accent1"/>
              <w:bottom w:val="single" w:sz="4" w:space="0" w:color="5B9BD5" w:themeColor="accent1"/>
            </w:tcBorders>
          </w:tcPr>
          <w:p w14:paraId="499214DF" w14:textId="77777777" w:rsidR="00173E43" w:rsidRDefault="00173E43" w:rsidP="00173E43">
            <w:pPr>
              <w:spacing w:line="240" w:lineRule="auto"/>
              <w:jc w:val="both"/>
              <w:cnfStyle w:val="100000000000" w:firstRow="1" w:lastRow="0" w:firstColumn="0" w:lastColumn="0" w:oddVBand="0" w:evenVBand="0" w:oddHBand="0" w:evenHBand="0" w:firstRowFirstColumn="0" w:firstRowLastColumn="0" w:lastRowFirstColumn="0" w:lastRowLastColumn="0"/>
              <w:rPr>
                <w:b w:val="0"/>
                <w:sz w:val="16"/>
                <w:szCs w:val="16"/>
              </w:rPr>
            </w:pPr>
            <w:r w:rsidRPr="0055249E">
              <w:rPr>
                <w:b w:val="0"/>
                <w:sz w:val="16"/>
                <w:szCs w:val="16"/>
              </w:rPr>
              <w:t>Afmetingen</w:t>
            </w:r>
            <w:r>
              <w:rPr>
                <w:b w:val="0"/>
                <w:sz w:val="16"/>
                <w:szCs w:val="16"/>
              </w:rPr>
              <w:t xml:space="preserve"> </w:t>
            </w:r>
          </w:p>
          <w:p w14:paraId="04379119" w14:textId="77777777" w:rsidR="00173E43" w:rsidRPr="0055249E" w:rsidRDefault="00173E43" w:rsidP="00173E43">
            <w:pPr>
              <w:jc w:val="both"/>
              <w:cnfStyle w:val="100000000000" w:firstRow="1" w:lastRow="0" w:firstColumn="0" w:lastColumn="0" w:oddVBand="0" w:evenVBand="0" w:oddHBand="0" w:evenHBand="0" w:firstRowFirstColumn="0" w:firstRowLastColumn="0" w:lastRowFirstColumn="0" w:lastRowLastColumn="0"/>
              <w:rPr>
                <w:b w:val="0"/>
                <w:sz w:val="16"/>
                <w:szCs w:val="16"/>
              </w:rPr>
            </w:pPr>
            <w:r>
              <w:rPr>
                <w:b w:val="0"/>
                <w:sz w:val="16"/>
                <w:szCs w:val="16"/>
              </w:rPr>
              <w:t>(l x b x h</w:t>
            </w:r>
            <w:r w:rsidR="00F54AAD">
              <w:rPr>
                <w:b w:val="0"/>
                <w:sz w:val="16"/>
                <w:szCs w:val="16"/>
              </w:rPr>
              <w:t>, in cm</w:t>
            </w:r>
            <w:r>
              <w:rPr>
                <w:b w:val="0"/>
                <w:sz w:val="16"/>
                <w:szCs w:val="16"/>
              </w:rPr>
              <w:t>)</w:t>
            </w:r>
          </w:p>
        </w:tc>
        <w:tc>
          <w:tcPr>
            <w:tcW w:w="1733" w:type="dxa"/>
            <w:tcBorders>
              <w:top w:val="single" w:sz="4" w:space="0" w:color="5B9BD5" w:themeColor="accent1"/>
              <w:bottom w:val="single" w:sz="4" w:space="0" w:color="5B9BD5" w:themeColor="accent1"/>
            </w:tcBorders>
          </w:tcPr>
          <w:p w14:paraId="62C616A4" w14:textId="77777777" w:rsidR="00173E43" w:rsidRDefault="00173E43" w:rsidP="00173E43">
            <w:pPr>
              <w:spacing w:line="240" w:lineRule="auto"/>
              <w:jc w:val="both"/>
              <w:cnfStyle w:val="100000000000" w:firstRow="1" w:lastRow="0" w:firstColumn="0" w:lastColumn="0" w:oddVBand="0" w:evenVBand="0" w:oddHBand="0" w:evenHBand="0" w:firstRowFirstColumn="0" w:firstRowLastColumn="0" w:lastRowFirstColumn="0" w:lastRowLastColumn="0"/>
              <w:rPr>
                <w:b w:val="0"/>
                <w:sz w:val="16"/>
                <w:szCs w:val="16"/>
              </w:rPr>
            </w:pPr>
            <w:r>
              <w:rPr>
                <w:b w:val="0"/>
                <w:sz w:val="16"/>
                <w:szCs w:val="16"/>
              </w:rPr>
              <w:t>Bemonsterings-</w:t>
            </w:r>
          </w:p>
          <w:p w14:paraId="645F7202" w14:textId="77777777" w:rsidR="00173E43" w:rsidRPr="00F54AAD" w:rsidRDefault="00F54AAD" w:rsidP="00F54AAD">
            <w:pPr>
              <w:jc w:val="both"/>
              <w:cnfStyle w:val="100000000000" w:firstRow="1" w:lastRow="0" w:firstColumn="0" w:lastColumn="0" w:oddVBand="0" w:evenVBand="0" w:oddHBand="0" w:evenHBand="0" w:firstRowFirstColumn="0" w:firstRowLastColumn="0" w:lastRowFirstColumn="0" w:lastRowLastColumn="0"/>
              <w:rPr>
                <w:b w:val="0"/>
                <w:sz w:val="16"/>
                <w:szCs w:val="16"/>
              </w:rPr>
            </w:pPr>
            <w:r>
              <w:rPr>
                <w:b w:val="0"/>
                <w:sz w:val="16"/>
                <w:szCs w:val="16"/>
              </w:rPr>
              <w:t>o</w:t>
            </w:r>
            <w:r w:rsidR="00173E43">
              <w:rPr>
                <w:b w:val="0"/>
                <w:sz w:val="16"/>
                <w:szCs w:val="16"/>
              </w:rPr>
              <w:t>ppervlak</w:t>
            </w:r>
            <w:r>
              <w:rPr>
                <w:b w:val="0"/>
                <w:sz w:val="16"/>
                <w:szCs w:val="16"/>
              </w:rPr>
              <w:t xml:space="preserve"> (m</w:t>
            </w:r>
            <w:r w:rsidRPr="00F54AAD">
              <w:rPr>
                <w:b w:val="0"/>
                <w:sz w:val="16"/>
                <w:szCs w:val="16"/>
                <w:vertAlign w:val="superscript"/>
              </w:rPr>
              <w:t>2</w:t>
            </w:r>
            <w:r>
              <w:rPr>
                <w:b w:val="0"/>
                <w:sz w:val="16"/>
                <w:szCs w:val="16"/>
              </w:rPr>
              <w:t>)</w:t>
            </w:r>
          </w:p>
        </w:tc>
        <w:tc>
          <w:tcPr>
            <w:tcW w:w="3458" w:type="dxa"/>
            <w:tcBorders>
              <w:top w:val="single" w:sz="4" w:space="0" w:color="5B9BD5" w:themeColor="accent1"/>
              <w:bottom w:val="single" w:sz="4" w:space="0" w:color="5B9BD5" w:themeColor="accent1"/>
            </w:tcBorders>
          </w:tcPr>
          <w:p w14:paraId="3CA5AE2A" w14:textId="77777777" w:rsidR="00173E43" w:rsidRPr="0055249E" w:rsidRDefault="00173E43" w:rsidP="00173E43">
            <w:pPr>
              <w:spacing w:line="240" w:lineRule="auto"/>
              <w:jc w:val="both"/>
              <w:cnfStyle w:val="100000000000" w:firstRow="1" w:lastRow="0" w:firstColumn="0" w:lastColumn="0" w:oddVBand="0" w:evenVBand="0" w:oddHBand="0" w:evenHBand="0" w:firstRowFirstColumn="0" w:firstRowLastColumn="0" w:lastRowFirstColumn="0" w:lastRowLastColumn="0"/>
              <w:rPr>
                <w:b w:val="0"/>
                <w:sz w:val="16"/>
                <w:szCs w:val="16"/>
              </w:rPr>
            </w:pPr>
            <w:r w:rsidRPr="0055249E">
              <w:rPr>
                <w:b w:val="0"/>
                <w:sz w:val="16"/>
                <w:szCs w:val="16"/>
              </w:rPr>
              <w:t>Riviertraject</w:t>
            </w:r>
          </w:p>
        </w:tc>
      </w:tr>
      <w:tr w:rsidR="00173E43" w14:paraId="2DCD737E" w14:textId="77777777" w:rsidTr="00173E43">
        <w:tc>
          <w:tcPr>
            <w:cnfStyle w:val="001000000000" w:firstRow="0" w:lastRow="0" w:firstColumn="1" w:lastColumn="0" w:oddVBand="0" w:evenVBand="0" w:oddHBand="0" w:evenHBand="0" w:firstRowFirstColumn="0" w:firstRowLastColumn="0" w:lastRowFirstColumn="0" w:lastRowLastColumn="0"/>
            <w:tcW w:w="851" w:type="dxa"/>
            <w:tcBorders>
              <w:top w:val="single" w:sz="4" w:space="0" w:color="5B9BD5" w:themeColor="accent1"/>
            </w:tcBorders>
          </w:tcPr>
          <w:p w14:paraId="07627E8A" w14:textId="77777777" w:rsidR="00173E43" w:rsidRPr="0055249E" w:rsidRDefault="00173E43" w:rsidP="00A277E1">
            <w:pPr>
              <w:jc w:val="both"/>
              <w:rPr>
                <w:b w:val="0"/>
                <w:sz w:val="16"/>
                <w:szCs w:val="16"/>
              </w:rPr>
            </w:pPr>
            <w:r w:rsidRPr="0055249E">
              <w:rPr>
                <w:b w:val="0"/>
                <w:sz w:val="16"/>
                <w:szCs w:val="16"/>
              </w:rPr>
              <w:t>A</w:t>
            </w:r>
          </w:p>
        </w:tc>
        <w:tc>
          <w:tcPr>
            <w:tcW w:w="1669" w:type="dxa"/>
            <w:tcBorders>
              <w:top w:val="single" w:sz="4" w:space="0" w:color="5B9BD5" w:themeColor="accent1"/>
            </w:tcBorders>
          </w:tcPr>
          <w:p w14:paraId="689D1686" w14:textId="77777777" w:rsidR="00173E43" w:rsidRPr="00173E43" w:rsidRDefault="00173E43" w:rsidP="00173E43">
            <w:pPr>
              <w:jc w:val="both"/>
              <w:cnfStyle w:val="000000000000" w:firstRow="0" w:lastRow="0" w:firstColumn="0" w:lastColumn="0" w:oddVBand="0" w:evenVBand="0" w:oddHBand="0" w:evenHBand="0" w:firstRowFirstColumn="0" w:firstRowLastColumn="0" w:lastRowFirstColumn="0" w:lastRowLastColumn="0"/>
              <w:rPr>
                <w:sz w:val="16"/>
                <w:szCs w:val="16"/>
              </w:rPr>
            </w:pPr>
            <w:r w:rsidRPr="00173E43">
              <w:rPr>
                <w:sz w:val="16"/>
                <w:szCs w:val="16"/>
              </w:rPr>
              <w:t>50 x 40 x 30</w:t>
            </w:r>
          </w:p>
        </w:tc>
        <w:tc>
          <w:tcPr>
            <w:tcW w:w="1733" w:type="dxa"/>
            <w:tcBorders>
              <w:top w:val="single" w:sz="4" w:space="0" w:color="5B9BD5" w:themeColor="accent1"/>
            </w:tcBorders>
          </w:tcPr>
          <w:p w14:paraId="6D75FAD4" w14:textId="77777777" w:rsidR="00173E43" w:rsidRPr="00173E43" w:rsidRDefault="00F54AAD" w:rsidP="00A277E1">
            <w:pPr>
              <w:jc w:val="both"/>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0.20</w:t>
            </w:r>
          </w:p>
        </w:tc>
        <w:tc>
          <w:tcPr>
            <w:tcW w:w="3458" w:type="dxa"/>
            <w:tcBorders>
              <w:top w:val="single" w:sz="4" w:space="0" w:color="5B9BD5" w:themeColor="accent1"/>
            </w:tcBorders>
          </w:tcPr>
          <w:p w14:paraId="62248349" w14:textId="6F9399F5" w:rsidR="00173E43" w:rsidRPr="0055249E" w:rsidRDefault="00703A2C" w:rsidP="00A277E1">
            <w:pPr>
              <w:jc w:val="both"/>
              <w:cnfStyle w:val="000000000000" w:firstRow="0" w:lastRow="0" w:firstColumn="0" w:lastColumn="0" w:oddVBand="0" w:evenVBand="0" w:oddHBand="0" w:evenHBand="0" w:firstRowFirstColumn="0" w:firstRowLastColumn="0" w:lastRowFirstColumn="0" w:lastRowLastColumn="0"/>
              <w:rPr>
                <w:sz w:val="16"/>
                <w:szCs w:val="16"/>
              </w:rPr>
            </w:pPr>
            <w:r w:rsidRPr="00703A2C">
              <w:rPr>
                <w:sz w:val="16"/>
                <w:szCs w:val="16"/>
              </w:rPr>
              <w:t>Linne</w:t>
            </w:r>
            <w:r w:rsidR="00C341AF" w:rsidRPr="00703A2C">
              <w:rPr>
                <w:sz w:val="16"/>
                <w:szCs w:val="16"/>
              </w:rPr>
              <w:t>-Buggenum</w:t>
            </w:r>
            <w:r w:rsidR="00C341AF">
              <w:rPr>
                <w:sz w:val="16"/>
                <w:szCs w:val="16"/>
              </w:rPr>
              <w:t xml:space="preserve"> (</w:t>
            </w:r>
            <w:proofErr w:type="spellStart"/>
            <w:r w:rsidR="00C341AF">
              <w:rPr>
                <w:sz w:val="16"/>
                <w:szCs w:val="16"/>
              </w:rPr>
              <w:t>rkm</w:t>
            </w:r>
            <w:proofErr w:type="spellEnd"/>
            <w:r w:rsidR="00C341AF">
              <w:rPr>
                <w:sz w:val="16"/>
                <w:szCs w:val="16"/>
              </w:rPr>
              <w:t xml:space="preserve"> 71</w:t>
            </w:r>
            <w:r w:rsidR="00173E43" w:rsidRPr="0055249E">
              <w:rPr>
                <w:sz w:val="16"/>
                <w:szCs w:val="16"/>
              </w:rPr>
              <w:t>,5-87)</w:t>
            </w:r>
          </w:p>
        </w:tc>
      </w:tr>
      <w:tr w:rsidR="00173E43" w14:paraId="1131E68A" w14:textId="77777777" w:rsidTr="00173E43">
        <w:tc>
          <w:tcPr>
            <w:cnfStyle w:val="001000000000" w:firstRow="0" w:lastRow="0" w:firstColumn="1" w:lastColumn="0" w:oddVBand="0" w:evenVBand="0" w:oddHBand="0" w:evenHBand="0" w:firstRowFirstColumn="0" w:firstRowLastColumn="0" w:lastRowFirstColumn="0" w:lastRowLastColumn="0"/>
            <w:tcW w:w="851" w:type="dxa"/>
          </w:tcPr>
          <w:p w14:paraId="3DD478CC" w14:textId="77777777" w:rsidR="00173E43" w:rsidRPr="0055249E" w:rsidRDefault="00173E43" w:rsidP="00A277E1">
            <w:pPr>
              <w:jc w:val="both"/>
              <w:rPr>
                <w:b w:val="0"/>
                <w:sz w:val="16"/>
                <w:szCs w:val="16"/>
              </w:rPr>
            </w:pPr>
            <w:r w:rsidRPr="0055249E">
              <w:rPr>
                <w:b w:val="0"/>
                <w:sz w:val="16"/>
                <w:szCs w:val="16"/>
              </w:rPr>
              <w:t>B</w:t>
            </w:r>
          </w:p>
        </w:tc>
        <w:tc>
          <w:tcPr>
            <w:tcW w:w="1669" w:type="dxa"/>
          </w:tcPr>
          <w:p w14:paraId="1B2B03A7" w14:textId="77777777" w:rsidR="00173E43" w:rsidRPr="00173E43" w:rsidRDefault="00173E43" w:rsidP="00F54AAD">
            <w:pPr>
              <w:jc w:val="both"/>
              <w:cnfStyle w:val="000000000000" w:firstRow="0" w:lastRow="0" w:firstColumn="0" w:lastColumn="0" w:oddVBand="0" w:evenVBand="0" w:oddHBand="0" w:evenHBand="0" w:firstRowFirstColumn="0" w:firstRowLastColumn="0" w:lastRowFirstColumn="0" w:lastRowLastColumn="0"/>
              <w:rPr>
                <w:sz w:val="16"/>
                <w:szCs w:val="16"/>
              </w:rPr>
            </w:pPr>
            <w:r w:rsidRPr="00173E43">
              <w:rPr>
                <w:sz w:val="16"/>
                <w:szCs w:val="16"/>
              </w:rPr>
              <w:t>40 x 40 x 21</w:t>
            </w:r>
          </w:p>
        </w:tc>
        <w:tc>
          <w:tcPr>
            <w:tcW w:w="1733" w:type="dxa"/>
          </w:tcPr>
          <w:p w14:paraId="5C37D377" w14:textId="77777777" w:rsidR="00173E43" w:rsidRPr="00173E43" w:rsidRDefault="00173E43" w:rsidP="00F54AAD">
            <w:pPr>
              <w:jc w:val="both"/>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0.16</w:t>
            </w:r>
          </w:p>
        </w:tc>
        <w:tc>
          <w:tcPr>
            <w:tcW w:w="3458" w:type="dxa"/>
          </w:tcPr>
          <w:p w14:paraId="64B8661A" w14:textId="77777777" w:rsidR="00173E43" w:rsidRPr="0055249E" w:rsidRDefault="00173E43" w:rsidP="00A277E1">
            <w:pPr>
              <w:jc w:val="both"/>
              <w:cnfStyle w:val="000000000000" w:firstRow="0" w:lastRow="0" w:firstColumn="0" w:lastColumn="0" w:oddVBand="0" w:evenVBand="0" w:oddHBand="0" w:evenHBand="0" w:firstRowFirstColumn="0" w:firstRowLastColumn="0" w:lastRowFirstColumn="0" w:lastRowLastColumn="0"/>
              <w:rPr>
                <w:sz w:val="16"/>
                <w:szCs w:val="16"/>
              </w:rPr>
            </w:pPr>
            <w:r w:rsidRPr="0055249E">
              <w:rPr>
                <w:sz w:val="16"/>
                <w:szCs w:val="16"/>
              </w:rPr>
              <w:t>Buggenum-Boxmeer (</w:t>
            </w:r>
            <w:proofErr w:type="spellStart"/>
            <w:r w:rsidRPr="0055249E">
              <w:rPr>
                <w:sz w:val="16"/>
                <w:szCs w:val="16"/>
              </w:rPr>
              <w:t>rkm</w:t>
            </w:r>
            <w:proofErr w:type="spellEnd"/>
            <w:r w:rsidRPr="0055249E">
              <w:rPr>
                <w:sz w:val="16"/>
                <w:szCs w:val="16"/>
              </w:rPr>
              <w:t xml:space="preserve"> 87-150)</w:t>
            </w:r>
          </w:p>
        </w:tc>
      </w:tr>
      <w:tr w:rsidR="00173E43" w14:paraId="3A74B10F" w14:textId="77777777" w:rsidTr="00173E43">
        <w:tc>
          <w:tcPr>
            <w:cnfStyle w:val="001000000000" w:firstRow="0" w:lastRow="0" w:firstColumn="1" w:lastColumn="0" w:oddVBand="0" w:evenVBand="0" w:oddHBand="0" w:evenHBand="0" w:firstRowFirstColumn="0" w:firstRowLastColumn="0" w:lastRowFirstColumn="0" w:lastRowLastColumn="0"/>
            <w:tcW w:w="851" w:type="dxa"/>
            <w:tcBorders>
              <w:bottom w:val="single" w:sz="4" w:space="0" w:color="5B9BD5" w:themeColor="accent1"/>
            </w:tcBorders>
          </w:tcPr>
          <w:p w14:paraId="4265EF9C" w14:textId="77777777" w:rsidR="00173E43" w:rsidRPr="0055249E" w:rsidRDefault="00173E43" w:rsidP="00A277E1">
            <w:pPr>
              <w:jc w:val="both"/>
              <w:rPr>
                <w:b w:val="0"/>
                <w:sz w:val="16"/>
                <w:szCs w:val="16"/>
              </w:rPr>
            </w:pPr>
            <w:r w:rsidRPr="0055249E">
              <w:rPr>
                <w:b w:val="0"/>
                <w:sz w:val="16"/>
                <w:szCs w:val="16"/>
              </w:rPr>
              <w:t>C</w:t>
            </w:r>
          </w:p>
        </w:tc>
        <w:tc>
          <w:tcPr>
            <w:tcW w:w="1669" w:type="dxa"/>
            <w:tcBorders>
              <w:bottom w:val="single" w:sz="4" w:space="0" w:color="5B9BD5" w:themeColor="accent1"/>
            </w:tcBorders>
          </w:tcPr>
          <w:p w14:paraId="5BA60558" w14:textId="77777777" w:rsidR="00173E43" w:rsidRPr="00173E43" w:rsidRDefault="00173E43" w:rsidP="00F54AAD">
            <w:pPr>
              <w:jc w:val="both"/>
              <w:cnfStyle w:val="000000000000" w:firstRow="0" w:lastRow="0" w:firstColumn="0" w:lastColumn="0" w:oddVBand="0" w:evenVBand="0" w:oddHBand="0" w:evenHBand="0" w:firstRowFirstColumn="0" w:firstRowLastColumn="0" w:lastRowFirstColumn="0" w:lastRowLastColumn="0"/>
              <w:rPr>
                <w:sz w:val="16"/>
                <w:szCs w:val="16"/>
              </w:rPr>
            </w:pPr>
            <w:r w:rsidRPr="00173E43">
              <w:rPr>
                <w:sz w:val="16"/>
                <w:szCs w:val="16"/>
              </w:rPr>
              <w:t>33 x 30 x 18</w:t>
            </w:r>
          </w:p>
        </w:tc>
        <w:tc>
          <w:tcPr>
            <w:tcW w:w="1733" w:type="dxa"/>
            <w:tcBorders>
              <w:bottom w:val="single" w:sz="4" w:space="0" w:color="5B9BD5" w:themeColor="accent1"/>
            </w:tcBorders>
          </w:tcPr>
          <w:p w14:paraId="0B27DA5D" w14:textId="77777777" w:rsidR="00173E43" w:rsidRPr="00173E43" w:rsidRDefault="00173E43" w:rsidP="00F54AAD">
            <w:pPr>
              <w:jc w:val="both"/>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0.10</w:t>
            </w:r>
          </w:p>
        </w:tc>
        <w:tc>
          <w:tcPr>
            <w:tcW w:w="3458" w:type="dxa"/>
            <w:tcBorders>
              <w:bottom w:val="single" w:sz="4" w:space="0" w:color="5B9BD5" w:themeColor="accent1"/>
            </w:tcBorders>
          </w:tcPr>
          <w:p w14:paraId="12F0C9A6" w14:textId="77777777" w:rsidR="00173E43" w:rsidRPr="0055249E" w:rsidRDefault="00173E43" w:rsidP="00A277E1">
            <w:pPr>
              <w:jc w:val="both"/>
              <w:cnfStyle w:val="000000000000" w:firstRow="0" w:lastRow="0" w:firstColumn="0" w:lastColumn="0" w:oddVBand="0" w:evenVBand="0" w:oddHBand="0" w:evenHBand="0" w:firstRowFirstColumn="0" w:firstRowLastColumn="0" w:lastRowFirstColumn="0" w:lastRowLastColumn="0"/>
              <w:rPr>
                <w:sz w:val="16"/>
                <w:szCs w:val="16"/>
              </w:rPr>
            </w:pPr>
            <w:r w:rsidRPr="0055249E">
              <w:rPr>
                <w:sz w:val="16"/>
                <w:szCs w:val="16"/>
              </w:rPr>
              <w:t>Boxmeer-Keizersveer (</w:t>
            </w:r>
            <w:proofErr w:type="spellStart"/>
            <w:r w:rsidRPr="0055249E">
              <w:rPr>
                <w:sz w:val="16"/>
                <w:szCs w:val="16"/>
              </w:rPr>
              <w:t>rkm</w:t>
            </w:r>
            <w:proofErr w:type="spellEnd"/>
            <w:r w:rsidRPr="0055249E">
              <w:rPr>
                <w:sz w:val="16"/>
                <w:szCs w:val="16"/>
              </w:rPr>
              <w:t xml:space="preserve"> 150-247,5)</w:t>
            </w:r>
          </w:p>
        </w:tc>
      </w:tr>
    </w:tbl>
    <w:p w14:paraId="024F504B" w14:textId="77777777" w:rsidR="006862F4" w:rsidRDefault="006862F4" w:rsidP="00EC5690">
      <w:pPr>
        <w:jc w:val="both"/>
      </w:pPr>
    </w:p>
    <w:p w14:paraId="46822E7B" w14:textId="2A5BB219" w:rsidR="00EC5690" w:rsidRDefault="00A277E1" w:rsidP="00EC5690">
      <w:pPr>
        <w:jc w:val="both"/>
      </w:pPr>
      <w:r>
        <w:t>Van Veen</w:t>
      </w:r>
      <w:r w:rsidR="00345BC3">
        <w:t>h</w:t>
      </w:r>
      <w:r>
        <w:t xml:space="preserve">appers zijn ontwikkeld voor het bemonsteren van zandige bodems.  Door de constructie zijn ze </w:t>
      </w:r>
      <w:r w:rsidR="00EC5690">
        <w:t xml:space="preserve">minder </w:t>
      </w:r>
      <w:r>
        <w:t>geschikt voor grindrijke sedimenten</w:t>
      </w:r>
      <w:r w:rsidR="00EC5690">
        <w:t>. Bij dit soort sediment</w:t>
      </w:r>
      <w:r>
        <w:t xml:space="preserve"> komt het regelmatig voor dat de grijper niet geheel sluit omdat er kiezels </w:t>
      </w:r>
      <w:r w:rsidR="00EC5690">
        <w:t xml:space="preserve">tussen de beide bakken blijven zitten, </w:t>
      </w:r>
      <w:r>
        <w:t xml:space="preserve">met als gevolg sedimentverlies. Als lekverliezen </w:t>
      </w:r>
      <w:r w:rsidR="00EC5690">
        <w:lastRenderedPageBreak/>
        <w:t xml:space="preserve">werden </w:t>
      </w:r>
      <w:r>
        <w:t xml:space="preserve">waargenomen </w:t>
      </w:r>
      <w:r w:rsidR="00EC5690">
        <w:t xml:space="preserve">is </w:t>
      </w:r>
      <w:r>
        <w:t>de monstername herhaald</w:t>
      </w:r>
      <w:r w:rsidR="00EC5690">
        <w:t xml:space="preserve">. Als na </w:t>
      </w:r>
      <w:r w:rsidR="00AE5D5B">
        <w:t>vijf</w:t>
      </w:r>
      <w:r w:rsidR="00EC5690">
        <w:t xml:space="preserve"> pogingen nog gee</w:t>
      </w:r>
      <w:r w:rsidR="00345BC3">
        <w:t>n goed monster verkregen was, werd de bemonstering afgebroken.</w:t>
      </w:r>
      <w:r w:rsidR="007C0C65">
        <w:t xml:space="preserve"> </w:t>
      </w:r>
    </w:p>
    <w:p w14:paraId="638E1588" w14:textId="690B26A0" w:rsidR="00345BC3" w:rsidRDefault="00EC5690" w:rsidP="006862F4">
      <w:pPr>
        <w:ind w:firstLine="426"/>
        <w:jc w:val="both"/>
      </w:pPr>
      <w:r>
        <w:t>De bemons</w:t>
      </w:r>
      <w:r w:rsidR="00345BC3">
        <w:t xml:space="preserve">teringsdiepte varieerde tussen </w:t>
      </w:r>
      <w:r w:rsidR="00345BC3">
        <w:rPr>
          <w:highlight w:val="yellow"/>
        </w:rPr>
        <w:t>5</w:t>
      </w:r>
      <w:r>
        <w:t xml:space="preserve"> en </w:t>
      </w:r>
      <w:r w:rsidR="00492EA5">
        <w:rPr>
          <w:highlight w:val="yellow"/>
        </w:rPr>
        <w:t>20</w:t>
      </w:r>
      <w:r>
        <w:t xml:space="preserve"> cm. </w:t>
      </w:r>
      <w:r w:rsidR="00C341AF">
        <w:t xml:space="preserve">Als richtwaarde kan </w:t>
      </w:r>
      <w:r w:rsidR="00C341AF" w:rsidRPr="00C341AF">
        <w:rPr>
          <w:highlight w:val="yellow"/>
        </w:rPr>
        <w:t>10</w:t>
      </w:r>
      <w:r w:rsidR="00C341AF">
        <w:t xml:space="preserve"> cm worden aangehouden. </w:t>
      </w:r>
      <w:r w:rsidR="00A277E1">
        <w:t xml:space="preserve">De </w:t>
      </w:r>
      <w:r w:rsidR="00345BC3">
        <w:t>penetratie</w:t>
      </w:r>
      <w:r w:rsidR="00A277E1">
        <w:t>diepte</w:t>
      </w:r>
      <w:r w:rsidR="00345BC3">
        <w:t xml:space="preserve"> bij Van Veenbemonstering</w:t>
      </w:r>
      <w:r w:rsidR="00A277E1">
        <w:t xml:space="preserve"> is </w:t>
      </w:r>
      <w:r w:rsidR="00345BC3">
        <w:t xml:space="preserve">niet te controleren en </w:t>
      </w:r>
      <w:r w:rsidR="00A277E1">
        <w:t xml:space="preserve">afhankelijk van de grootte van de </w:t>
      </w:r>
      <w:proofErr w:type="spellStart"/>
      <w:r w:rsidR="00A277E1">
        <w:t>happer</w:t>
      </w:r>
      <w:proofErr w:type="spellEnd"/>
      <w:r w:rsidR="00A277E1">
        <w:t xml:space="preserve"> in combinatie met de scheefstand bij het landen op de bodem en de </w:t>
      </w:r>
      <w:r>
        <w:t>grofheid</w:t>
      </w:r>
      <w:r w:rsidR="00A277E1">
        <w:t xml:space="preserve"> van het sediment. Hoe grover </w:t>
      </w:r>
      <w:r>
        <w:t>het grind</w:t>
      </w:r>
      <w:r w:rsidR="00A277E1">
        <w:t xml:space="preserve"> des te geringer is de penetratie</w:t>
      </w:r>
      <w:r w:rsidR="00345BC3">
        <w:t>diepte</w:t>
      </w:r>
      <w:r w:rsidR="00A277E1">
        <w:t xml:space="preserve"> van </w:t>
      </w:r>
      <w:r w:rsidR="00CB2004">
        <w:t xml:space="preserve">de </w:t>
      </w:r>
      <w:proofErr w:type="spellStart"/>
      <w:r w:rsidR="003B1A21">
        <w:t>happer</w:t>
      </w:r>
      <w:proofErr w:type="spellEnd"/>
      <w:r w:rsidR="00A277E1">
        <w:t xml:space="preserve"> in de bodem.</w:t>
      </w:r>
      <w:r w:rsidR="00345BC3" w:rsidRPr="00345BC3">
        <w:t xml:space="preserve"> </w:t>
      </w:r>
      <w:r w:rsidR="006862F4">
        <w:t>Te verwachten is, dat bij de bemonstering soms uitsluitend de pleisterlaag opgeschept is, en soms ook een deel van het substraat.</w:t>
      </w:r>
    </w:p>
    <w:p w14:paraId="1B4C214E" w14:textId="3064BA46" w:rsidR="006862F4" w:rsidRDefault="006862F4" w:rsidP="00345BC3">
      <w:pPr>
        <w:jc w:val="both"/>
      </w:pPr>
    </w:p>
    <w:p w14:paraId="17F429F5" w14:textId="1ACC2733" w:rsidR="006862F4" w:rsidRDefault="00277838" w:rsidP="00345BC3">
      <w:pPr>
        <w:jc w:val="both"/>
      </w:pPr>
      <w:r>
        <w:rPr>
          <w:noProof/>
        </w:rPr>
        <w:drawing>
          <wp:anchor distT="0" distB="0" distL="114300" distR="114300" simplePos="0" relativeHeight="251716608" behindDoc="0" locked="0" layoutInCell="1" allowOverlap="1" wp14:anchorId="796E8FDC" wp14:editId="619F24D6">
            <wp:simplePos x="0" y="0"/>
            <wp:positionH relativeFrom="margin">
              <wp:align>left</wp:align>
            </wp:positionH>
            <wp:positionV relativeFrom="paragraph">
              <wp:posOffset>57509</wp:posOffset>
            </wp:positionV>
            <wp:extent cx="3321050" cy="2305050"/>
            <wp:effectExtent l="0" t="0" r="0" b="0"/>
            <wp:wrapSquare wrapText="bothSides"/>
            <wp:docPr id="58" name="Afbeelding 58" descr="C:\Users\fringsr\AppData\Local\Microsoft\Windows\INetCache\Content.Word\Veen-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fringsr\AppData\Local\Microsoft\Windows\INetCache\Content.Word\Veen-08.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321050" cy="23050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B759358" w14:textId="698A3AE2" w:rsidR="006862F4" w:rsidRDefault="006862F4" w:rsidP="00345BC3">
      <w:pPr>
        <w:jc w:val="both"/>
      </w:pPr>
    </w:p>
    <w:p w14:paraId="78428B8F" w14:textId="4127DA65" w:rsidR="006F6C75" w:rsidRDefault="006F6C75" w:rsidP="00345BC3">
      <w:pPr>
        <w:jc w:val="both"/>
      </w:pPr>
      <w:r>
        <w:t xml:space="preserve"> </w:t>
      </w:r>
    </w:p>
    <w:p w14:paraId="63B7A156" w14:textId="4DD88205" w:rsidR="006862F4" w:rsidRDefault="006862F4" w:rsidP="00345BC3">
      <w:pPr>
        <w:jc w:val="both"/>
      </w:pPr>
    </w:p>
    <w:p w14:paraId="0600EABD" w14:textId="2A8BC0AB" w:rsidR="006862F4" w:rsidRDefault="006862F4" w:rsidP="00345BC3">
      <w:pPr>
        <w:jc w:val="both"/>
      </w:pPr>
    </w:p>
    <w:p w14:paraId="4E6B1D90" w14:textId="3EB779EC" w:rsidR="00703A2C" w:rsidRDefault="00703A2C" w:rsidP="00345BC3">
      <w:pPr>
        <w:jc w:val="both"/>
      </w:pPr>
    </w:p>
    <w:p w14:paraId="1FCD2741" w14:textId="77777777" w:rsidR="00703A2C" w:rsidRDefault="00703A2C" w:rsidP="00345BC3">
      <w:pPr>
        <w:jc w:val="both"/>
      </w:pPr>
    </w:p>
    <w:p w14:paraId="547955A2" w14:textId="10AEE87A" w:rsidR="006862F4" w:rsidRDefault="006862F4" w:rsidP="00345BC3">
      <w:pPr>
        <w:jc w:val="both"/>
      </w:pPr>
    </w:p>
    <w:p w14:paraId="211945F9" w14:textId="36101DC4" w:rsidR="00B67805" w:rsidRDefault="00B67805" w:rsidP="00345BC3">
      <w:pPr>
        <w:jc w:val="both"/>
      </w:pPr>
    </w:p>
    <w:p w14:paraId="2352C989" w14:textId="77777777" w:rsidR="00B67805" w:rsidRDefault="00B67805" w:rsidP="00345BC3">
      <w:pPr>
        <w:jc w:val="both"/>
      </w:pPr>
    </w:p>
    <w:p w14:paraId="10D753D8" w14:textId="77777777" w:rsidR="003B1A21" w:rsidRDefault="003B1A21" w:rsidP="00345BC3">
      <w:pPr>
        <w:jc w:val="both"/>
        <w:rPr>
          <w:i/>
          <w:sz w:val="16"/>
          <w:szCs w:val="16"/>
        </w:rPr>
      </w:pPr>
    </w:p>
    <w:p w14:paraId="7C225D2E" w14:textId="77777777" w:rsidR="003B1A21" w:rsidRDefault="003B1A21" w:rsidP="00345BC3">
      <w:pPr>
        <w:jc w:val="both"/>
        <w:rPr>
          <w:i/>
          <w:sz w:val="16"/>
          <w:szCs w:val="16"/>
        </w:rPr>
      </w:pPr>
    </w:p>
    <w:p w14:paraId="54F973D1" w14:textId="77777777" w:rsidR="003B1A21" w:rsidRDefault="003B1A21" w:rsidP="00345BC3">
      <w:pPr>
        <w:jc w:val="both"/>
        <w:rPr>
          <w:i/>
          <w:sz w:val="16"/>
          <w:szCs w:val="16"/>
        </w:rPr>
      </w:pPr>
    </w:p>
    <w:p w14:paraId="64BF610F" w14:textId="77777777" w:rsidR="003B1A21" w:rsidRDefault="003B1A21" w:rsidP="00345BC3">
      <w:pPr>
        <w:jc w:val="both"/>
        <w:rPr>
          <w:i/>
          <w:sz w:val="16"/>
          <w:szCs w:val="16"/>
        </w:rPr>
      </w:pPr>
    </w:p>
    <w:p w14:paraId="2CCDF995" w14:textId="77777777" w:rsidR="003B1A21" w:rsidRDefault="003B1A21" w:rsidP="00345BC3">
      <w:pPr>
        <w:jc w:val="both"/>
        <w:rPr>
          <w:i/>
          <w:sz w:val="16"/>
          <w:szCs w:val="16"/>
        </w:rPr>
      </w:pPr>
    </w:p>
    <w:p w14:paraId="5862EFB6" w14:textId="77777777" w:rsidR="003B1A21" w:rsidRDefault="003B1A21" w:rsidP="00345BC3">
      <w:pPr>
        <w:jc w:val="both"/>
        <w:rPr>
          <w:i/>
          <w:sz w:val="16"/>
          <w:szCs w:val="16"/>
        </w:rPr>
      </w:pPr>
    </w:p>
    <w:p w14:paraId="68C231D8" w14:textId="77777777" w:rsidR="003B1A21" w:rsidRDefault="003B1A21" w:rsidP="00345BC3">
      <w:pPr>
        <w:jc w:val="both"/>
        <w:rPr>
          <w:i/>
          <w:sz w:val="16"/>
          <w:szCs w:val="16"/>
        </w:rPr>
      </w:pPr>
    </w:p>
    <w:p w14:paraId="603FE948" w14:textId="55D03AF1" w:rsidR="006862F4" w:rsidRPr="003B1A21" w:rsidRDefault="006862F4" w:rsidP="00345BC3">
      <w:pPr>
        <w:jc w:val="both"/>
        <w:rPr>
          <w:i/>
          <w:sz w:val="16"/>
          <w:szCs w:val="16"/>
        </w:rPr>
      </w:pPr>
      <w:r w:rsidRPr="00277838">
        <w:rPr>
          <w:i/>
          <w:sz w:val="16"/>
          <w:szCs w:val="16"/>
        </w:rPr>
        <w:t xml:space="preserve">Fig. </w:t>
      </w:r>
      <w:r w:rsidR="002E64DB" w:rsidRPr="00277838">
        <w:rPr>
          <w:i/>
          <w:sz w:val="16"/>
          <w:szCs w:val="16"/>
        </w:rPr>
        <w:t>5</w:t>
      </w:r>
      <w:r w:rsidR="003B1A21" w:rsidRPr="00277838">
        <w:rPr>
          <w:i/>
          <w:sz w:val="16"/>
          <w:szCs w:val="16"/>
        </w:rPr>
        <w:t>.</w:t>
      </w:r>
      <w:r w:rsidRPr="00277838">
        <w:rPr>
          <w:i/>
          <w:sz w:val="16"/>
          <w:szCs w:val="16"/>
        </w:rPr>
        <w:t xml:space="preserve"> Van</w:t>
      </w:r>
      <w:r w:rsidRPr="003B1A21">
        <w:rPr>
          <w:i/>
          <w:sz w:val="16"/>
          <w:szCs w:val="16"/>
        </w:rPr>
        <w:t xml:space="preserve"> </w:t>
      </w:r>
      <w:proofErr w:type="spellStart"/>
      <w:r w:rsidRPr="003B1A21">
        <w:rPr>
          <w:i/>
          <w:sz w:val="16"/>
          <w:szCs w:val="16"/>
        </w:rPr>
        <w:t>Veenhapper</w:t>
      </w:r>
      <w:proofErr w:type="spellEnd"/>
      <w:r w:rsidRPr="003B1A21">
        <w:rPr>
          <w:i/>
          <w:sz w:val="16"/>
          <w:szCs w:val="16"/>
        </w:rPr>
        <w:t xml:space="preserve"> </w:t>
      </w:r>
      <w:r w:rsidR="00277838">
        <w:rPr>
          <w:i/>
          <w:sz w:val="16"/>
          <w:szCs w:val="16"/>
        </w:rPr>
        <w:t>(R.M. Frings, jan. 2004)</w:t>
      </w:r>
    </w:p>
    <w:p w14:paraId="43AA9769" w14:textId="366C78FE" w:rsidR="006862F4" w:rsidRDefault="006862F4" w:rsidP="00345BC3">
      <w:pPr>
        <w:jc w:val="both"/>
      </w:pPr>
    </w:p>
    <w:p w14:paraId="4D285FAA" w14:textId="38B8C564" w:rsidR="00B67805" w:rsidRDefault="00345BC3" w:rsidP="00B67805">
      <w:pPr>
        <w:jc w:val="both"/>
      </w:pPr>
      <w:r w:rsidRPr="00747738">
        <w:t xml:space="preserve">Het </w:t>
      </w:r>
      <w:r w:rsidR="0055249E">
        <w:t xml:space="preserve">sediment </w:t>
      </w:r>
      <w:r w:rsidR="0083360F">
        <w:t>dat</w:t>
      </w:r>
      <w:r w:rsidR="0083360F" w:rsidRPr="0083360F">
        <w:t xml:space="preserve"> </w:t>
      </w:r>
      <w:r w:rsidR="0083360F" w:rsidRPr="00747738">
        <w:t xml:space="preserve">met </w:t>
      </w:r>
      <w:proofErr w:type="spellStart"/>
      <w:r w:rsidR="0083360F">
        <w:t>happer</w:t>
      </w:r>
      <w:proofErr w:type="spellEnd"/>
      <w:r w:rsidR="0083360F">
        <w:t xml:space="preserve"> A is verzameld,</w:t>
      </w:r>
      <w:r w:rsidR="0083360F" w:rsidRPr="00747738">
        <w:t xml:space="preserve"> is </w:t>
      </w:r>
      <w:r w:rsidR="0083360F">
        <w:t>los</w:t>
      </w:r>
      <w:r w:rsidR="0083360F" w:rsidRPr="00747738">
        <w:t xml:space="preserve"> op het dek gestort. </w:t>
      </w:r>
      <w:r w:rsidR="0083360F">
        <w:t xml:space="preserve">Na het aanbrengen van een liniaal en een locatielabel, is een foto gemaakt. Vervolgens is een </w:t>
      </w:r>
      <w:r w:rsidR="0083360F" w:rsidRPr="00747738">
        <w:t xml:space="preserve">representatief deelmonster </w:t>
      </w:r>
      <w:r w:rsidR="00127930">
        <w:t>genomen.</w:t>
      </w:r>
      <w:r w:rsidR="00127930" w:rsidRPr="00127930">
        <w:t xml:space="preserve"> </w:t>
      </w:r>
      <w:r w:rsidR="00127930">
        <w:t xml:space="preserve">Het sediment dat met </w:t>
      </w:r>
      <w:proofErr w:type="spellStart"/>
      <w:r w:rsidR="00127930">
        <w:t>happer</w:t>
      </w:r>
      <w:proofErr w:type="spellEnd"/>
      <w:r w:rsidR="00127930">
        <w:t xml:space="preserve"> B en C is verzameld, is </w:t>
      </w:r>
      <w:r w:rsidR="00127930" w:rsidRPr="00747738">
        <w:t xml:space="preserve">via een trechter geleegd in een verzamelbak. </w:t>
      </w:r>
      <w:r w:rsidR="00127930">
        <w:t xml:space="preserve">Na het aanbrengen van een liniaal en een locatielabel, is ook hiervan een foto gemaakt en </w:t>
      </w:r>
      <w:r w:rsidR="00127930" w:rsidRPr="00747738">
        <w:t>een representatief deelmonster geschept.</w:t>
      </w:r>
      <w:r w:rsidR="00127930">
        <w:t xml:space="preserve"> Het streefvolume van monsters </w:t>
      </w:r>
      <w:r w:rsidR="00517600">
        <w:t xml:space="preserve">genomen met </w:t>
      </w:r>
      <w:proofErr w:type="spellStart"/>
      <w:r w:rsidR="00517600">
        <w:t>happer</w:t>
      </w:r>
      <w:proofErr w:type="spellEnd"/>
      <w:r w:rsidR="00517600">
        <w:t xml:space="preserve"> A </w:t>
      </w:r>
      <w:r w:rsidR="00127930">
        <w:t>bedroeg 10 liter</w:t>
      </w:r>
      <w:r w:rsidR="00517600">
        <w:t xml:space="preserve">. Het streefvolume voor monsters genomen met </w:t>
      </w:r>
      <w:proofErr w:type="spellStart"/>
      <w:r w:rsidR="00517600">
        <w:t>happer</w:t>
      </w:r>
      <w:proofErr w:type="spellEnd"/>
      <w:r w:rsidR="00517600">
        <w:t xml:space="preserve"> B of C</w:t>
      </w:r>
      <w:r w:rsidR="00127930">
        <w:t xml:space="preserve"> </w:t>
      </w:r>
      <w:r w:rsidR="00517600">
        <w:t xml:space="preserve">bedroeg 6 liter voor grindrijke sedimenten en 3 liter voor zandige sedimenten. Deze </w:t>
      </w:r>
      <w:r w:rsidR="00B67805">
        <w:t>streef</w:t>
      </w:r>
      <w:r w:rsidR="00517600">
        <w:t xml:space="preserve">waarden corresponderen met monstermassa’s van </w:t>
      </w:r>
      <w:r w:rsidR="00B67805">
        <w:t xml:space="preserve">16, 10 en 5 liter. In de praktijk waren de monsters, zeker bij </w:t>
      </w:r>
      <w:proofErr w:type="spellStart"/>
      <w:r w:rsidR="00B67805">
        <w:t>happer</w:t>
      </w:r>
      <w:proofErr w:type="spellEnd"/>
      <w:r w:rsidR="00B67805">
        <w:t xml:space="preserve"> A en B beduidend kleiner (Fig. </w:t>
      </w:r>
      <w:r w:rsidR="0052171E">
        <w:t>6</w:t>
      </w:r>
      <w:r w:rsidR="00B67805">
        <w:t xml:space="preserve">). Alle deelmonsters zijn luchtdicht verpakt in drie- of tienliteremmers, voorzien van een barcode met locatieaanduiding en </w:t>
      </w:r>
      <w:r w:rsidR="00B67805" w:rsidRPr="00C77AD9">
        <w:t>op transport gezet voor la</w:t>
      </w:r>
      <w:r w:rsidR="00B67805">
        <w:t>boratoriumonderzoek.</w:t>
      </w:r>
    </w:p>
    <w:p w14:paraId="20EAD5B3" w14:textId="77777777" w:rsidR="00B67805" w:rsidRDefault="00B67805" w:rsidP="00B67805">
      <w:pPr>
        <w:ind w:firstLine="426"/>
        <w:jc w:val="both"/>
      </w:pPr>
      <w:r>
        <w:t>Tijdens de bemonsteringscampagne is een logboek bijgehouden. Hierin staat voor elke locatie nadere informatie over de monstername, zoals de datum, het aantal bemonsteringspogingen, eventuele lekverliezen en de monstercodering. Ook relevante kenmerken van de rivierbodem die de bemonstering beïnvloedden, zijn gerapporteerd.</w:t>
      </w:r>
    </w:p>
    <w:p w14:paraId="6C14FECE" w14:textId="77777777" w:rsidR="00B67805" w:rsidRPr="00691E9E" w:rsidRDefault="00B67805" w:rsidP="00B67805">
      <w:pPr>
        <w:ind w:firstLine="426"/>
        <w:jc w:val="both"/>
      </w:pPr>
      <w:r w:rsidRPr="00691E9E">
        <w:t xml:space="preserve">Tijdens de bemonsteringscampagne was de Rijksrederij verantwoordelijk voor  de navigatie, de positiebepaling en de bediening </w:t>
      </w:r>
      <w:r>
        <w:t xml:space="preserve">van de </w:t>
      </w:r>
      <w:r w:rsidRPr="00691E9E">
        <w:t xml:space="preserve">hydraulische kraan. Ingenieursbureau </w:t>
      </w:r>
      <w:proofErr w:type="spellStart"/>
      <w:r w:rsidRPr="00691E9E">
        <w:t>Cicom</w:t>
      </w:r>
      <w:proofErr w:type="spellEnd"/>
      <w:r w:rsidRPr="00691E9E">
        <w:t xml:space="preserve"> &amp; Copier was verantwoordelijk voor de monstername, de foto-opname, het bijhouden van het logboek en de kwaliteitsborging.</w:t>
      </w:r>
    </w:p>
    <w:p w14:paraId="513A32D3" w14:textId="77777777" w:rsidR="00127930" w:rsidRDefault="00127930" w:rsidP="00AE5D5B">
      <w:pPr>
        <w:jc w:val="both"/>
      </w:pPr>
    </w:p>
    <w:p w14:paraId="18CC1184" w14:textId="4E1E5D9B" w:rsidR="00B67805" w:rsidRDefault="00B67805">
      <w:pPr>
        <w:spacing w:line="240" w:lineRule="auto"/>
      </w:pPr>
    </w:p>
    <w:p w14:paraId="2EC2EF89" w14:textId="7D70775D" w:rsidR="00127930" w:rsidRDefault="00127930" w:rsidP="00AE5D5B">
      <w:pPr>
        <w:jc w:val="both"/>
      </w:pPr>
    </w:p>
    <w:p w14:paraId="540E2B2C" w14:textId="68DB7D49" w:rsidR="00127930" w:rsidRDefault="00D51264" w:rsidP="00AE5D5B">
      <w:pPr>
        <w:jc w:val="both"/>
      </w:pPr>
      <w:r>
        <w:rPr>
          <w:noProof/>
        </w:rPr>
        <w:lastRenderedPageBreak/>
        <w:drawing>
          <wp:anchor distT="0" distB="0" distL="114300" distR="114300" simplePos="0" relativeHeight="251668480" behindDoc="0" locked="0" layoutInCell="1" allowOverlap="1" wp14:anchorId="37DBA5F4" wp14:editId="3154FDC9">
            <wp:simplePos x="0" y="0"/>
            <wp:positionH relativeFrom="margin">
              <wp:align>left</wp:align>
            </wp:positionH>
            <wp:positionV relativeFrom="paragraph">
              <wp:posOffset>0</wp:posOffset>
            </wp:positionV>
            <wp:extent cx="4855210" cy="2534920"/>
            <wp:effectExtent l="0" t="0" r="2540" b="0"/>
            <wp:wrapSquare wrapText="bothSides"/>
            <wp:docPr id="46"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fbeelding 3"/>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4075" t="13873" r="3565" b="4047"/>
                    <a:stretch/>
                  </pic:blipFill>
                  <pic:spPr bwMode="auto">
                    <a:xfrm>
                      <a:off x="0" y="0"/>
                      <a:ext cx="4855210" cy="25349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C39A667" w14:textId="35AF2473" w:rsidR="00B67805" w:rsidRPr="00B67805" w:rsidRDefault="00B67805" w:rsidP="00B67805">
      <w:r w:rsidRPr="00B67805">
        <w:rPr>
          <w:i/>
          <w:sz w:val="16"/>
          <w:szCs w:val="16"/>
        </w:rPr>
        <w:t xml:space="preserve">Fig. </w:t>
      </w:r>
      <w:r w:rsidR="002E64DB">
        <w:rPr>
          <w:i/>
          <w:sz w:val="16"/>
          <w:szCs w:val="16"/>
        </w:rPr>
        <w:t>6</w:t>
      </w:r>
      <w:r w:rsidRPr="00B67805">
        <w:rPr>
          <w:i/>
          <w:sz w:val="16"/>
          <w:szCs w:val="16"/>
        </w:rPr>
        <w:t>.</w:t>
      </w:r>
      <w:r w:rsidRPr="003B1A21">
        <w:rPr>
          <w:i/>
          <w:sz w:val="16"/>
          <w:szCs w:val="16"/>
        </w:rPr>
        <w:t xml:space="preserve"> </w:t>
      </w:r>
      <w:r>
        <w:rPr>
          <w:i/>
          <w:sz w:val="16"/>
          <w:szCs w:val="16"/>
        </w:rPr>
        <w:t xml:space="preserve">Monstermassa’s (drooggewicht) </w:t>
      </w:r>
    </w:p>
    <w:p w14:paraId="04C6390E" w14:textId="0C5FD2D9" w:rsidR="004840AA" w:rsidRDefault="004840AA" w:rsidP="00B67805">
      <w:pPr>
        <w:pStyle w:val="Huisstijl-Kop3"/>
      </w:pPr>
      <w:bookmarkStart w:id="23" w:name="_Toc104384049"/>
      <w:r>
        <w:t>Beeldopnames van de rivierbodem</w:t>
      </w:r>
      <w:bookmarkEnd w:id="23"/>
    </w:p>
    <w:p w14:paraId="43879019" w14:textId="63292FFC" w:rsidR="004840AA" w:rsidRDefault="004840AA" w:rsidP="004840AA"/>
    <w:p w14:paraId="43E15FC2" w14:textId="77777777" w:rsidR="001430A3" w:rsidRDefault="001430A3" w:rsidP="00277838">
      <w:pPr>
        <w:jc w:val="both"/>
      </w:pPr>
      <w:r>
        <w:t xml:space="preserve">Oorspronkelijk was het de bedoeling om direct voorafgaand aan de bemonstering op elk monsterpunt beeldopnames van de rivierbedding te maken. In de praktijk bleek dit niet realiseerbaar. </w:t>
      </w:r>
    </w:p>
    <w:p w14:paraId="4E745E76" w14:textId="4EA31DE4" w:rsidR="009B3BB1" w:rsidRDefault="001430A3" w:rsidP="009B3BB1">
      <w:pPr>
        <w:ind w:firstLine="709"/>
        <w:jc w:val="both"/>
      </w:pPr>
      <w:r>
        <w:t xml:space="preserve">Wel is ervoor gekozen om op de zuidelijke Maastrajecten </w:t>
      </w:r>
      <w:r w:rsidRPr="001430A3">
        <w:t>(</w:t>
      </w:r>
      <w:proofErr w:type="spellStart"/>
      <w:r w:rsidRPr="001430A3">
        <w:t>Bovenmaas</w:t>
      </w:r>
      <w:proofErr w:type="spellEnd"/>
      <w:r w:rsidRPr="001430A3">
        <w:t>, G</w:t>
      </w:r>
      <w:r>
        <w:t>emeenschappelijke Maas, stuwpand Linne) waar sedimentbemonstering met Van Veengrijpers niet mogelijk is (zie §5.2), beeldopnames van de rivierbedding te maken, zodat gebruikers zich toch een beeld van de textuur van de rivierbedding kunnen vormen.</w:t>
      </w:r>
      <w:r w:rsidR="009B3BB1">
        <w:t xml:space="preserve"> Dit is gebeurd op het traject van </w:t>
      </w:r>
      <w:proofErr w:type="spellStart"/>
      <w:r w:rsidR="009B3BB1">
        <w:t>rkm</w:t>
      </w:r>
      <w:proofErr w:type="spellEnd"/>
      <w:r w:rsidR="009B3BB1">
        <w:t xml:space="preserve"> 0 tot en met </w:t>
      </w:r>
      <w:proofErr w:type="spellStart"/>
      <w:r w:rsidR="009B3BB1">
        <w:t>rkm</w:t>
      </w:r>
      <w:proofErr w:type="spellEnd"/>
      <w:r w:rsidR="009B3BB1">
        <w:t xml:space="preserve"> 80. Wederom </w:t>
      </w:r>
      <w:r w:rsidR="009B3BB1" w:rsidRPr="009B3BB1">
        <w:t>werd de Ir. FW. Conrad ingezet.</w:t>
      </w:r>
      <w:r w:rsidR="009B3BB1">
        <w:t xml:space="preserve"> Nu was aan de hydraulische kraan van de Ir. FW. Conrad een frame bevestigd, dat op de rivierbodem geplaatst kon worden. Aan het frame was op een afstand van 70 cm boven de rivierbodem een onderwatercamera van het merk Sony (type RX 100 V) bevestigd.</w:t>
      </w:r>
      <w:r w:rsidR="009B3BB1" w:rsidRPr="009B3BB1">
        <w:t xml:space="preserve"> </w:t>
      </w:r>
      <w:r w:rsidR="009B3BB1">
        <w:t xml:space="preserve">Deze camera beschikt over een </w:t>
      </w:r>
      <w:proofErr w:type="spellStart"/>
      <w:r w:rsidR="009B3BB1">
        <w:t>timelapsefunctie</w:t>
      </w:r>
      <w:proofErr w:type="spellEnd"/>
      <w:r w:rsidR="009B3BB1">
        <w:t>, zodat met een vast interval onderwateropnames van de rivierbodem gemaakt konden worden. Daarvan is steeds de beste geselecteerd. Daarnaast is op een groot aantal locaties ook een video-opname van de rivierbodem gemaakt. Daartoe was de camera via een coaxkabel verbonden met een bedienmodule op het dek.</w:t>
      </w:r>
    </w:p>
    <w:p w14:paraId="35838FE7" w14:textId="77777777" w:rsidR="009833D9" w:rsidRDefault="00CC7D94" w:rsidP="00A14A3E">
      <w:pPr>
        <w:pStyle w:val="Huisstijl-Kop3"/>
      </w:pPr>
      <w:bookmarkStart w:id="24" w:name="_Toc104384050"/>
      <w:r>
        <w:t>Laboratoriumanalyse</w:t>
      </w:r>
      <w:bookmarkEnd w:id="24"/>
      <w:r>
        <w:t xml:space="preserve"> </w:t>
      </w:r>
    </w:p>
    <w:p w14:paraId="13346451" w14:textId="77777777" w:rsidR="008823E5" w:rsidRDefault="008823E5" w:rsidP="009833D9"/>
    <w:p w14:paraId="5BF93145" w14:textId="77777777" w:rsidR="00B4383C" w:rsidRPr="004840AA" w:rsidRDefault="008823E5" w:rsidP="004840AA">
      <w:pPr>
        <w:spacing w:line="240" w:lineRule="atLeast"/>
        <w:jc w:val="both"/>
      </w:pPr>
      <w:r w:rsidRPr="004840AA">
        <w:t xml:space="preserve">In het laboratorium van ingenieursbureau </w:t>
      </w:r>
      <w:proofErr w:type="spellStart"/>
      <w:r w:rsidRPr="004840AA">
        <w:t>Wiertsema</w:t>
      </w:r>
      <w:proofErr w:type="spellEnd"/>
      <w:r w:rsidRPr="004840AA">
        <w:t xml:space="preserve"> &amp; Partners zijn de aangeleverde </w:t>
      </w:r>
      <w:r w:rsidR="00CE0DAB" w:rsidRPr="004840AA">
        <w:t>Maas</w:t>
      </w:r>
      <w:r w:rsidRPr="004840AA">
        <w:t>monsters voorzien van een intern werknummer</w:t>
      </w:r>
      <w:r w:rsidR="00B4383C" w:rsidRPr="004840AA">
        <w:t xml:space="preserve">. Vervolgens is een korrelgroottebepaling uitgevoerd conform de Nederlandse norm NEN-EN-ISO 17892-4 (NEN, 2016). </w:t>
      </w:r>
    </w:p>
    <w:p w14:paraId="1C3794B8" w14:textId="18E5AEDF" w:rsidR="00E262E3" w:rsidRPr="001430A3" w:rsidRDefault="00B4383C" w:rsidP="00E262E3">
      <w:pPr>
        <w:pStyle w:val="Tekstopmerking"/>
        <w:jc w:val="both"/>
        <w:rPr>
          <w:color w:val="FF0000"/>
          <w:sz w:val="18"/>
          <w:szCs w:val="18"/>
        </w:rPr>
      </w:pPr>
      <w:r w:rsidRPr="001430A3">
        <w:rPr>
          <w:sz w:val="18"/>
          <w:szCs w:val="18"/>
        </w:rPr>
        <w:t xml:space="preserve">Daartoe zijn de monsters eerst gedroogd in een oven bij 104 </w:t>
      </w:r>
      <w:r w:rsidRPr="001430A3">
        <w:rPr>
          <w:sz w:val="18"/>
          <w:szCs w:val="18"/>
          <w:vertAlign w:val="superscript"/>
        </w:rPr>
        <w:t>0</w:t>
      </w:r>
      <w:r w:rsidRPr="001430A3">
        <w:rPr>
          <w:sz w:val="18"/>
          <w:szCs w:val="18"/>
        </w:rPr>
        <w:t xml:space="preserve">C totdat constantheid van massa bereikt was. Vervolgens is </w:t>
      </w:r>
      <w:r w:rsidR="00A0394A" w:rsidRPr="001430A3">
        <w:rPr>
          <w:sz w:val="18"/>
          <w:szCs w:val="18"/>
        </w:rPr>
        <w:t xml:space="preserve">van elk monster de droge massa bepaald. Dit gebeurde tot op 0,1 g nauwkeurig. Daarop is elk monster </w:t>
      </w:r>
      <w:r w:rsidR="00CF3F89" w:rsidRPr="001430A3">
        <w:rPr>
          <w:sz w:val="18"/>
          <w:szCs w:val="18"/>
        </w:rPr>
        <w:t xml:space="preserve">handmatig volledig </w:t>
      </w:r>
      <w:r w:rsidR="00A0394A" w:rsidRPr="001430A3">
        <w:rPr>
          <w:sz w:val="18"/>
          <w:szCs w:val="18"/>
        </w:rPr>
        <w:t xml:space="preserve">gezeefd over een set </w:t>
      </w:r>
      <w:r w:rsidR="003B1A21" w:rsidRPr="001430A3">
        <w:rPr>
          <w:sz w:val="18"/>
          <w:szCs w:val="18"/>
        </w:rPr>
        <w:t>staal</w:t>
      </w:r>
      <w:r w:rsidR="00CF3F89" w:rsidRPr="001430A3">
        <w:rPr>
          <w:sz w:val="18"/>
          <w:szCs w:val="18"/>
        </w:rPr>
        <w:t>draad</w:t>
      </w:r>
      <w:r w:rsidR="00A0394A" w:rsidRPr="001430A3">
        <w:rPr>
          <w:sz w:val="18"/>
          <w:szCs w:val="18"/>
        </w:rPr>
        <w:t>zeven met aflopende maaswijdtes</w:t>
      </w:r>
      <w:r w:rsidR="00CF3F89" w:rsidRPr="001430A3">
        <w:rPr>
          <w:sz w:val="18"/>
          <w:szCs w:val="18"/>
        </w:rPr>
        <w:t xml:space="preserve"> van </w:t>
      </w:r>
      <w:r w:rsidR="00A0394A" w:rsidRPr="001430A3">
        <w:rPr>
          <w:sz w:val="18"/>
          <w:szCs w:val="18"/>
        </w:rPr>
        <w:t xml:space="preserve">90 mm; 63 mm; 45 mm; 31,5 mm; 22,4 mm; 16 mm; 11,2 mm; 8 mm; </w:t>
      </w:r>
      <w:r w:rsidR="00FE5618" w:rsidRPr="001430A3">
        <w:rPr>
          <w:sz w:val="18"/>
          <w:szCs w:val="18"/>
        </w:rPr>
        <w:t xml:space="preserve">5,6 mm, </w:t>
      </w:r>
      <w:r w:rsidR="00A0394A" w:rsidRPr="001430A3">
        <w:rPr>
          <w:sz w:val="18"/>
          <w:szCs w:val="18"/>
        </w:rPr>
        <w:t>4 mm;</w:t>
      </w:r>
      <w:r w:rsidR="00FE5618" w:rsidRPr="001430A3">
        <w:rPr>
          <w:sz w:val="18"/>
          <w:szCs w:val="18"/>
        </w:rPr>
        <w:t xml:space="preserve"> 2,</w:t>
      </w:r>
      <w:r w:rsidR="00A0394A" w:rsidRPr="001430A3">
        <w:rPr>
          <w:sz w:val="18"/>
          <w:szCs w:val="18"/>
        </w:rPr>
        <w:t xml:space="preserve">8 </w:t>
      </w:r>
      <w:r w:rsidR="00CF3F89" w:rsidRPr="001430A3">
        <w:rPr>
          <w:sz w:val="18"/>
          <w:szCs w:val="18"/>
        </w:rPr>
        <w:t>mm en</w:t>
      </w:r>
      <w:r w:rsidR="00A0394A" w:rsidRPr="001430A3">
        <w:rPr>
          <w:sz w:val="18"/>
          <w:szCs w:val="18"/>
        </w:rPr>
        <w:t xml:space="preserve"> 2 mm</w:t>
      </w:r>
      <w:r w:rsidR="00CF3F89" w:rsidRPr="001430A3">
        <w:rPr>
          <w:sz w:val="18"/>
          <w:szCs w:val="18"/>
        </w:rPr>
        <w:t xml:space="preserve">. Van het materiaal dat door de 2 mm zeef viel, is ca. 500 g overgebracht in een bekerglas, waaraan een </w:t>
      </w:r>
      <w:proofErr w:type="spellStart"/>
      <w:r w:rsidR="00CF3F89" w:rsidRPr="001430A3">
        <w:rPr>
          <w:sz w:val="18"/>
          <w:szCs w:val="18"/>
        </w:rPr>
        <w:t>peptisatoroplossing</w:t>
      </w:r>
      <w:proofErr w:type="spellEnd"/>
      <w:r w:rsidR="00CF3F89" w:rsidRPr="001430A3">
        <w:rPr>
          <w:sz w:val="18"/>
          <w:szCs w:val="18"/>
        </w:rPr>
        <w:t xml:space="preserve"> toegevoegd werd om uitvlokking te voorkomen. Dit mengsel bleef 16 uur in de week staan en werd vervolgens op een 0,063 mm zeef </w:t>
      </w:r>
      <w:r w:rsidR="00CF3F89" w:rsidRPr="001430A3">
        <w:rPr>
          <w:rFonts w:cs="Calibri"/>
          <w:color w:val="auto"/>
          <w:sz w:val="18"/>
          <w:szCs w:val="18"/>
        </w:rPr>
        <w:t xml:space="preserve">met water uitgespoeld (gewassen). Het materiaal, dat op de zeef achterbleef, werd opnieuw gedroogd en mechanisch gezeefd op een schudtafel met een tweede set draadstaalzeven met diameters van </w:t>
      </w:r>
      <w:r w:rsidR="00CF3F89" w:rsidRPr="001430A3">
        <w:rPr>
          <w:sz w:val="18"/>
          <w:szCs w:val="18"/>
        </w:rPr>
        <w:t>2 mm; 1,4 mm; 1 mm; 0,710 mm; 0,500 mm; 0,355 mm; 0,250 mm; 0,125 mm; 0,09 mm en 0,063 mm.</w:t>
      </w:r>
      <w:r w:rsidR="00CF3F89" w:rsidRPr="001430A3">
        <w:rPr>
          <w:rFonts w:cs="Calibri"/>
          <w:color w:val="auto"/>
          <w:sz w:val="18"/>
          <w:szCs w:val="18"/>
        </w:rPr>
        <w:t xml:space="preserve"> </w:t>
      </w:r>
      <w:r w:rsidR="00A0394A" w:rsidRPr="001430A3">
        <w:rPr>
          <w:sz w:val="18"/>
          <w:szCs w:val="18"/>
        </w:rPr>
        <w:t xml:space="preserve">Van elke </w:t>
      </w:r>
      <w:r w:rsidR="00A0394A" w:rsidRPr="001430A3">
        <w:rPr>
          <w:sz w:val="18"/>
          <w:szCs w:val="18"/>
        </w:rPr>
        <w:lastRenderedPageBreak/>
        <w:t xml:space="preserve">zeeffractie is de massa bepaald tot op 0,1 g nauwkeurig. </w:t>
      </w:r>
      <w:r w:rsidR="00FE5618" w:rsidRPr="001430A3">
        <w:rPr>
          <w:sz w:val="18"/>
          <w:szCs w:val="18"/>
        </w:rPr>
        <w:t xml:space="preserve">Vervolgens </w:t>
      </w:r>
      <w:r w:rsidR="00652BFC" w:rsidRPr="001430A3">
        <w:rPr>
          <w:sz w:val="18"/>
          <w:szCs w:val="18"/>
        </w:rPr>
        <w:t>zijn de handmatig bepaalde zeeffracties en de mechanisch bepaalde zeeffracties gecombineerd tot een korrelgrootteverdeling, rekening houdend met het volume van het deelmonster.</w:t>
      </w:r>
      <w:r w:rsidR="00FE5618" w:rsidRPr="001430A3">
        <w:rPr>
          <w:sz w:val="18"/>
          <w:szCs w:val="18"/>
        </w:rPr>
        <w:t xml:space="preserve"> </w:t>
      </w:r>
    </w:p>
    <w:p w14:paraId="13D18387" w14:textId="716C1813" w:rsidR="00652BFC" w:rsidRDefault="00652BFC" w:rsidP="003B1A21">
      <w:pPr>
        <w:autoSpaceDE w:val="0"/>
        <w:adjustRightInd w:val="0"/>
        <w:spacing w:line="240" w:lineRule="atLeast"/>
        <w:ind w:firstLine="426"/>
        <w:jc w:val="both"/>
        <w:textAlignment w:val="auto"/>
        <w:rPr>
          <w:rFonts w:cs="Calibri"/>
          <w:color w:val="auto"/>
        </w:rPr>
      </w:pPr>
      <w:r w:rsidRPr="004840AA">
        <w:rPr>
          <w:rFonts w:cs="Calibri"/>
          <w:color w:val="auto"/>
        </w:rPr>
        <w:t xml:space="preserve">In het laboratorium zijn geen onderdelen van het sediment, zoals schelpjes of stukjes hout, verwijderd voordat de zeefanalyse werd uitgevoerd. </w:t>
      </w:r>
      <w:r w:rsidR="006B3AF1" w:rsidRPr="004840AA">
        <w:rPr>
          <w:rFonts w:cs="Calibri"/>
          <w:color w:val="auto"/>
        </w:rPr>
        <w:t>Na elke zeefanalyse is ter controle het zeefverlies bepaald, i.e. het verschil in monstermassa voor en na het zeven. Dit bedroeg voor geen van de monsters meer dan de norm van 2%.</w:t>
      </w:r>
    </w:p>
    <w:p w14:paraId="1D1B1E9E" w14:textId="31A159FB" w:rsidR="007C0C65" w:rsidRDefault="00350239" w:rsidP="00350239">
      <w:pPr>
        <w:ind w:firstLine="426"/>
        <w:jc w:val="both"/>
      </w:pPr>
      <w:r>
        <w:t xml:space="preserve">De resultaten van de laboratoriumanalyses zijn opgeleverd aan Rijkswaterstaat in tabelformaat (XLSX-bestandsindeling). Zowel de ruwe gegevens (zeeffracties) als daaruit afgeleide korrelgroottekarakteristieken zijn opgeleverd. </w:t>
      </w:r>
      <w:r w:rsidR="007C0C65">
        <w:t>In totaal zijn 499 korrelgrootteverdelingen bepaald (Tabel 2).</w:t>
      </w:r>
    </w:p>
    <w:p w14:paraId="6C7A363F" w14:textId="1F7450D5" w:rsidR="00D51264" w:rsidRDefault="00D51264" w:rsidP="00D51264">
      <w:pPr>
        <w:jc w:val="both"/>
      </w:pPr>
    </w:p>
    <w:p w14:paraId="4C4DAE2E" w14:textId="1D983D41" w:rsidR="00D51264" w:rsidRPr="00D51264" w:rsidRDefault="00D51264" w:rsidP="00D51264">
      <w:pPr>
        <w:jc w:val="both"/>
        <w:rPr>
          <w:i/>
        </w:rPr>
      </w:pPr>
      <w:r w:rsidRPr="00D51264">
        <w:rPr>
          <w:i/>
        </w:rPr>
        <w:t>Tabel 2. Aantal monsters per traject</w:t>
      </w:r>
    </w:p>
    <w:tbl>
      <w:tblPr>
        <w:tblStyle w:val="Rastertabel1licht-Accent1"/>
        <w:tblW w:w="7513" w:type="dxa"/>
        <w:tblCellMar>
          <w:left w:w="0" w:type="dxa"/>
          <w:right w:w="28" w:type="dxa"/>
        </w:tblCellMar>
        <w:tblLook w:val="04A0" w:firstRow="1" w:lastRow="0" w:firstColumn="1" w:lastColumn="0" w:noHBand="0" w:noVBand="1"/>
      </w:tblPr>
      <w:tblGrid>
        <w:gridCol w:w="1276"/>
        <w:gridCol w:w="1559"/>
        <w:gridCol w:w="1134"/>
        <w:gridCol w:w="993"/>
        <w:gridCol w:w="1166"/>
        <w:gridCol w:w="1064"/>
        <w:gridCol w:w="321"/>
      </w:tblGrid>
      <w:tr w:rsidR="00D51264" w14:paraId="60319670" w14:textId="14562749" w:rsidTr="005F4B2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Borders>
              <w:top w:val="single" w:sz="4" w:space="0" w:color="5B9BD5" w:themeColor="accent1"/>
              <w:bottom w:val="single" w:sz="4" w:space="0" w:color="5B9BD5" w:themeColor="accent1"/>
            </w:tcBorders>
          </w:tcPr>
          <w:p w14:paraId="452FA308" w14:textId="13B72FCE" w:rsidR="00D51264" w:rsidRPr="0055249E" w:rsidRDefault="00D51264" w:rsidP="00D51264">
            <w:pPr>
              <w:rPr>
                <w:b w:val="0"/>
                <w:sz w:val="16"/>
                <w:szCs w:val="16"/>
              </w:rPr>
            </w:pPr>
            <w:r>
              <w:rPr>
                <w:b w:val="0"/>
                <w:sz w:val="16"/>
                <w:szCs w:val="16"/>
              </w:rPr>
              <w:t>Stuwpand</w:t>
            </w:r>
          </w:p>
        </w:tc>
        <w:tc>
          <w:tcPr>
            <w:tcW w:w="1559" w:type="dxa"/>
            <w:tcBorders>
              <w:top w:val="single" w:sz="4" w:space="0" w:color="5B9BD5" w:themeColor="accent1"/>
              <w:bottom w:val="single" w:sz="4" w:space="0" w:color="5B9BD5" w:themeColor="accent1"/>
            </w:tcBorders>
          </w:tcPr>
          <w:p w14:paraId="20ACDDD8" w14:textId="5A3804B5" w:rsidR="00D51264" w:rsidRPr="0055249E" w:rsidRDefault="00D51264" w:rsidP="00D51264">
            <w:pPr>
              <w:cnfStyle w:val="100000000000" w:firstRow="1" w:lastRow="0" w:firstColumn="0" w:lastColumn="0" w:oddVBand="0" w:evenVBand="0" w:oddHBand="0" w:evenHBand="0" w:firstRowFirstColumn="0" w:firstRowLastColumn="0" w:lastRowFirstColumn="0" w:lastRowLastColumn="0"/>
              <w:rPr>
                <w:b w:val="0"/>
                <w:sz w:val="16"/>
                <w:szCs w:val="16"/>
              </w:rPr>
            </w:pPr>
            <w:r>
              <w:rPr>
                <w:b w:val="0"/>
                <w:sz w:val="16"/>
                <w:szCs w:val="16"/>
              </w:rPr>
              <w:t>Traject</w:t>
            </w:r>
          </w:p>
        </w:tc>
        <w:tc>
          <w:tcPr>
            <w:tcW w:w="1134" w:type="dxa"/>
            <w:tcBorders>
              <w:top w:val="single" w:sz="4" w:space="0" w:color="5B9BD5" w:themeColor="accent1"/>
              <w:bottom w:val="single" w:sz="4" w:space="0" w:color="5B9BD5" w:themeColor="accent1"/>
            </w:tcBorders>
          </w:tcPr>
          <w:p w14:paraId="560B3376" w14:textId="37F520D7" w:rsidR="00D51264" w:rsidRDefault="00D51264" w:rsidP="005F4B28">
            <w:pPr>
              <w:ind w:left="1"/>
              <w:cnfStyle w:val="100000000000" w:firstRow="1" w:lastRow="0" w:firstColumn="0" w:lastColumn="0" w:oddVBand="0" w:evenVBand="0" w:oddHBand="0" w:evenHBand="0" w:firstRowFirstColumn="0" w:firstRowLastColumn="0" w:lastRowFirstColumn="0" w:lastRowLastColumn="0"/>
              <w:rPr>
                <w:b w:val="0"/>
                <w:sz w:val="16"/>
                <w:szCs w:val="16"/>
              </w:rPr>
            </w:pPr>
            <w:r>
              <w:rPr>
                <w:b w:val="0"/>
                <w:sz w:val="16"/>
                <w:szCs w:val="16"/>
              </w:rPr>
              <w:t>Begin (</w:t>
            </w:r>
            <w:proofErr w:type="spellStart"/>
            <w:r>
              <w:rPr>
                <w:b w:val="0"/>
                <w:sz w:val="16"/>
                <w:szCs w:val="16"/>
              </w:rPr>
              <w:t>rkm</w:t>
            </w:r>
            <w:proofErr w:type="spellEnd"/>
            <w:r>
              <w:rPr>
                <w:b w:val="0"/>
                <w:sz w:val="16"/>
                <w:szCs w:val="16"/>
              </w:rPr>
              <w:t>)</w:t>
            </w:r>
          </w:p>
        </w:tc>
        <w:tc>
          <w:tcPr>
            <w:tcW w:w="993" w:type="dxa"/>
            <w:tcBorders>
              <w:top w:val="single" w:sz="4" w:space="0" w:color="5B9BD5" w:themeColor="accent1"/>
              <w:bottom w:val="single" w:sz="4" w:space="0" w:color="5B9BD5" w:themeColor="accent1"/>
            </w:tcBorders>
          </w:tcPr>
          <w:p w14:paraId="7239CE90" w14:textId="6D1D236D" w:rsidR="00D51264" w:rsidRDefault="00D51264" w:rsidP="00D51264">
            <w:pPr>
              <w:cnfStyle w:val="100000000000" w:firstRow="1" w:lastRow="0" w:firstColumn="0" w:lastColumn="0" w:oddVBand="0" w:evenVBand="0" w:oddHBand="0" w:evenHBand="0" w:firstRowFirstColumn="0" w:firstRowLastColumn="0" w:lastRowFirstColumn="0" w:lastRowLastColumn="0"/>
              <w:rPr>
                <w:b w:val="0"/>
                <w:sz w:val="16"/>
                <w:szCs w:val="16"/>
              </w:rPr>
            </w:pPr>
            <w:r>
              <w:rPr>
                <w:b w:val="0"/>
                <w:sz w:val="16"/>
                <w:szCs w:val="16"/>
              </w:rPr>
              <w:t>Eind (</w:t>
            </w:r>
            <w:proofErr w:type="spellStart"/>
            <w:r>
              <w:rPr>
                <w:b w:val="0"/>
                <w:sz w:val="16"/>
                <w:szCs w:val="16"/>
              </w:rPr>
              <w:t>rkm</w:t>
            </w:r>
            <w:proofErr w:type="spellEnd"/>
            <w:r>
              <w:rPr>
                <w:b w:val="0"/>
                <w:sz w:val="16"/>
                <w:szCs w:val="16"/>
              </w:rPr>
              <w:t>)</w:t>
            </w:r>
          </w:p>
        </w:tc>
        <w:tc>
          <w:tcPr>
            <w:tcW w:w="1166" w:type="dxa"/>
            <w:tcBorders>
              <w:top w:val="single" w:sz="4" w:space="0" w:color="5B9BD5" w:themeColor="accent1"/>
              <w:bottom w:val="single" w:sz="4" w:space="0" w:color="5B9BD5" w:themeColor="accent1"/>
            </w:tcBorders>
          </w:tcPr>
          <w:p w14:paraId="2A2F0C7B" w14:textId="20E633EB" w:rsidR="00D51264" w:rsidRDefault="00D51264" w:rsidP="005F4B28">
            <w:pPr>
              <w:cnfStyle w:val="100000000000" w:firstRow="1" w:lastRow="0" w:firstColumn="0" w:lastColumn="0" w:oddVBand="0" w:evenVBand="0" w:oddHBand="0" w:evenHBand="0" w:firstRowFirstColumn="0" w:firstRowLastColumn="0" w:lastRowFirstColumn="0" w:lastRowLastColumn="0"/>
              <w:rPr>
                <w:b w:val="0"/>
                <w:sz w:val="16"/>
                <w:szCs w:val="16"/>
              </w:rPr>
            </w:pPr>
            <w:r>
              <w:rPr>
                <w:b w:val="0"/>
                <w:sz w:val="16"/>
                <w:szCs w:val="16"/>
              </w:rPr>
              <w:t>Lengte (km)</w:t>
            </w:r>
          </w:p>
        </w:tc>
        <w:tc>
          <w:tcPr>
            <w:tcW w:w="1385" w:type="dxa"/>
            <w:gridSpan w:val="2"/>
            <w:tcBorders>
              <w:top w:val="single" w:sz="4" w:space="0" w:color="5B9BD5" w:themeColor="accent1"/>
              <w:bottom w:val="single" w:sz="4" w:space="0" w:color="5B9BD5" w:themeColor="accent1"/>
            </w:tcBorders>
          </w:tcPr>
          <w:p w14:paraId="57DB8659" w14:textId="4DA0EFAF" w:rsidR="00D51264" w:rsidRPr="00F54AAD" w:rsidRDefault="00D51264" w:rsidP="00D51264">
            <w:pPr>
              <w:cnfStyle w:val="100000000000" w:firstRow="1" w:lastRow="0" w:firstColumn="0" w:lastColumn="0" w:oddVBand="0" w:evenVBand="0" w:oddHBand="0" w:evenHBand="0" w:firstRowFirstColumn="0" w:firstRowLastColumn="0" w:lastRowFirstColumn="0" w:lastRowLastColumn="0"/>
              <w:rPr>
                <w:b w:val="0"/>
                <w:sz w:val="16"/>
                <w:szCs w:val="16"/>
              </w:rPr>
            </w:pPr>
            <w:r>
              <w:rPr>
                <w:b w:val="0"/>
                <w:sz w:val="16"/>
                <w:szCs w:val="16"/>
              </w:rPr>
              <w:t>Aantal monsters</w:t>
            </w:r>
          </w:p>
        </w:tc>
      </w:tr>
      <w:tr w:rsidR="005F4B28" w14:paraId="638BD8A9" w14:textId="200362F7" w:rsidTr="005F4B28">
        <w:trPr>
          <w:gridAfter w:val="1"/>
          <w:wAfter w:w="321" w:type="dxa"/>
        </w:trPr>
        <w:tc>
          <w:tcPr>
            <w:cnfStyle w:val="001000000000" w:firstRow="0" w:lastRow="0" w:firstColumn="1" w:lastColumn="0" w:oddVBand="0" w:evenVBand="0" w:oddHBand="0" w:evenHBand="0" w:firstRowFirstColumn="0" w:firstRowLastColumn="0" w:lastRowFirstColumn="0" w:lastRowLastColumn="0"/>
            <w:tcW w:w="1276" w:type="dxa"/>
            <w:tcBorders>
              <w:top w:val="single" w:sz="4" w:space="0" w:color="5B9BD5" w:themeColor="accent1"/>
            </w:tcBorders>
          </w:tcPr>
          <w:p w14:paraId="69652219" w14:textId="6C7D2522" w:rsidR="005F4B28" w:rsidRPr="0055249E" w:rsidRDefault="005F4B28" w:rsidP="005F4B28">
            <w:pPr>
              <w:jc w:val="both"/>
              <w:rPr>
                <w:b w:val="0"/>
                <w:sz w:val="16"/>
                <w:szCs w:val="16"/>
              </w:rPr>
            </w:pPr>
            <w:r>
              <w:rPr>
                <w:b w:val="0"/>
                <w:sz w:val="16"/>
                <w:szCs w:val="16"/>
              </w:rPr>
              <w:t>Roermond</w:t>
            </w:r>
          </w:p>
        </w:tc>
        <w:tc>
          <w:tcPr>
            <w:tcW w:w="1559" w:type="dxa"/>
            <w:tcBorders>
              <w:top w:val="single" w:sz="4" w:space="0" w:color="5B9BD5" w:themeColor="accent1"/>
            </w:tcBorders>
          </w:tcPr>
          <w:p w14:paraId="67DA09FF" w14:textId="7FE7C3E8" w:rsidR="005F4B28" w:rsidRPr="00173E43" w:rsidRDefault="005F4B28" w:rsidP="005F4B28">
            <w:pPr>
              <w:jc w:val="both"/>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Linne-Roermond</w:t>
            </w:r>
          </w:p>
        </w:tc>
        <w:tc>
          <w:tcPr>
            <w:tcW w:w="1134" w:type="dxa"/>
            <w:tcBorders>
              <w:top w:val="single" w:sz="4" w:space="0" w:color="5B9BD5" w:themeColor="accent1"/>
            </w:tcBorders>
          </w:tcPr>
          <w:p w14:paraId="5CE18FEF" w14:textId="53208794" w:rsidR="005F4B28" w:rsidRPr="005F4B28" w:rsidRDefault="005F4B28" w:rsidP="005F4B28">
            <w:pPr>
              <w:ind w:left="1"/>
              <w:jc w:val="both"/>
              <w:cnfStyle w:val="000000000000" w:firstRow="0" w:lastRow="0" w:firstColumn="0" w:lastColumn="0" w:oddVBand="0" w:evenVBand="0" w:oddHBand="0" w:evenHBand="0" w:firstRowFirstColumn="0" w:firstRowLastColumn="0" w:lastRowFirstColumn="0" w:lastRowLastColumn="0"/>
              <w:rPr>
                <w:sz w:val="16"/>
                <w:szCs w:val="16"/>
              </w:rPr>
            </w:pPr>
            <w:r w:rsidRPr="005F4B28">
              <w:rPr>
                <w:sz w:val="16"/>
                <w:szCs w:val="16"/>
              </w:rPr>
              <w:t>68,55</w:t>
            </w:r>
          </w:p>
        </w:tc>
        <w:tc>
          <w:tcPr>
            <w:tcW w:w="993" w:type="dxa"/>
            <w:tcBorders>
              <w:top w:val="single" w:sz="4" w:space="0" w:color="5B9BD5" w:themeColor="accent1"/>
            </w:tcBorders>
          </w:tcPr>
          <w:p w14:paraId="22F3E2BD" w14:textId="21FE1D9F" w:rsidR="005F4B28" w:rsidRPr="005F4B28" w:rsidRDefault="005F4B28" w:rsidP="005F4B28">
            <w:pPr>
              <w:jc w:val="both"/>
              <w:cnfStyle w:val="000000000000" w:firstRow="0" w:lastRow="0" w:firstColumn="0" w:lastColumn="0" w:oddVBand="0" w:evenVBand="0" w:oddHBand="0" w:evenHBand="0" w:firstRowFirstColumn="0" w:firstRowLastColumn="0" w:lastRowFirstColumn="0" w:lastRowLastColumn="0"/>
              <w:rPr>
                <w:sz w:val="16"/>
                <w:szCs w:val="16"/>
              </w:rPr>
            </w:pPr>
            <w:r w:rsidRPr="005F4B28">
              <w:rPr>
                <w:sz w:val="16"/>
                <w:szCs w:val="16"/>
              </w:rPr>
              <w:t>80,91</w:t>
            </w:r>
          </w:p>
        </w:tc>
        <w:tc>
          <w:tcPr>
            <w:tcW w:w="1166" w:type="dxa"/>
            <w:tcBorders>
              <w:top w:val="single" w:sz="4" w:space="0" w:color="5B9BD5" w:themeColor="accent1"/>
            </w:tcBorders>
          </w:tcPr>
          <w:p w14:paraId="672BAF2C" w14:textId="612094D2" w:rsidR="005F4B28" w:rsidRPr="005F4B28" w:rsidRDefault="005F4B28" w:rsidP="005F4B28">
            <w:pPr>
              <w:jc w:val="both"/>
              <w:cnfStyle w:val="000000000000" w:firstRow="0" w:lastRow="0" w:firstColumn="0" w:lastColumn="0" w:oddVBand="0" w:evenVBand="0" w:oddHBand="0" w:evenHBand="0" w:firstRowFirstColumn="0" w:firstRowLastColumn="0" w:lastRowFirstColumn="0" w:lastRowLastColumn="0"/>
              <w:rPr>
                <w:sz w:val="16"/>
                <w:szCs w:val="16"/>
              </w:rPr>
            </w:pPr>
            <w:r w:rsidRPr="005F4B28">
              <w:rPr>
                <w:sz w:val="16"/>
                <w:szCs w:val="16"/>
              </w:rPr>
              <w:t>12,36</w:t>
            </w:r>
          </w:p>
        </w:tc>
        <w:tc>
          <w:tcPr>
            <w:tcW w:w="1064" w:type="dxa"/>
            <w:tcBorders>
              <w:top w:val="single" w:sz="4" w:space="0" w:color="5B9BD5" w:themeColor="accent1"/>
            </w:tcBorders>
          </w:tcPr>
          <w:p w14:paraId="32BE7193" w14:textId="1AC50ED5" w:rsidR="005F4B28" w:rsidRPr="00173E43" w:rsidRDefault="005F4B28" w:rsidP="005F4B28">
            <w:pPr>
              <w:jc w:val="both"/>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20</w:t>
            </w:r>
          </w:p>
        </w:tc>
      </w:tr>
      <w:tr w:rsidR="005F4B28" w14:paraId="7AE42493" w14:textId="223B3748" w:rsidTr="005F4B28">
        <w:trPr>
          <w:gridAfter w:val="1"/>
          <w:wAfter w:w="321" w:type="dxa"/>
        </w:trPr>
        <w:tc>
          <w:tcPr>
            <w:cnfStyle w:val="001000000000" w:firstRow="0" w:lastRow="0" w:firstColumn="1" w:lastColumn="0" w:oddVBand="0" w:evenVBand="0" w:oddHBand="0" w:evenHBand="0" w:firstRowFirstColumn="0" w:firstRowLastColumn="0" w:lastRowFirstColumn="0" w:lastRowLastColumn="0"/>
            <w:tcW w:w="1276" w:type="dxa"/>
          </w:tcPr>
          <w:p w14:paraId="0703B306" w14:textId="0E9A9699" w:rsidR="005F4B28" w:rsidRPr="0055249E" w:rsidRDefault="005F4B28" w:rsidP="005F4B28">
            <w:pPr>
              <w:jc w:val="both"/>
              <w:rPr>
                <w:b w:val="0"/>
                <w:sz w:val="16"/>
                <w:szCs w:val="16"/>
              </w:rPr>
            </w:pPr>
            <w:r>
              <w:rPr>
                <w:b w:val="0"/>
                <w:sz w:val="16"/>
                <w:szCs w:val="16"/>
              </w:rPr>
              <w:t>Belfeld</w:t>
            </w:r>
          </w:p>
        </w:tc>
        <w:tc>
          <w:tcPr>
            <w:tcW w:w="1559" w:type="dxa"/>
          </w:tcPr>
          <w:p w14:paraId="33F7A8AC" w14:textId="7F58BB28" w:rsidR="005F4B28" w:rsidRPr="00173E43" w:rsidRDefault="005F4B28" w:rsidP="005F4B28">
            <w:pPr>
              <w:jc w:val="both"/>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Roermond-Belfeld</w:t>
            </w:r>
          </w:p>
        </w:tc>
        <w:tc>
          <w:tcPr>
            <w:tcW w:w="1134" w:type="dxa"/>
          </w:tcPr>
          <w:p w14:paraId="5CE41016" w14:textId="2CC322F9" w:rsidR="005F4B28" w:rsidRPr="005F4B28" w:rsidRDefault="005F4B28" w:rsidP="005F4B28">
            <w:pPr>
              <w:ind w:left="1"/>
              <w:jc w:val="both"/>
              <w:cnfStyle w:val="000000000000" w:firstRow="0" w:lastRow="0" w:firstColumn="0" w:lastColumn="0" w:oddVBand="0" w:evenVBand="0" w:oddHBand="0" w:evenHBand="0" w:firstRowFirstColumn="0" w:firstRowLastColumn="0" w:lastRowFirstColumn="0" w:lastRowLastColumn="0"/>
              <w:rPr>
                <w:sz w:val="16"/>
                <w:szCs w:val="16"/>
              </w:rPr>
            </w:pPr>
            <w:r w:rsidRPr="005F4B28">
              <w:rPr>
                <w:sz w:val="16"/>
                <w:szCs w:val="16"/>
              </w:rPr>
              <w:t>80,91</w:t>
            </w:r>
          </w:p>
        </w:tc>
        <w:tc>
          <w:tcPr>
            <w:tcW w:w="993" w:type="dxa"/>
          </w:tcPr>
          <w:p w14:paraId="314CE12F" w14:textId="55216580" w:rsidR="005F4B28" w:rsidRPr="005F4B28" w:rsidRDefault="005F4B28" w:rsidP="005F4B28">
            <w:pPr>
              <w:jc w:val="both"/>
              <w:cnfStyle w:val="000000000000" w:firstRow="0" w:lastRow="0" w:firstColumn="0" w:lastColumn="0" w:oddVBand="0" w:evenVBand="0" w:oddHBand="0" w:evenHBand="0" w:firstRowFirstColumn="0" w:firstRowLastColumn="0" w:lastRowFirstColumn="0" w:lastRowLastColumn="0"/>
              <w:rPr>
                <w:sz w:val="16"/>
                <w:szCs w:val="16"/>
              </w:rPr>
            </w:pPr>
            <w:r w:rsidRPr="005F4B28">
              <w:rPr>
                <w:sz w:val="16"/>
                <w:szCs w:val="16"/>
              </w:rPr>
              <w:t>100,79</w:t>
            </w:r>
          </w:p>
        </w:tc>
        <w:tc>
          <w:tcPr>
            <w:tcW w:w="1166" w:type="dxa"/>
          </w:tcPr>
          <w:p w14:paraId="2822B193" w14:textId="69AF033F" w:rsidR="005F4B28" w:rsidRPr="005F4B28" w:rsidRDefault="005F4B28" w:rsidP="005F4B28">
            <w:pPr>
              <w:jc w:val="both"/>
              <w:cnfStyle w:val="000000000000" w:firstRow="0" w:lastRow="0" w:firstColumn="0" w:lastColumn="0" w:oddVBand="0" w:evenVBand="0" w:oddHBand="0" w:evenHBand="0" w:firstRowFirstColumn="0" w:firstRowLastColumn="0" w:lastRowFirstColumn="0" w:lastRowLastColumn="0"/>
              <w:rPr>
                <w:sz w:val="16"/>
                <w:szCs w:val="16"/>
              </w:rPr>
            </w:pPr>
            <w:r w:rsidRPr="005F4B28">
              <w:rPr>
                <w:sz w:val="16"/>
                <w:szCs w:val="16"/>
              </w:rPr>
              <w:t>1</w:t>
            </w:r>
            <w:r w:rsidR="00CB2004">
              <w:rPr>
                <w:sz w:val="16"/>
                <w:szCs w:val="16"/>
              </w:rPr>
              <w:t>7</w:t>
            </w:r>
            <w:r w:rsidRPr="005F4B28">
              <w:rPr>
                <w:sz w:val="16"/>
                <w:szCs w:val="16"/>
              </w:rPr>
              <w:t>,88</w:t>
            </w:r>
          </w:p>
        </w:tc>
        <w:tc>
          <w:tcPr>
            <w:tcW w:w="1064" w:type="dxa"/>
          </w:tcPr>
          <w:p w14:paraId="3F0EB0DE" w14:textId="7A153291" w:rsidR="005F4B28" w:rsidRPr="00173E43" w:rsidRDefault="00CB2004" w:rsidP="005F4B28">
            <w:pPr>
              <w:jc w:val="both"/>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52</w:t>
            </w:r>
          </w:p>
        </w:tc>
      </w:tr>
      <w:tr w:rsidR="005F4B28" w14:paraId="667C17FE" w14:textId="15B87273" w:rsidTr="005F4B28">
        <w:trPr>
          <w:gridAfter w:val="1"/>
          <w:wAfter w:w="321" w:type="dxa"/>
        </w:trPr>
        <w:tc>
          <w:tcPr>
            <w:cnfStyle w:val="001000000000" w:firstRow="0" w:lastRow="0" w:firstColumn="1" w:lastColumn="0" w:oddVBand="0" w:evenVBand="0" w:oddHBand="0" w:evenHBand="0" w:firstRowFirstColumn="0" w:firstRowLastColumn="0" w:lastRowFirstColumn="0" w:lastRowLastColumn="0"/>
            <w:tcW w:w="1276" w:type="dxa"/>
          </w:tcPr>
          <w:p w14:paraId="3DE0AA7A" w14:textId="6B154332" w:rsidR="005F4B28" w:rsidRPr="0055249E" w:rsidRDefault="005F4B28" w:rsidP="005F4B28">
            <w:pPr>
              <w:jc w:val="both"/>
              <w:rPr>
                <w:b w:val="0"/>
                <w:sz w:val="16"/>
                <w:szCs w:val="16"/>
              </w:rPr>
            </w:pPr>
            <w:r>
              <w:rPr>
                <w:b w:val="0"/>
                <w:sz w:val="16"/>
                <w:szCs w:val="16"/>
              </w:rPr>
              <w:t>Sambeek</w:t>
            </w:r>
          </w:p>
        </w:tc>
        <w:tc>
          <w:tcPr>
            <w:tcW w:w="1559" w:type="dxa"/>
          </w:tcPr>
          <w:p w14:paraId="6EF8E402" w14:textId="058C0510" w:rsidR="005F4B28" w:rsidRPr="00173E43" w:rsidRDefault="005F4B28" w:rsidP="005F4B28">
            <w:pPr>
              <w:jc w:val="both"/>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Belfeld-Sambeek</w:t>
            </w:r>
          </w:p>
        </w:tc>
        <w:tc>
          <w:tcPr>
            <w:tcW w:w="1134" w:type="dxa"/>
          </w:tcPr>
          <w:p w14:paraId="190628E7" w14:textId="7D3FBE6E" w:rsidR="005F4B28" w:rsidRPr="005F4B28" w:rsidRDefault="005F4B28" w:rsidP="005F4B28">
            <w:pPr>
              <w:ind w:left="1"/>
              <w:jc w:val="both"/>
              <w:cnfStyle w:val="000000000000" w:firstRow="0" w:lastRow="0" w:firstColumn="0" w:lastColumn="0" w:oddVBand="0" w:evenVBand="0" w:oddHBand="0" w:evenHBand="0" w:firstRowFirstColumn="0" w:firstRowLastColumn="0" w:lastRowFirstColumn="0" w:lastRowLastColumn="0"/>
              <w:rPr>
                <w:sz w:val="16"/>
                <w:szCs w:val="16"/>
              </w:rPr>
            </w:pPr>
            <w:r w:rsidRPr="005F4B28">
              <w:rPr>
                <w:sz w:val="16"/>
                <w:szCs w:val="16"/>
              </w:rPr>
              <w:t>100,79</w:t>
            </w:r>
          </w:p>
        </w:tc>
        <w:tc>
          <w:tcPr>
            <w:tcW w:w="993" w:type="dxa"/>
          </w:tcPr>
          <w:p w14:paraId="3A7699CC" w14:textId="1179877D" w:rsidR="005F4B28" w:rsidRPr="005F4B28" w:rsidRDefault="005F4B28" w:rsidP="005F4B28">
            <w:pPr>
              <w:jc w:val="both"/>
              <w:cnfStyle w:val="000000000000" w:firstRow="0" w:lastRow="0" w:firstColumn="0" w:lastColumn="0" w:oddVBand="0" w:evenVBand="0" w:oddHBand="0" w:evenHBand="0" w:firstRowFirstColumn="0" w:firstRowLastColumn="0" w:lastRowFirstColumn="0" w:lastRowLastColumn="0"/>
              <w:rPr>
                <w:sz w:val="16"/>
                <w:szCs w:val="16"/>
              </w:rPr>
            </w:pPr>
            <w:r w:rsidRPr="005F4B28">
              <w:rPr>
                <w:sz w:val="16"/>
                <w:szCs w:val="16"/>
              </w:rPr>
              <w:t>146,55</w:t>
            </w:r>
          </w:p>
        </w:tc>
        <w:tc>
          <w:tcPr>
            <w:tcW w:w="1166" w:type="dxa"/>
          </w:tcPr>
          <w:p w14:paraId="4FB0991F" w14:textId="4DB0994F" w:rsidR="005F4B28" w:rsidRPr="005F4B28" w:rsidRDefault="005F4B28" w:rsidP="005F4B28">
            <w:pPr>
              <w:jc w:val="both"/>
              <w:cnfStyle w:val="000000000000" w:firstRow="0" w:lastRow="0" w:firstColumn="0" w:lastColumn="0" w:oddVBand="0" w:evenVBand="0" w:oddHBand="0" w:evenHBand="0" w:firstRowFirstColumn="0" w:firstRowLastColumn="0" w:lastRowFirstColumn="0" w:lastRowLastColumn="0"/>
              <w:rPr>
                <w:sz w:val="16"/>
                <w:szCs w:val="16"/>
              </w:rPr>
            </w:pPr>
            <w:r w:rsidRPr="005F4B28">
              <w:rPr>
                <w:sz w:val="16"/>
                <w:szCs w:val="16"/>
              </w:rPr>
              <w:t>45,76</w:t>
            </w:r>
          </w:p>
        </w:tc>
        <w:tc>
          <w:tcPr>
            <w:tcW w:w="1064" w:type="dxa"/>
          </w:tcPr>
          <w:p w14:paraId="5D500AD3" w14:textId="0034E6D4" w:rsidR="005F4B28" w:rsidRDefault="005F4B28" w:rsidP="005F4B28">
            <w:pPr>
              <w:jc w:val="both"/>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135</w:t>
            </w:r>
          </w:p>
        </w:tc>
      </w:tr>
      <w:tr w:rsidR="005F4B28" w14:paraId="2B443B9C" w14:textId="30DE8818" w:rsidTr="005F4B28">
        <w:trPr>
          <w:gridAfter w:val="1"/>
          <w:wAfter w:w="321" w:type="dxa"/>
        </w:trPr>
        <w:tc>
          <w:tcPr>
            <w:cnfStyle w:val="001000000000" w:firstRow="0" w:lastRow="0" w:firstColumn="1" w:lastColumn="0" w:oddVBand="0" w:evenVBand="0" w:oddHBand="0" w:evenHBand="0" w:firstRowFirstColumn="0" w:firstRowLastColumn="0" w:lastRowFirstColumn="0" w:lastRowLastColumn="0"/>
            <w:tcW w:w="1276" w:type="dxa"/>
          </w:tcPr>
          <w:p w14:paraId="0981DBA8" w14:textId="5A1A1EED" w:rsidR="005F4B28" w:rsidRPr="0055249E" w:rsidRDefault="005F4B28" w:rsidP="005F4B28">
            <w:pPr>
              <w:jc w:val="both"/>
              <w:rPr>
                <w:b w:val="0"/>
                <w:sz w:val="16"/>
                <w:szCs w:val="16"/>
              </w:rPr>
            </w:pPr>
            <w:r>
              <w:rPr>
                <w:b w:val="0"/>
                <w:sz w:val="16"/>
                <w:szCs w:val="16"/>
              </w:rPr>
              <w:t>Grave</w:t>
            </w:r>
          </w:p>
        </w:tc>
        <w:tc>
          <w:tcPr>
            <w:tcW w:w="1559" w:type="dxa"/>
          </w:tcPr>
          <w:p w14:paraId="55D47C3E" w14:textId="0416E97E" w:rsidR="005F4B28" w:rsidRPr="00173E43" w:rsidRDefault="005F4B28" w:rsidP="005F4B28">
            <w:pPr>
              <w:jc w:val="both"/>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Sambeek-Grave</w:t>
            </w:r>
          </w:p>
        </w:tc>
        <w:tc>
          <w:tcPr>
            <w:tcW w:w="1134" w:type="dxa"/>
          </w:tcPr>
          <w:p w14:paraId="09C1341A" w14:textId="7E4F6DE5" w:rsidR="005F4B28" w:rsidRPr="005F4B28" w:rsidRDefault="005F4B28" w:rsidP="005F4B28">
            <w:pPr>
              <w:ind w:left="1"/>
              <w:jc w:val="both"/>
              <w:cnfStyle w:val="000000000000" w:firstRow="0" w:lastRow="0" w:firstColumn="0" w:lastColumn="0" w:oddVBand="0" w:evenVBand="0" w:oddHBand="0" w:evenHBand="0" w:firstRowFirstColumn="0" w:firstRowLastColumn="0" w:lastRowFirstColumn="0" w:lastRowLastColumn="0"/>
              <w:rPr>
                <w:sz w:val="16"/>
                <w:szCs w:val="16"/>
              </w:rPr>
            </w:pPr>
            <w:r w:rsidRPr="005F4B28">
              <w:rPr>
                <w:sz w:val="16"/>
                <w:szCs w:val="16"/>
              </w:rPr>
              <w:t>146,55</w:t>
            </w:r>
          </w:p>
        </w:tc>
        <w:tc>
          <w:tcPr>
            <w:tcW w:w="993" w:type="dxa"/>
          </w:tcPr>
          <w:p w14:paraId="061D9C49" w14:textId="4837DFD4" w:rsidR="005F4B28" w:rsidRPr="005F4B28" w:rsidRDefault="005F4B28" w:rsidP="005F4B28">
            <w:pPr>
              <w:jc w:val="both"/>
              <w:cnfStyle w:val="000000000000" w:firstRow="0" w:lastRow="0" w:firstColumn="0" w:lastColumn="0" w:oddVBand="0" w:evenVBand="0" w:oddHBand="0" w:evenHBand="0" w:firstRowFirstColumn="0" w:firstRowLastColumn="0" w:lastRowFirstColumn="0" w:lastRowLastColumn="0"/>
              <w:rPr>
                <w:sz w:val="16"/>
                <w:szCs w:val="16"/>
              </w:rPr>
            </w:pPr>
            <w:r w:rsidRPr="005F4B28">
              <w:rPr>
                <w:sz w:val="16"/>
                <w:szCs w:val="16"/>
              </w:rPr>
              <w:t>175,65</w:t>
            </w:r>
          </w:p>
        </w:tc>
        <w:tc>
          <w:tcPr>
            <w:tcW w:w="1166" w:type="dxa"/>
          </w:tcPr>
          <w:p w14:paraId="24BD45C8" w14:textId="345F7BDE" w:rsidR="005F4B28" w:rsidRPr="005F4B28" w:rsidRDefault="005F4B28" w:rsidP="005F4B28">
            <w:pPr>
              <w:jc w:val="both"/>
              <w:cnfStyle w:val="000000000000" w:firstRow="0" w:lastRow="0" w:firstColumn="0" w:lastColumn="0" w:oddVBand="0" w:evenVBand="0" w:oddHBand="0" w:evenHBand="0" w:firstRowFirstColumn="0" w:firstRowLastColumn="0" w:lastRowFirstColumn="0" w:lastRowLastColumn="0"/>
              <w:rPr>
                <w:sz w:val="16"/>
                <w:szCs w:val="16"/>
              </w:rPr>
            </w:pPr>
            <w:r w:rsidRPr="005F4B28">
              <w:rPr>
                <w:sz w:val="16"/>
                <w:szCs w:val="16"/>
              </w:rPr>
              <w:t>2</w:t>
            </w:r>
            <w:r w:rsidR="00CB2004">
              <w:rPr>
                <w:sz w:val="16"/>
                <w:szCs w:val="16"/>
              </w:rPr>
              <w:t>7</w:t>
            </w:r>
            <w:r w:rsidRPr="005F4B28">
              <w:rPr>
                <w:sz w:val="16"/>
                <w:szCs w:val="16"/>
              </w:rPr>
              <w:t>,</w:t>
            </w:r>
            <w:r w:rsidR="00CB2004">
              <w:rPr>
                <w:sz w:val="16"/>
                <w:szCs w:val="16"/>
              </w:rPr>
              <w:t>6</w:t>
            </w:r>
          </w:p>
        </w:tc>
        <w:tc>
          <w:tcPr>
            <w:tcW w:w="1064" w:type="dxa"/>
          </w:tcPr>
          <w:p w14:paraId="53AF49EA" w14:textId="6AAE01AD" w:rsidR="005F4B28" w:rsidRDefault="005F4B28" w:rsidP="005F4B28">
            <w:pPr>
              <w:jc w:val="both"/>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80</w:t>
            </w:r>
          </w:p>
        </w:tc>
      </w:tr>
      <w:tr w:rsidR="005F4B28" w14:paraId="39106D54" w14:textId="7FB00E12" w:rsidTr="005F4B28">
        <w:trPr>
          <w:gridAfter w:val="1"/>
          <w:wAfter w:w="321" w:type="dxa"/>
        </w:trPr>
        <w:tc>
          <w:tcPr>
            <w:cnfStyle w:val="001000000000" w:firstRow="0" w:lastRow="0" w:firstColumn="1" w:lastColumn="0" w:oddVBand="0" w:evenVBand="0" w:oddHBand="0" w:evenHBand="0" w:firstRowFirstColumn="0" w:firstRowLastColumn="0" w:lastRowFirstColumn="0" w:lastRowLastColumn="0"/>
            <w:tcW w:w="1276" w:type="dxa"/>
          </w:tcPr>
          <w:p w14:paraId="551D8A50" w14:textId="65784B92" w:rsidR="005F4B28" w:rsidRPr="0055249E" w:rsidRDefault="005F4B28" w:rsidP="005F4B28">
            <w:pPr>
              <w:jc w:val="both"/>
              <w:rPr>
                <w:b w:val="0"/>
                <w:sz w:val="16"/>
                <w:szCs w:val="16"/>
              </w:rPr>
            </w:pPr>
            <w:r>
              <w:rPr>
                <w:b w:val="0"/>
                <w:sz w:val="16"/>
                <w:szCs w:val="16"/>
              </w:rPr>
              <w:t>Lith-boven</w:t>
            </w:r>
          </w:p>
        </w:tc>
        <w:tc>
          <w:tcPr>
            <w:tcW w:w="1559" w:type="dxa"/>
          </w:tcPr>
          <w:p w14:paraId="6950099C" w14:textId="767EA1F2" w:rsidR="005F4B28" w:rsidRPr="00173E43" w:rsidRDefault="005F4B28" w:rsidP="005F4B28">
            <w:pPr>
              <w:jc w:val="both"/>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Grave-Lith</w:t>
            </w:r>
          </w:p>
        </w:tc>
        <w:tc>
          <w:tcPr>
            <w:tcW w:w="1134" w:type="dxa"/>
          </w:tcPr>
          <w:p w14:paraId="7E5061BD" w14:textId="2292A8C0" w:rsidR="005F4B28" w:rsidRPr="005F4B28" w:rsidRDefault="005F4B28" w:rsidP="005F4B28">
            <w:pPr>
              <w:ind w:left="1"/>
              <w:jc w:val="both"/>
              <w:cnfStyle w:val="000000000000" w:firstRow="0" w:lastRow="0" w:firstColumn="0" w:lastColumn="0" w:oddVBand="0" w:evenVBand="0" w:oddHBand="0" w:evenHBand="0" w:firstRowFirstColumn="0" w:firstRowLastColumn="0" w:lastRowFirstColumn="0" w:lastRowLastColumn="0"/>
              <w:rPr>
                <w:sz w:val="16"/>
                <w:szCs w:val="16"/>
              </w:rPr>
            </w:pPr>
            <w:r w:rsidRPr="005F4B28">
              <w:rPr>
                <w:sz w:val="16"/>
                <w:szCs w:val="16"/>
              </w:rPr>
              <w:t>175,65</w:t>
            </w:r>
          </w:p>
        </w:tc>
        <w:tc>
          <w:tcPr>
            <w:tcW w:w="993" w:type="dxa"/>
          </w:tcPr>
          <w:p w14:paraId="0180C5A9" w14:textId="6F609454" w:rsidR="005F4B28" w:rsidRPr="005F4B28" w:rsidRDefault="005F4B28" w:rsidP="005F4B28">
            <w:pPr>
              <w:jc w:val="both"/>
              <w:cnfStyle w:val="000000000000" w:firstRow="0" w:lastRow="0" w:firstColumn="0" w:lastColumn="0" w:oddVBand="0" w:evenVBand="0" w:oddHBand="0" w:evenHBand="0" w:firstRowFirstColumn="0" w:firstRowLastColumn="0" w:lastRowFirstColumn="0" w:lastRowLastColumn="0"/>
              <w:rPr>
                <w:sz w:val="16"/>
                <w:szCs w:val="16"/>
              </w:rPr>
            </w:pPr>
            <w:r w:rsidRPr="005F4B28">
              <w:rPr>
                <w:sz w:val="16"/>
                <w:szCs w:val="16"/>
              </w:rPr>
              <w:t>200,87</w:t>
            </w:r>
          </w:p>
        </w:tc>
        <w:tc>
          <w:tcPr>
            <w:tcW w:w="1166" w:type="dxa"/>
          </w:tcPr>
          <w:p w14:paraId="602AA190" w14:textId="278E3182" w:rsidR="005F4B28" w:rsidRPr="005F4B28" w:rsidRDefault="005F4B28" w:rsidP="005F4B28">
            <w:pPr>
              <w:jc w:val="both"/>
              <w:cnfStyle w:val="000000000000" w:firstRow="0" w:lastRow="0" w:firstColumn="0" w:lastColumn="0" w:oddVBand="0" w:evenVBand="0" w:oddHBand="0" w:evenHBand="0" w:firstRowFirstColumn="0" w:firstRowLastColumn="0" w:lastRowFirstColumn="0" w:lastRowLastColumn="0"/>
              <w:rPr>
                <w:sz w:val="16"/>
                <w:szCs w:val="16"/>
              </w:rPr>
            </w:pPr>
            <w:r w:rsidRPr="005F4B28">
              <w:rPr>
                <w:sz w:val="16"/>
                <w:szCs w:val="16"/>
              </w:rPr>
              <w:t>25,22</w:t>
            </w:r>
          </w:p>
        </w:tc>
        <w:tc>
          <w:tcPr>
            <w:tcW w:w="1064" w:type="dxa"/>
          </w:tcPr>
          <w:p w14:paraId="3E8D8AC0" w14:textId="66F1DC75" w:rsidR="005F4B28" w:rsidRDefault="005F4B28" w:rsidP="005F4B28">
            <w:pPr>
              <w:jc w:val="both"/>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71</w:t>
            </w:r>
          </w:p>
        </w:tc>
      </w:tr>
      <w:tr w:rsidR="005F4B28" w14:paraId="742EFA98" w14:textId="6FAC4BDB" w:rsidTr="005F4B28">
        <w:trPr>
          <w:gridAfter w:val="1"/>
          <w:wAfter w:w="321" w:type="dxa"/>
        </w:trPr>
        <w:tc>
          <w:tcPr>
            <w:cnfStyle w:val="001000000000" w:firstRow="0" w:lastRow="0" w:firstColumn="1" w:lastColumn="0" w:oddVBand="0" w:evenVBand="0" w:oddHBand="0" w:evenHBand="0" w:firstRowFirstColumn="0" w:firstRowLastColumn="0" w:lastRowFirstColumn="0" w:lastRowLastColumn="0"/>
            <w:tcW w:w="1276" w:type="dxa"/>
            <w:tcBorders>
              <w:bottom w:val="single" w:sz="4" w:space="0" w:color="5B9BD5" w:themeColor="accent1"/>
            </w:tcBorders>
          </w:tcPr>
          <w:p w14:paraId="1D5C1457" w14:textId="17B2D746" w:rsidR="005F4B28" w:rsidRPr="0055249E" w:rsidRDefault="005F4B28" w:rsidP="005F4B28">
            <w:pPr>
              <w:jc w:val="both"/>
              <w:rPr>
                <w:b w:val="0"/>
                <w:sz w:val="16"/>
                <w:szCs w:val="16"/>
              </w:rPr>
            </w:pPr>
            <w:r>
              <w:rPr>
                <w:b w:val="0"/>
                <w:sz w:val="16"/>
                <w:szCs w:val="16"/>
              </w:rPr>
              <w:t>Lith-beneden</w:t>
            </w:r>
          </w:p>
        </w:tc>
        <w:tc>
          <w:tcPr>
            <w:tcW w:w="1559" w:type="dxa"/>
            <w:tcBorders>
              <w:bottom w:val="single" w:sz="4" w:space="0" w:color="5B9BD5" w:themeColor="accent1"/>
            </w:tcBorders>
          </w:tcPr>
          <w:p w14:paraId="708507AC" w14:textId="58D974D0" w:rsidR="005F4B28" w:rsidRPr="00173E43" w:rsidRDefault="005F4B28" w:rsidP="005F4B28">
            <w:pPr>
              <w:jc w:val="both"/>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Lith-Keizersveer</w:t>
            </w:r>
          </w:p>
        </w:tc>
        <w:tc>
          <w:tcPr>
            <w:tcW w:w="1134" w:type="dxa"/>
            <w:tcBorders>
              <w:bottom w:val="single" w:sz="4" w:space="0" w:color="5B9BD5" w:themeColor="accent1"/>
            </w:tcBorders>
          </w:tcPr>
          <w:p w14:paraId="0088B247" w14:textId="67275EC3" w:rsidR="005F4B28" w:rsidRPr="005F4B28" w:rsidRDefault="005F4B28" w:rsidP="005F4B28">
            <w:pPr>
              <w:ind w:left="1"/>
              <w:jc w:val="both"/>
              <w:cnfStyle w:val="000000000000" w:firstRow="0" w:lastRow="0" w:firstColumn="0" w:lastColumn="0" w:oddVBand="0" w:evenVBand="0" w:oddHBand="0" w:evenHBand="0" w:firstRowFirstColumn="0" w:firstRowLastColumn="0" w:lastRowFirstColumn="0" w:lastRowLastColumn="0"/>
              <w:rPr>
                <w:sz w:val="16"/>
                <w:szCs w:val="16"/>
              </w:rPr>
            </w:pPr>
            <w:r w:rsidRPr="005F4B28">
              <w:rPr>
                <w:sz w:val="16"/>
                <w:szCs w:val="16"/>
              </w:rPr>
              <w:t>200,87</w:t>
            </w:r>
          </w:p>
        </w:tc>
        <w:tc>
          <w:tcPr>
            <w:tcW w:w="993" w:type="dxa"/>
            <w:tcBorders>
              <w:bottom w:val="single" w:sz="4" w:space="0" w:color="5B9BD5" w:themeColor="accent1"/>
            </w:tcBorders>
          </w:tcPr>
          <w:p w14:paraId="5506F35C" w14:textId="6BD9D54F" w:rsidR="005F4B28" w:rsidRPr="005F4B28" w:rsidRDefault="005F4B28" w:rsidP="005F4B28">
            <w:pPr>
              <w:jc w:val="both"/>
              <w:cnfStyle w:val="000000000000" w:firstRow="0" w:lastRow="0" w:firstColumn="0" w:lastColumn="0" w:oddVBand="0" w:evenVBand="0" w:oddHBand="0" w:evenHBand="0" w:firstRowFirstColumn="0" w:firstRowLastColumn="0" w:lastRowFirstColumn="0" w:lastRowLastColumn="0"/>
              <w:rPr>
                <w:sz w:val="16"/>
                <w:szCs w:val="16"/>
              </w:rPr>
            </w:pPr>
            <w:r w:rsidRPr="005F4B28">
              <w:rPr>
                <w:sz w:val="16"/>
                <w:szCs w:val="16"/>
              </w:rPr>
              <w:t>247,8</w:t>
            </w:r>
          </w:p>
        </w:tc>
        <w:tc>
          <w:tcPr>
            <w:tcW w:w="1166" w:type="dxa"/>
            <w:tcBorders>
              <w:bottom w:val="single" w:sz="4" w:space="0" w:color="5B9BD5" w:themeColor="accent1"/>
            </w:tcBorders>
          </w:tcPr>
          <w:p w14:paraId="2F09C8A4" w14:textId="150E21C5" w:rsidR="005F4B28" w:rsidRPr="005F4B28" w:rsidRDefault="005F4B28" w:rsidP="005F4B28">
            <w:pPr>
              <w:jc w:val="both"/>
              <w:cnfStyle w:val="000000000000" w:firstRow="0" w:lastRow="0" w:firstColumn="0" w:lastColumn="0" w:oddVBand="0" w:evenVBand="0" w:oddHBand="0" w:evenHBand="0" w:firstRowFirstColumn="0" w:firstRowLastColumn="0" w:lastRowFirstColumn="0" w:lastRowLastColumn="0"/>
              <w:rPr>
                <w:sz w:val="16"/>
                <w:szCs w:val="16"/>
              </w:rPr>
            </w:pPr>
            <w:r w:rsidRPr="005F4B28">
              <w:rPr>
                <w:sz w:val="16"/>
                <w:szCs w:val="16"/>
              </w:rPr>
              <w:t>46,93</w:t>
            </w:r>
          </w:p>
        </w:tc>
        <w:tc>
          <w:tcPr>
            <w:tcW w:w="1064" w:type="dxa"/>
            <w:tcBorders>
              <w:bottom w:val="single" w:sz="4" w:space="0" w:color="5B9BD5" w:themeColor="accent1"/>
            </w:tcBorders>
          </w:tcPr>
          <w:p w14:paraId="3A8448EC" w14:textId="7DA18CC6" w:rsidR="005F4B28" w:rsidRPr="00173E43" w:rsidRDefault="005F4B28" w:rsidP="005F4B28">
            <w:pPr>
              <w:jc w:val="both"/>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141</w:t>
            </w:r>
          </w:p>
        </w:tc>
      </w:tr>
    </w:tbl>
    <w:p w14:paraId="39952715" w14:textId="6EB79565" w:rsidR="00D51264" w:rsidRDefault="00D51264" w:rsidP="00350239">
      <w:pPr>
        <w:ind w:firstLine="426"/>
        <w:jc w:val="both"/>
      </w:pPr>
    </w:p>
    <w:p w14:paraId="0D7FDF77" w14:textId="78BBF3E6" w:rsidR="00BA0192" w:rsidRDefault="00BA0192" w:rsidP="00A14A3E">
      <w:pPr>
        <w:pStyle w:val="Huisstijl-Kop3"/>
      </w:pPr>
      <w:bookmarkStart w:id="25" w:name="_Toc104384051"/>
      <w:r>
        <w:t>Kwaliteitscontrole</w:t>
      </w:r>
      <w:r w:rsidR="00302627">
        <w:t xml:space="preserve"> en compilatie van de dataset</w:t>
      </w:r>
      <w:bookmarkEnd w:id="25"/>
    </w:p>
    <w:p w14:paraId="6B40BEF2" w14:textId="77777777" w:rsidR="00A14A3E" w:rsidRDefault="00A14A3E" w:rsidP="00A14A3E"/>
    <w:p w14:paraId="4F684827" w14:textId="4921523E" w:rsidR="00CB65A3" w:rsidRPr="00CB65A3" w:rsidRDefault="00CB65A3" w:rsidP="00A14A3E">
      <w:pPr>
        <w:jc w:val="both"/>
      </w:pPr>
      <w:r w:rsidRPr="00CB65A3">
        <w:t xml:space="preserve">Na oplevering van de korrelgroottegegevens door het laboratorium aan Rijkswaterstaat </w:t>
      </w:r>
      <w:r>
        <w:t>is een kwaliteitscontrole uitgevoerd</w:t>
      </w:r>
      <w:r w:rsidR="00350239">
        <w:t xml:space="preserve">. Eerst is onderzocht of de locaties waarvoor korrelgrootteverdelingen opgeleverd zijn overeenkomen met de locaties waar daadwerkelijk bodemmonsters zijn genomen. Vervolgens is gecontroleerd of de  </w:t>
      </w:r>
      <w:r w:rsidR="00A534CA">
        <w:t>zeefdiameters in de data</w:t>
      </w:r>
      <w:r w:rsidR="00350239" w:rsidRPr="00350239">
        <w:t>bestand</w:t>
      </w:r>
      <w:r w:rsidR="00A534CA">
        <w:t>en</w:t>
      </w:r>
      <w:r w:rsidR="00350239" w:rsidRPr="00350239">
        <w:t xml:space="preserve"> overeen</w:t>
      </w:r>
      <w:r w:rsidR="00A534CA">
        <w:t>komen</w:t>
      </w:r>
      <w:r w:rsidR="00350239" w:rsidRPr="00350239">
        <w:t xml:space="preserve"> met de zeven die gebruikt zijn volgens de beschrijving van de zeefprocedure</w:t>
      </w:r>
      <w:r w:rsidR="00A534CA">
        <w:t xml:space="preserve">. </w:t>
      </w:r>
      <w:r w:rsidR="00071AB0">
        <w:t xml:space="preserve">Ook is gecontroleerd of de zeeffracties goed berekend zijn. </w:t>
      </w:r>
      <w:r w:rsidR="00A534CA">
        <w:t xml:space="preserve">Tot slot is onderzocht of de </w:t>
      </w:r>
      <w:r w:rsidR="00A534CA" w:rsidRPr="00A534CA">
        <w:t xml:space="preserve">afgeleide </w:t>
      </w:r>
      <w:r w:rsidR="00A534CA">
        <w:t xml:space="preserve">korrelgroottekarakteristieken </w:t>
      </w:r>
      <w:r w:rsidR="00A534CA" w:rsidRPr="00A534CA">
        <w:t xml:space="preserve">gereproduceerd </w:t>
      </w:r>
      <w:r w:rsidR="00A534CA">
        <w:t xml:space="preserve">kunnen </w:t>
      </w:r>
      <w:r w:rsidR="00A534CA" w:rsidRPr="00A534CA">
        <w:t xml:space="preserve">worden op basis </w:t>
      </w:r>
      <w:r w:rsidR="00A534CA">
        <w:t xml:space="preserve">van de ruwe data in het bestand. In eerste instantie bleek de datalevering incorrect, waarop het laboratorium een gecorrigeerde dataset heeft opgeleverd. Ook deze is nauwgezet gecontroleerd en dit keer correct bevonden. </w:t>
      </w:r>
    </w:p>
    <w:p w14:paraId="000286FE" w14:textId="433D60EE" w:rsidR="00A534CA" w:rsidRDefault="00A534CA" w:rsidP="00302627">
      <w:pPr>
        <w:ind w:firstLine="426"/>
        <w:jc w:val="both"/>
      </w:pPr>
      <w:r>
        <w:t xml:space="preserve">Door Rijkswaterstaat zijn de ruwe gegevens uit het XLSX-bestand van het laboratorium van </w:t>
      </w:r>
      <w:proofErr w:type="spellStart"/>
      <w:r w:rsidRPr="00A534CA">
        <w:t>Wiertsema</w:t>
      </w:r>
      <w:proofErr w:type="spellEnd"/>
      <w:r w:rsidRPr="00A534CA">
        <w:t xml:space="preserve"> &amp; Partners</w:t>
      </w:r>
      <w:r>
        <w:t xml:space="preserve"> samengevoegd met de meta-data die gerapporteerd waren in het logboek van </w:t>
      </w:r>
      <w:proofErr w:type="spellStart"/>
      <w:r w:rsidRPr="00A534CA">
        <w:t>Cicom</w:t>
      </w:r>
      <w:proofErr w:type="spellEnd"/>
      <w:r w:rsidRPr="00A534CA">
        <w:t xml:space="preserve"> &amp; Copier</w:t>
      </w:r>
      <w:r>
        <w:t xml:space="preserve">. </w:t>
      </w:r>
    </w:p>
    <w:p w14:paraId="6FBAAD3E" w14:textId="56C23659" w:rsidR="00AF2715" w:rsidRDefault="00A534CA" w:rsidP="00FE472D">
      <w:pPr>
        <w:ind w:firstLine="426"/>
        <w:jc w:val="both"/>
      </w:pPr>
      <w:r>
        <w:t xml:space="preserve">Vervolgens is aan elke korrelgrootteverdeling een kwaliteitskeurmerk toegekend. Onderscheiden zijn de volgende </w:t>
      </w:r>
      <w:proofErr w:type="spellStart"/>
      <w:r>
        <w:t>klasses</w:t>
      </w:r>
      <w:proofErr w:type="spellEnd"/>
      <w:r>
        <w:t xml:space="preserve">: hoge kwaliteit, lage kwaliteit en geen data. Het stempel ‘lage kwaliteit’ is toegekend aan korrelgrootteverdelingen </w:t>
      </w:r>
      <w:r w:rsidR="00207370">
        <w:t>waarvoor één</w:t>
      </w:r>
      <w:r w:rsidR="00C341AF">
        <w:t xml:space="preserve"> van de volgende criteria gold: (1) </w:t>
      </w:r>
      <w:r w:rsidR="00207370">
        <w:t xml:space="preserve">Meer dan 10% van het monster grover dan de maaswijdte van de grofste zeef (90 mm); (2) Meer dan 10% van het monster fijner dan de maaswijdte van de fijnste zeef (0,063 mm); (3) Verlies van de fijne fractie tijdens bemonstering; (4) </w:t>
      </w:r>
      <w:r w:rsidR="00C341AF">
        <w:t>E</w:t>
      </w:r>
      <w:r w:rsidR="00B57F77">
        <w:t>en</w:t>
      </w:r>
      <w:r>
        <w:t xml:space="preserve"> </w:t>
      </w:r>
      <w:r w:rsidR="00C341AF">
        <w:t>monster</w:t>
      </w:r>
      <w:r>
        <w:t>volume</w:t>
      </w:r>
      <w:r w:rsidR="00B57F77">
        <w:t xml:space="preserve"> kleiner dan</w:t>
      </w:r>
      <w:r w:rsidR="00207370">
        <w:t xml:space="preserve"> 10</w:t>
      </w:r>
      <w:r w:rsidR="00B57F77">
        <w:t>00 g; (5</w:t>
      </w:r>
      <w:r w:rsidR="00C341AF">
        <w:t xml:space="preserve">) </w:t>
      </w:r>
      <w:r w:rsidR="00B57F77">
        <w:t>A</w:t>
      </w:r>
      <w:r w:rsidR="00C341AF">
        <w:t xml:space="preserve">anwezigheid van een korrelgrootteverdeling terwijl volgens het logboek geen monster is genomen. </w:t>
      </w:r>
      <w:r w:rsidR="00AF2715">
        <w:t xml:space="preserve">Van de 530 </w:t>
      </w:r>
      <w:r w:rsidR="00355364">
        <w:t xml:space="preserve">gewenste </w:t>
      </w:r>
      <w:r w:rsidR="00AF2715">
        <w:t xml:space="preserve">monsterpunten op het traject </w:t>
      </w:r>
      <w:proofErr w:type="spellStart"/>
      <w:r w:rsidR="00AF2715">
        <w:t>rkm</w:t>
      </w:r>
      <w:proofErr w:type="spellEnd"/>
      <w:r w:rsidR="00AF2715">
        <w:t xml:space="preserve"> 71,5 – 247,8 hebben </w:t>
      </w:r>
      <w:r w:rsidR="00105E7D">
        <w:t>452 korrelgrootteverdelingen het stempel ‘hoge kwaliteit’ gekregen, 47</w:t>
      </w:r>
      <w:r w:rsidR="00355364">
        <w:t xml:space="preserve"> het stempel ‘lage kwaliteit’</w:t>
      </w:r>
      <w:r w:rsidR="008C7842">
        <w:t xml:space="preserve"> </w:t>
      </w:r>
      <w:r w:rsidR="00D7741F">
        <w:t>en 31 het stempel ‘geen data’.</w:t>
      </w:r>
      <w:r w:rsidR="00355364">
        <w:t xml:space="preserve"> </w:t>
      </w:r>
      <w:r w:rsidR="00105E7D">
        <w:t xml:space="preserve">Bij toepassing van de bovengenoemde vijf criteria hebben successievelijk 13, 4, 27, 1, en 2 korrelgrootteverdelingen het stempel “lage kwaliteit” gekregen. Vooral het verlies van de fijne fractie doordat de Van </w:t>
      </w:r>
      <w:proofErr w:type="spellStart"/>
      <w:r w:rsidR="00105E7D">
        <w:t>Veenhapper</w:t>
      </w:r>
      <w:proofErr w:type="spellEnd"/>
      <w:r w:rsidR="00105E7D">
        <w:t xml:space="preserve"> niet goed sloot was dus een oorzaak voor een mindere kwaliteit van de korrelgrootteverdeling. </w:t>
      </w:r>
      <w:r w:rsidR="00FE472D" w:rsidRPr="00FE472D">
        <w:t xml:space="preserve">Hoewel het probleem van een haperende Van </w:t>
      </w:r>
      <w:proofErr w:type="spellStart"/>
      <w:r w:rsidR="00FE472D" w:rsidRPr="00FE472D">
        <w:t>Veenhapper</w:t>
      </w:r>
      <w:proofErr w:type="spellEnd"/>
      <w:r w:rsidR="00FE472D" w:rsidRPr="00FE472D">
        <w:t xml:space="preserve"> ook blijkt uit het feit dat ook onder de korrelgrootteverdelingen van hoge kwaliteit er een </w:t>
      </w:r>
      <w:r w:rsidR="00FE472D" w:rsidRPr="00FE472D">
        <w:lastRenderedPageBreak/>
        <w:t xml:space="preserve">aantal (21) gevallen was waarbij </w:t>
      </w:r>
      <w:r w:rsidR="00D54CA5" w:rsidRPr="00FE472D">
        <w:t>meer dan 2 pogingen gedaan moesten worden om een monster te winnen</w:t>
      </w:r>
      <w:r w:rsidR="00FE472D">
        <w:t xml:space="preserve">, blijft het totaal aantal probleemgevallen beperkt op het totaal aantal monsters. </w:t>
      </w:r>
      <w:r w:rsidR="00FE472D" w:rsidRPr="00FE472D">
        <w:t xml:space="preserve"> </w:t>
      </w:r>
    </w:p>
    <w:p w14:paraId="3DF56642" w14:textId="65326CDE" w:rsidR="00684D16" w:rsidRDefault="00684D16" w:rsidP="00684D16">
      <w:pPr>
        <w:pStyle w:val="Huisstijl-Kop2"/>
      </w:pPr>
      <w:bookmarkStart w:id="26" w:name="_Toc104384052"/>
      <w:r>
        <w:t>Bepaling van de korrelgroottekarakteristieken</w:t>
      </w:r>
      <w:bookmarkEnd w:id="26"/>
      <w:r>
        <w:t xml:space="preserve"> </w:t>
      </w:r>
    </w:p>
    <w:p w14:paraId="3F1FD80D" w14:textId="77777777" w:rsidR="00C0784E" w:rsidRDefault="00C0784E" w:rsidP="00C0784E"/>
    <w:p w14:paraId="0BA009CF" w14:textId="4AC08726" w:rsidR="00467DBA" w:rsidRDefault="000E31FF" w:rsidP="00C0784E">
      <w:pPr>
        <w:jc w:val="both"/>
      </w:pPr>
      <w:r w:rsidRPr="00C0784E">
        <w:t xml:space="preserve">Voor </w:t>
      </w:r>
      <w:r w:rsidRPr="00B57F77">
        <w:t>beide</w:t>
      </w:r>
      <w:r w:rsidRPr="00C0784E">
        <w:t xml:space="preserve"> korrelgroottedatasets (uit 1981-1983 en uit 2020) zijn door Rijkswaterstaat de volgende korrelgroottekarakteristieken bepaald: het </w:t>
      </w:r>
      <w:r w:rsidR="008040C8" w:rsidRPr="00C0784E">
        <w:t>lutum/</w:t>
      </w:r>
      <w:proofErr w:type="spellStart"/>
      <w:r w:rsidR="008040C8" w:rsidRPr="00C0784E">
        <w:t>silt</w:t>
      </w:r>
      <w:proofErr w:type="spellEnd"/>
      <w:r w:rsidR="008040C8" w:rsidRPr="00C0784E">
        <w:t>-gehalte (</w:t>
      </w:r>
      <w:r w:rsidR="008040C8" w:rsidRPr="00B80C58">
        <w:rPr>
          <w:i/>
        </w:rPr>
        <w:t>D</w:t>
      </w:r>
      <w:r w:rsidR="00FE472D">
        <w:t xml:space="preserve"> &lt; 0,</w:t>
      </w:r>
      <w:r w:rsidR="008040C8" w:rsidRPr="00C0784E">
        <w:t xml:space="preserve">063 mm), het zandgehalte (0,063 ≤ </w:t>
      </w:r>
      <w:r w:rsidR="008040C8" w:rsidRPr="00B80C58">
        <w:rPr>
          <w:i/>
        </w:rPr>
        <w:t>D</w:t>
      </w:r>
      <w:r w:rsidR="008040C8" w:rsidRPr="00C0784E">
        <w:t xml:space="preserve"> &lt; 2 mm), het grindgehalte (2 ≤ </w:t>
      </w:r>
      <w:r w:rsidR="008040C8" w:rsidRPr="00B80C58">
        <w:rPr>
          <w:i/>
        </w:rPr>
        <w:t>D</w:t>
      </w:r>
      <w:r w:rsidR="008040C8" w:rsidRPr="00C0784E">
        <w:t xml:space="preserve"> &lt; 63 mm), het steengehalte (</w:t>
      </w:r>
      <w:r w:rsidR="008040C8" w:rsidRPr="00B80C58">
        <w:rPr>
          <w:i/>
        </w:rPr>
        <w:t>D</w:t>
      </w:r>
      <w:r w:rsidR="008040C8" w:rsidRPr="00C0784E">
        <w:t xml:space="preserve"> ≥ 63 mm)</w:t>
      </w:r>
      <w:r w:rsidR="00B57F77">
        <w:t>, de geometrisch</w:t>
      </w:r>
      <w:r w:rsidR="008040C8" w:rsidRPr="00C0784E">
        <w:t xml:space="preserve"> gemiddelde korrelgrootte </w:t>
      </w:r>
      <w:r w:rsidR="008040C8" w:rsidRPr="00B80C58">
        <w:rPr>
          <w:i/>
        </w:rPr>
        <w:t>D</w:t>
      </w:r>
      <w:r w:rsidR="008040C8" w:rsidRPr="00B57F77">
        <w:rPr>
          <w:i/>
          <w:vertAlign w:val="subscript"/>
        </w:rPr>
        <w:t>g</w:t>
      </w:r>
      <w:r w:rsidR="008040C8" w:rsidRPr="00C0784E">
        <w:t xml:space="preserve"> van het gehele monster, </w:t>
      </w:r>
      <w:r w:rsidR="00B57F77">
        <w:t>de geometrisch</w:t>
      </w:r>
      <w:r w:rsidR="008040C8" w:rsidRPr="00C0784E">
        <w:t xml:space="preserve"> gemiddelde korrelgrootte </w:t>
      </w:r>
      <w:r w:rsidR="008040C8" w:rsidRPr="00B80C58">
        <w:rPr>
          <w:i/>
        </w:rPr>
        <w:t>D</w:t>
      </w:r>
      <w:r w:rsidR="008040C8" w:rsidRPr="00B57F77">
        <w:rPr>
          <w:i/>
          <w:vertAlign w:val="subscript"/>
        </w:rPr>
        <w:t>g</w:t>
      </w:r>
      <w:r w:rsidR="008040C8" w:rsidRPr="00C0784E">
        <w:t xml:space="preserve"> van de grindfractie, </w:t>
      </w:r>
      <w:r w:rsidR="00B57F77">
        <w:t>de geometrisch</w:t>
      </w:r>
      <w:r w:rsidR="008040C8" w:rsidRPr="00C0784E">
        <w:t xml:space="preserve"> gemiddelde korrelgrootte </w:t>
      </w:r>
      <w:r w:rsidR="008040C8" w:rsidRPr="00B57F77">
        <w:rPr>
          <w:i/>
        </w:rPr>
        <w:t>D</w:t>
      </w:r>
      <w:r w:rsidR="008040C8" w:rsidRPr="00B57F77">
        <w:rPr>
          <w:i/>
          <w:vertAlign w:val="subscript"/>
        </w:rPr>
        <w:t>g</w:t>
      </w:r>
      <w:r w:rsidR="008040C8" w:rsidRPr="00C0784E">
        <w:t xml:space="preserve"> van de zandfractie</w:t>
      </w:r>
      <w:r w:rsidR="00C0784E">
        <w:t>, de mediane korrelgrootte van het gehele monster</w:t>
      </w:r>
      <w:r w:rsidR="008040C8" w:rsidRPr="00C0784E">
        <w:t xml:space="preserve"> </w:t>
      </w:r>
      <w:r w:rsidR="00C0784E">
        <w:t>(</w:t>
      </w:r>
      <w:r w:rsidR="00C0784E" w:rsidRPr="00FE472D">
        <w:rPr>
          <w:i/>
        </w:rPr>
        <w:t>D</w:t>
      </w:r>
      <w:r w:rsidR="00C0784E" w:rsidRPr="00FE472D">
        <w:rPr>
          <w:i/>
          <w:vertAlign w:val="subscript"/>
        </w:rPr>
        <w:t>50</w:t>
      </w:r>
      <w:r w:rsidR="00C0784E">
        <w:t>) e</w:t>
      </w:r>
      <w:r w:rsidR="008040C8" w:rsidRPr="00C0784E">
        <w:t xml:space="preserve">n de percentielen </w:t>
      </w:r>
      <w:r w:rsidR="008040C8" w:rsidRPr="00B80C58">
        <w:rPr>
          <w:i/>
        </w:rPr>
        <w:t>D</w:t>
      </w:r>
      <w:r w:rsidR="008040C8" w:rsidRPr="00B80C58">
        <w:rPr>
          <w:i/>
          <w:vertAlign w:val="subscript"/>
        </w:rPr>
        <w:t>10</w:t>
      </w:r>
      <w:r w:rsidR="008040C8" w:rsidRPr="00C0784E">
        <w:t xml:space="preserve">, </w:t>
      </w:r>
      <w:r w:rsidR="008040C8" w:rsidRPr="00B80C58">
        <w:rPr>
          <w:i/>
        </w:rPr>
        <w:t>D</w:t>
      </w:r>
      <w:r w:rsidR="008040C8" w:rsidRPr="00B80C58">
        <w:rPr>
          <w:i/>
          <w:vertAlign w:val="subscript"/>
        </w:rPr>
        <w:t>35</w:t>
      </w:r>
      <w:r w:rsidR="008040C8" w:rsidRPr="00C0784E">
        <w:t xml:space="preserve">, </w:t>
      </w:r>
      <w:r w:rsidR="008040C8" w:rsidRPr="00B80C58">
        <w:rPr>
          <w:i/>
        </w:rPr>
        <w:t>D</w:t>
      </w:r>
      <w:r w:rsidR="008040C8" w:rsidRPr="00B80C58">
        <w:rPr>
          <w:i/>
          <w:vertAlign w:val="subscript"/>
        </w:rPr>
        <w:t>65</w:t>
      </w:r>
      <w:r w:rsidR="008040C8" w:rsidRPr="00C0784E">
        <w:t xml:space="preserve"> en </w:t>
      </w:r>
      <w:r w:rsidR="008040C8" w:rsidRPr="00B80C58">
        <w:rPr>
          <w:i/>
        </w:rPr>
        <w:t>D</w:t>
      </w:r>
      <w:r w:rsidR="008040C8" w:rsidRPr="00B80C58">
        <w:rPr>
          <w:i/>
          <w:vertAlign w:val="subscript"/>
        </w:rPr>
        <w:t>90</w:t>
      </w:r>
      <w:r w:rsidR="008040C8" w:rsidRPr="00C0784E">
        <w:t xml:space="preserve">. </w:t>
      </w:r>
    </w:p>
    <w:p w14:paraId="0038846C" w14:textId="77777777" w:rsidR="00467DBA" w:rsidRDefault="00467DBA" w:rsidP="00C0784E">
      <w:pPr>
        <w:jc w:val="both"/>
      </w:pPr>
    </w:p>
    <w:p w14:paraId="762E6A76" w14:textId="6EA9B959" w:rsidR="008040C8" w:rsidRPr="00C0784E" w:rsidRDefault="008040C8" w:rsidP="00C0784E">
      <w:pPr>
        <w:jc w:val="both"/>
      </w:pPr>
      <w:r w:rsidRPr="00C0784E">
        <w:t xml:space="preserve">De geometrisch gemiddelde korrelgrootte </w:t>
      </w:r>
      <w:r w:rsidRPr="00B80C58">
        <w:rPr>
          <w:i/>
        </w:rPr>
        <w:t>D</w:t>
      </w:r>
      <w:r w:rsidRPr="00B80C58">
        <w:rPr>
          <w:i/>
          <w:vertAlign w:val="subscript"/>
        </w:rPr>
        <w:t>g</w:t>
      </w:r>
      <w:r w:rsidRPr="00C0784E">
        <w:t xml:space="preserve"> (mm) is als volgt bepaald:</w:t>
      </w:r>
    </w:p>
    <w:p w14:paraId="6DB71AF7" w14:textId="77777777" w:rsidR="008040C8" w:rsidRDefault="008040C8" w:rsidP="008040C8">
      <w:pPr>
        <w:rPr>
          <w:i/>
          <w:iCs/>
        </w:rPr>
      </w:pPr>
    </w:p>
    <w:p w14:paraId="79AED178" w14:textId="273C4CB4" w:rsidR="008040C8" w:rsidRPr="000E31FF" w:rsidRDefault="008040C8" w:rsidP="00356863">
      <w:r w:rsidRPr="000E31FF">
        <w:rPr>
          <w:i/>
          <w:iCs/>
        </w:rPr>
        <w:t>D</w:t>
      </w:r>
      <w:r w:rsidRPr="000E31FF">
        <w:rPr>
          <w:i/>
          <w:iCs/>
          <w:vertAlign w:val="subscript"/>
        </w:rPr>
        <w:t>g</w:t>
      </w:r>
      <w:r w:rsidRPr="000E31FF">
        <w:rPr>
          <w:i/>
          <w:iCs/>
        </w:rPr>
        <w:t xml:space="preserve">   </w:t>
      </w:r>
      <w:r w:rsidRPr="000E31FF">
        <w:t>=</w:t>
      </w:r>
      <w:r w:rsidRPr="000E31FF">
        <w:rPr>
          <w:i/>
          <w:iCs/>
        </w:rPr>
        <w:t xml:space="preserve"> 2</w:t>
      </w:r>
      <w:r w:rsidRPr="000E31FF">
        <w:rPr>
          <w:i/>
          <w:iCs/>
          <w:vertAlign w:val="superscript"/>
        </w:rPr>
        <w:t>-</w:t>
      </w:r>
      <w:r w:rsidR="00B57F77">
        <w:rPr>
          <w:i/>
          <w:iCs/>
          <w:vertAlign w:val="superscript"/>
        </w:rPr>
        <w:t>φg</w:t>
      </w:r>
      <w:r w:rsidR="00356863">
        <w:rPr>
          <w:i/>
          <w:iCs/>
          <w:vertAlign w:val="superscript"/>
        </w:rPr>
        <w:tab/>
      </w:r>
      <w:r>
        <w:t>met:</w:t>
      </w:r>
      <w:r w:rsidR="00356863">
        <w:t xml:space="preserve"> </w:t>
      </w:r>
      <w:proofErr w:type="spellStart"/>
      <w:r w:rsidRPr="000E31FF">
        <w:rPr>
          <w:i/>
          <w:iCs/>
        </w:rPr>
        <w:t>φ</w:t>
      </w:r>
      <w:r w:rsidRPr="000E31FF">
        <w:rPr>
          <w:i/>
          <w:iCs/>
          <w:vertAlign w:val="subscript"/>
        </w:rPr>
        <w:t>g</w:t>
      </w:r>
      <w:proofErr w:type="spellEnd"/>
      <w:r w:rsidRPr="000E31FF">
        <w:rPr>
          <w:i/>
          <w:iCs/>
        </w:rPr>
        <w:t xml:space="preserve"> </w:t>
      </w:r>
      <w:r w:rsidRPr="000E31FF">
        <w:t>=</w:t>
      </w:r>
      <w:r w:rsidRPr="000E31FF">
        <w:rPr>
          <w:i/>
          <w:iCs/>
        </w:rPr>
        <w:t xml:space="preserve"> </w:t>
      </w:r>
      <w:r w:rsidRPr="000E31FF">
        <w:rPr>
          <w:i/>
          <w:iCs/>
          <w:lang w:val="el-GR"/>
        </w:rPr>
        <w:t>Σ</w:t>
      </w:r>
      <w:proofErr w:type="spellStart"/>
      <w:r w:rsidRPr="000E31FF">
        <w:rPr>
          <w:i/>
          <w:iCs/>
        </w:rPr>
        <w:t>f</w:t>
      </w:r>
      <w:r w:rsidRPr="000E31FF">
        <w:rPr>
          <w:i/>
          <w:iCs/>
          <w:vertAlign w:val="subscript"/>
        </w:rPr>
        <w:t>i</w:t>
      </w:r>
      <w:r w:rsidRPr="000E31FF">
        <w:rPr>
          <w:i/>
          <w:iCs/>
        </w:rPr>
        <w:t>φ</w:t>
      </w:r>
      <w:r w:rsidRPr="000E31FF">
        <w:rPr>
          <w:i/>
          <w:iCs/>
          <w:vertAlign w:val="subscript"/>
        </w:rPr>
        <w:t>i</w:t>
      </w:r>
      <w:proofErr w:type="spellEnd"/>
      <w:r w:rsidR="00356863">
        <w:rPr>
          <w:i/>
          <w:iCs/>
          <w:vertAlign w:val="subscript"/>
        </w:rPr>
        <w:t xml:space="preserve"> </w:t>
      </w:r>
      <w:r w:rsidR="00356863">
        <w:rPr>
          <w:i/>
          <w:iCs/>
          <w:vertAlign w:val="subscript"/>
        </w:rPr>
        <w:tab/>
      </w:r>
      <w:r w:rsidR="00356863">
        <w:rPr>
          <w:iCs/>
        </w:rPr>
        <w:t xml:space="preserve">en: </w:t>
      </w:r>
      <w:proofErr w:type="spellStart"/>
      <w:r w:rsidRPr="000E31FF">
        <w:rPr>
          <w:i/>
          <w:iCs/>
        </w:rPr>
        <w:t>φ</w:t>
      </w:r>
      <w:r w:rsidRPr="000E31FF">
        <w:rPr>
          <w:i/>
          <w:iCs/>
          <w:vertAlign w:val="subscript"/>
        </w:rPr>
        <w:t>i</w:t>
      </w:r>
      <w:proofErr w:type="spellEnd"/>
      <w:r w:rsidRPr="000E31FF">
        <w:t>=</w:t>
      </w:r>
      <w:r w:rsidRPr="000E31FF">
        <w:rPr>
          <w:i/>
          <w:iCs/>
        </w:rPr>
        <w:t xml:space="preserve"> -log</w:t>
      </w:r>
      <w:r w:rsidRPr="000E31FF">
        <w:rPr>
          <w:i/>
          <w:iCs/>
          <w:vertAlign w:val="subscript"/>
        </w:rPr>
        <w:t>2</w:t>
      </w:r>
      <w:r w:rsidRPr="000E31FF">
        <w:rPr>
          <w:i/>
          <w:iCs/>
        </w:rPr>
        <w:t>(D</w:t>
      </w:r>
      <w:r w:rsidRPr="000E31FF">
        <w:rPr>
          <w:i/>
          <w:iCs/>
          <w:vertAlign w:val="subscript"/>
        </w:rPr>
        <w:t>i</w:t>
      </w:r>
      <w:r w:rsidRPr="000E31FF">
        <w:rPr>
          <w:i/>
          <w:iCs/>
        </w:rPr>
        <w:t>)</w:t>
      </w:r>
    </w:p>
    <w:p w14:paraId="61388907" w14:textId="52FA1B0C" w:rsidR="008040C8" w:rsidRPr="00356863" w:rsidRDefault="008040C8" w:rsidP="008040C8">
      <w:pPr>
        <w:rPr>
          <w:vertAlign w:val="superscript"/>
        </w:rPr>
      </w:pPr>
      <w:r>
        <w:tab/>
      </w:r>
    </w:p>
    <w:p w14:paraId="17635310" w14:textId="5DC4B6E0" w:rsidR="008040C8" w:rsidRDefault="008040C8" w:rsidP="00356863">
      <w:pPr>
        <w:jc w:val="both"/>
      </w:pPr>
      <w:r>
        <w:t xml:space="preserve">Hierin is </w:t>
      </w:r>
      <w:r w:rsidRPr="008040C8">
        <w:rPr>
          <w:i/>
        </w:rPr>
        <w:t>D</w:t>
      </w:r>
      <w:r w:rsidRPr="008040C8">
        <w:rPr>
          <w:i/>
          <w:vertAlign w:val="subscript"/>
        </w:rPr>
        <w:t>i</w:t>
      </w:r>
      <w:r w:rsidRPr="008040C8">
        <w:t xml:space="preserve"> de representatieve korreldiameter voor korrelgrootteklasse </w:t>
      </w:r>
      <w:r w:rsidRPr="008040C8">
        <w:rPr>
          <w:i/>
        </w:rPr>
        <w:t>i</w:t>
      </w:r>
      <w:r w:rsidR="00356863">
        <w:rPr>
          <w:i/>
        </w:rPr>
        <w:t xml:space="preserve"> </w:t>
      </w:r>
      <w:r w:rsidR="00356863" w:rsidRPr="00356863">
        <w:t>(in mm)</w:t>
      </w:r>
      <w:r w:rsidR="00356863">
        <w:t xml:space="preserve">, gelijk aan </w:t>
      </w:r>
      <m:oMath>
        <m:sSub>
          <m:sSubPr>
            <m:ctrlPr>
              <w:rPr>
                <w:rFonts w:ascii="Cambria Math" w:hAnsi="Cambria Math"/>
                <w:i/>
                <w:vertAlign w:val="superscript"/>
              </w:rPr>
            </m:ctrlPr>
          </m:sSubPr>
          <m:e>
            <m:r>
              <w:rPr>
                <w:rFonts w:ascii="Cambria Math" w:hAnsi="Cambria Math"/>
                <w:vertAlign w:val="superscript"/>
              </w:rPr>
              <m:t>D</m:t>
            </m:r>
          </m:e>
          <m:sub>
            <m:r>
              <w:rPr>
                <w:rFonts w:ascii="Cambria Math" w:hAnsi="Cambria Math"/>
                <w:vertAlign w:val="superscript"/>
              </w:rPr>
              <m:t>i</m:t>
            </m:r>
          </m:sub>
        </m:sSub>
        <m:r>
          <w:rPr>
            <w:rFonts w:ascii="Cambria Math" w:hAnsi="Cambria Math"/>
            <w:vertAlign w:val="superscript"/>
          </w:rPr>
          <m:t>=</m:t>
        </m:r>
        <m:rad>
          <m:radPr>
            <m:degHide m:val="1"/>
            <m:ctrlPr>
              <w:rPr>
                <w:rFonts w:ascii="Cambria Math" w:hAnsi="Cambria Math"/>
                <w:i/>
                <w:vertAlign w:val="superscript"/>
              </w:rPr>
            </m:ctrlPr>
          </m:radPr>
          <m:deg/>
          <m:e>
            <m:sSub>
              <m:sSubPr>
                <m:ctrlPr>
                  <w:rPr>
                    <w:rFonts w:ascii="Cambria Math" w:hAnsi="Cambria Math"/>
                    <w:i/>
                    <w:vertAlign w:val="superscript"/>
                  </w:rPr>
                </m:ctrlPr>
              </m:sSubPr>
              <m:e>
                <m:r>
                  <w:rPr>
                    <w:rFonts w:ascii="Cambria Math" w:hAnsi="Cambria Math"/>
                    <w:vertAlign w:val="superscript"/>
                  </w:rPr>
                  <m:t>D</m:t>
                </m:r>
              </m:e>
              <m:sub>
                <m:r>
                  <w:rPr>
                    <w:rFonts w:ascii="Cambria Math" w:hAnsi="Cambria Math"/>
                    <w:vertAlign w:val="superscript"/>
                  </w:rPr>
                  <m:t>i-o</m:t>
                </m:r>
              </m:sub>
            </m:sSub>
            <m:r>
              <w:rPr>
                <w:rFonts w:ascii="Cambria Math" w:hAnsi="Cambria Math"/>
                <w:vertAlign w:val="superscript"/>
              </w:rPr>
              <m:t>*</m:t>
            </m:r>
            <m:sSub>
              <m:sSubPr>
                <m:ctrlPr>
                  <w:rPr>
                    <w:rFonts w:ascii="Cambria Math" w:hAnsi="Cambria Math"/>
                    <w:i/>
                    <w:vertAlign w:val="superscript"/>
                  </w:rPr>
                </m:ctrlPr>
              </m:sSubPr>
              <m:e>
                <m:r>
                  <w:rPr>
                    <w:rFonts w:ascii="Cambria Math" w:hAnsi="Cambria Math"/>
                    <w:vertAlign w:val="superscript"/>
                  </w:rPr>
                  <m:t>D</m:t>
                </m:r>
              </m:e>
              <m:sub>
                <m:r>
                  <w:rPr>
                    <w:rFonts w:ascii="Cambria Math" w:hAnsi="Cambria Math"/>
                    <w:vertAlign w:val="superscript"/>
                  </w:rPr>
                  <m:t>i-b</m:t>
                </m:r>
              </m:sub>
            </m:sSub>
          </m:e>
        </m:rad>
      </m:oMath>
      <w:r w:rsidR="00356863">
        <w:t xml:space="preserve">, met </w:t>
      </w:r>
      <w:proofErr w:type="spellStart"/>
      <w:r w:rsidR="00356863" w:rsidRPr="00356863">
        <w:rPr>
          <w:i/>
        </w:rPr>
        <w:t>D</w:t>
      </w:r>
      <w:r w:rsidR="00356863" w:rsidRPr="00356863">
        <w:rPr>
          <w:i/>
          <w:vertAlign w:val="subscript"/>
        </w:rPr>
        <w:t>i</w:t>
      </w:r>
      <w:r w:rsidR="00356863">
        <w:rPr>
          <w:i/>
          <w:vertAlign w:val="subscript"/>
        </w:rPr>
        <w:t>-o</w:t>
      </w:r>
      <w:proofErr w:type="spellEnd"/>
      <w:r w:rsidR="00356863">
        <w:t xml:space="preserve"> (mm) de ondergrens van korrelgrootteklasse </w:t>
      </w:r>
      <w:r w:rsidR="00356863" w:rsidRPr="00356863">
        <w:rPr>
          <w:i/>
        </w:rPr>
        <w:t>i</w:t>
      </w:r>
      <w:r w:rsidR="00356863">
        <w:rPr>
          <w:i/>
        </w:rPr>
        <w:t xml:space="preserve">, en </w:t>
      </w:r>
      <w:r w:rsidR="00356863" w:rsidRPr="00356863">
        <w:rPr>
          <w:i/>
        </w:rPr>
        <w:t>D</w:t>
      </w:r>
      <w:r w:rsidR="00356863" w:rsidRPr="00356863">
        <w:rPr>
          <w:i/>
          <w:vertAlign w:val="subscript"/>
        </w:rPr>
        <w:t>i</w:t>
      </w:r>
      <w:r w:rsidR="00356863">
        <w:rPr>
          <w:i/>
          <w:vertAlign w:val="subscript"/>
        </w:rPr>
        <w:t>-b</w:t>
      </w:r>
      <w:r w:rsidR="00356863">
        <w:t xml:space="preserve"> (mm)</w:t>
      </w:r>
      <w:r w:rsidR="00356863" w:rsidRPr="00356863">
        <w:t xml:space="preserve"> </w:t>
      </w:r>
      <w:r w:rsidR="00356863">
        <w:t xml:space="preserve">de bovengrens van korrelgrootteklasse </w:t>
      </w:r>
      <w:r w:rsidR="00356863" w:rsidRPr="00356863">
        <w:rPr>
          <w:i/>
        </w:rPr>
        <w:t>i</w:t>
      </w:r>
      <w:r w:rsidR="00356863">
        <w:rPr>
          <w:i/>
        </w:rPr>
        <w:t xml:space="preserve">. </w:t>
      </w:r>
      <w:proofErr w:type="spellStart"/>
      <w:r w:rsidR="00356863" w:rsidRPr="000E31FF">
        <w:rPr>
          <w:i/>
          <w:iCs/>
        </w:rPr>
        <w:t>φ</w:t>
      </w:r>
      <w:r w:rsidR="00356863" w:rsidRPr="00356863">
        <w:rPr>
          <w:i/>
          <w:iCs/>
          <w:vertAlign w:val="subscript"/>
        </w:rPr>
        <w:t>i</w:t>
      </w:r>
      <w:proofErr w:type="spellEnd"/>
      <w:r w:rsidR="00356863">
        <w:rPr>
          <w:iCs/>
        </w:rPr>
        <w:t xml:space="preserve"> is </w:t>
      </w:r>
      <w:r w:rsidR="00356863" w:rsidRPr="008040C8">
        <w:t xml:space="preserve">de representatieve korreldiameter voor korrelgrootteklasse </w:t>
      </w:r>
      <w:r w:rsidR="00356863" w:rsidRPr="008040C8">
        <w:rPr>
          <w:i/>
        </w:rPr>
        <w:t>i</w:t>
      </w:r>
      <w:r w:rsidR="00356863">
        <w:rPr>
          <w:i/>
        </w:rPr>
        <w:t xml:space="preserve"> </w:t>
      </w:r>
      <w:r w:rsidR="00356863">
        <w:t xml:space="preserve">weergegeven op </w:t>
      </w:r>
      <w:proofErr w:type="spellStart"/>
      <w:r w:rsidR="00356863">
        <w:t>Krumbein’s</w:t>
      </w:r>
      <w:proofErr w:type="spellEnd"/>
      <w:r w:rsidR="00356863">
        <w:t xml:space="preserve"> </w:t>
      </w:r>
      <w:proofErr w:type="spellStart"/>
      <w:r w:rsidR="00356863">
        <w:t>phi</w:t>
      </w:r>
      <w:proofErr w:type="spellEnd"/>
      <w:r w:rsidR="00356863">
        <w:t>-schaal</w:t>
      </w:r>
      <w:r w:rsidR="00B57F77">
        <w:t xml:space="preserve"> e</w:t>
      </w:r>
      <w:r w:rsidR="00356863">
        <w:t xml:space="preserve">n </w:t>
      </w:r>
      <w:proofErr w:type="spellStart"/>
      <w:r w:rsidR="00356863" w:rsidRPr="00356863">
        <w:rPr>
          <w:i/>
        </w:rPr>
        <w:t>f</w:t>
      </w:r>
      <w:r w:rsidR="00356863" w:rsidRPr="00356863">
        <w:rPr>
          <w:i/>
          <w:vertAlign w:val="subscript"/>
        </w:rPr>
        <w:t>i</w:t>
      </w:r>
      <w:proofErr w:type="spellEnd"/>
      <w:r w:rsidR="00356863">
        <w:t xml:space="preserve"> is de fractie van voorkomen van korrelgrootteklasse </w:t>
      </w:r>
      <w:r w:rsidR="00356863" w:rsidRPr="00356863">
        <w:rPr>
          <w:i/>
        </w:rPr>
        <w:t>i</w:t>
      </w:r>
      <w:r w:rsidR="00356863">
        <w:t xml:space="preserve"> in het totale monster. </w:t>
      </w:r>
    </w:p>
    <w:p w14:paraId="1964AC8C" w14:textId="21B55399" w:rsidR="00B57F77" w:rsidRDefault="00C0784E" w:rsidP="008C4377">
      <w:pPr>
        <w:ind w:firstLine="426"/>
        <w:jc w:val="both"/>
      </w:pPr>
      <w:r w:rsidRPr="00C0784E">
        <w:t xml:space="preserve">Onder </w:t>
      </w:r>
      <w:r>
        <w:t xml:space="preserve">de </w:t>
      </w:r>
      <w:r w:rsidRPr="00C0784E">
        <w:t xml:space="preserve">mediane korrelgrootte </w:t>
      </w:r>
      <w:r w:rsidRPr="00B80C58">
        <w:rPr>
          <w:i/>
        </w:rPr>
        <w:t>D</w:t>
      </w:r>
      <w:r w:rsidRPr="00B80C58">
        <w:rPr>
          <w:i/>
          <w:vertAlign w:val="subscript"/>
        </w:rPr>
        <w:t>50</w:t>
      </w:r>
      <w:r>
        <w:rPr>
          <w:vertAlign w:val="subscript"/>
        </w:rPr>
        <w:t xml:space="preserve"> </w:t>
      </w:r>
      <w:r w:rsidRPr="00C0784E">
        <w:t>wordt de waarde voor de korrelgrootte verstaan</w:t>
      </w:r>
      <w:r>
        <w:t xml:space="preserve"> (in mm)</w:t>
      </w:r>
      <w:r w:rsidRPr="00C0784E">
        <w:t xml:space="preserve"> waarbij 50 </w:t>
      </w:r>
      <w:r>
        <w:t>massa</w:t>
      </w:r>
      <w:r w:rsidRPr="00C0784E">
        <w:t>procent van het monster kleiner is dan deze waarde</w:t>
      </w:r>
      <w:r>
        <w:t xml:space="preserve">. De mediane korrelgrootte </w:t>
      </w:r>
      <w:r w:rsidRPr="00B80C58">
        <w:rPr>
          <w:i/>
        </w:rPr>
        <w:t>D</w:t>
      </w:r>
      <w:r w:rsidRPr="00B80C58">
        <w:rPr>
          <w:i/>
          <w:vertAlign w:val="subscript"/>
        </w:rPr>
        <w:t>50</w:t>
      </w:r>
      <w:r>
        <w:t xml:space="preserve"> en de overige percentielen </w:t>
      </w:r>
      <w:proofErr w:type="spellStart"/>
      <w:r w:rsidRPr="00B80C58">
        <w:rPr>
          <w:i/>
        </w:rPr>
        <w:t>D</w:t>
      </w:r>
      <w:r w:rsidR="00B80C58" w:rsidRPr="00B80C58">
        <w:rPr>
          <w:i/>
          <w:vertAlign w:val="subscript"/>
        </w:rPr>
        <w:t>x</w:t>
      </w:r>
      <w:proofErr w:type="spellEnd"/>
      <w:r w:rsidR="00B80C58">
        <w:t xml:space="preserve">, waarbij </w:t>
      </w:r>
      <w:r w:rsidR="00B80C58" w:rsidRPr="00B80C58">
        <w:rPr>
          <w:i/>
        </w:rPr>
        <w:t>x</w:t>
      </w:r>
      <w:r w:rsidR="00B80C58">
        <w:t xml:space="preserve"> = 10, 35, 65 of 90 </w:t>
      </w:r>
      <w:r w:rsidR="00FC5AE2">
        <w:t xml:space="preserve">zijn – conform conventie - bepaald door logaritmische interpolatie van de cumulatieve korrelgrootteverdeling. </w:t>
      </w:r>
    </w:p>
    <w:p w14:paraId="14061C63" w14:textId="2F56E755" w:rsidR="008C4377" w:rsidRDefault="008C4377" w:rsidP="008C4377">
      <w:pPr>
        <w:ind w:firstLine="426"/>
        <w:jc w:val="both"/>
      </w:pPr>
      <w:r>
        <w:t xml:space="preserve">De berekening van met name </w:t>
      </w:r>
      <w:r w:rsidRPr="00FE472D">
        <w:rPr>
          <w:i/>
        </w:rPr>
        <w:t>D</w:t>
      </w:r>
      <w:r w:rsidRPr="00FE472D">
        <w:rPr>
          <w:i/>
          <w:vertAlign w:val="subscript"/>
        </w:rPr>
        <w:t>g</w:t>
      </w:r>
      <w:r>
        <w:t xml:space="preserve">, </w:t>
      </w:r>
      <w:r w:rsidRPr="00FE472D">
        <w:rPr>
          <w:i/>
        </w:rPr>
        <w:t>D</w:t>
      </w:r>
      <w:r w:rsidRPr="00FE472D">
        <w:rPr>
          <w:i/>
          <w:vertAlign w:val="subscript"/>
        </w:rPr>
        <w:t>90</w:t>
      </w:r>
      <w:r>
        <w:t xml:space="preserve"> en </w:t>
      </w:r>
      <w:r w:rsidRPr="00FE472D">
        <w:rPr>
          <w:i/>
        </w:rPr>
        <w:t>D</w:t>
      </w:r>
      <w:r w:rsidRPr="00FE472D">
        <w:rPr>
          <w:i/>
          <w:vertAlign w:val="subscript"/>
        </w:rPr>
        <w:t>10</w:t>
      </w:r>
      <w:r>
        <w:rPr>
          <w:i/>
        </w:rPr>
        <w:t xml:space="preserve"> </w:t>
      </w:r>
      <w:r>
        <w:t xml:space="preserve">is problematisch als sediment blijft liggen op de grofste zeef, of als er </w:t>
      </w:r>
      <w:r w:rsidRPr="008C4377">
        <w:t xml:space="preserve">sediment passeert door de fijnste zeef. In zulke gevallen moet een aanname getroffen worden voor de diameter van de kleinste en grootste korrel in een monster. Er is </w:t>
      </w:r>
      <w:r w:rsidR="009B3BB1">
        <w:t xml:space="preserve">ervoor </w:t>
      </w:r>
      <w:r w:rsidRPr="008C4377">
        <w:t>gekozen om in deze gevallen 0,002 mm als minimale korreldiameter te hanteren en 125 mm</w:t>
      </w:r>
      <w:r w:rsidR="002631B9">
        <w:t xml:space="preserve"> </w:t>
      </w:r>
      <w:r w:rsidRPr="008C4377">
        <w:t>als maximale korreldiameter. Deze keuzes zijn gebaseerd op visuele inspectie van de monsters en het</w:t>
      </w:r>
      <w:r>
        <w:t xml:space="preserve"> verloop van de korrelgroottecurves. Gevoeligheidsanalyses lieten zien dat de precieze waardes die gekozen worden weinig of geen invloed hebben op de berekende karakteristieken zolang minder dan 10% van het monster op de grofste zeef blijft liggen of passeert door de fijnste zeef. Dit is ook de reden waarom korrelgrootteverdelingen die niet aan deze criteria voldoen eerder al het stempel “lage kwaliteit” hebben gekregen.</w:t>
      </w:r>
    </w:p>
    <w:p w14:paraId="6E024B4E" w14:textId="6662F73F" w:rsidR="00467DBA" w:rsidRDefault="005168A3" w:rsidP="005168A3">
      <w:pPr>
        <w:ind w:firstLine="426"/>
        <w:jc w:val="both"/>
      </w:pPr>
      <w:r>
        <w:t xml:space="preserve">De berekening van de karakteristieken uit de dataset van 1981-1983 is gebeurd op basis van de gereduceerde zeefdiameters. Deze diameters maken de zeefanalyses met plaatzeven (met ronde openingen) vergelijkbaar met de tegenwoordig gebruikelijke zeefanalyses met draadzeven (met vierkante openingen). Door de keus voor gebruik van de gereduceerde zeefdiameters, ontbreekt informatie over de hoeveelheid sediment die blijft </w:t>
      </w:r>
      <w:r w:rsidR="00FE472D">
        <w:t>liggen of passeert door de 2-mm-</w:t>
      </w:r>
      <w:r>
        <w:t>zeef. Deze informatie is wel essentieel om het zandgehalte en het grindgehalte van een monster te kunnen bepalen. Daarom is een imaginaire draadzeef met maaswijdte 2 mm aan de dataset toegevoegd. De sedimentfractie</w:t>
      </w:r>
      <w:r w:rsidRPr="005168A3">
        <w:t xml:space="preserve"> die corresponde</w:t>
      </w:r>
      <w:r>
        <w:t>e</w:t>
      </w:r>
      <w:r w:rsidRPr="005168A3">
        <w:t>r</w:t>
      </w:r>
      <w:r>
        <w:t>t</w:t>
      </w:r>
      <w:r w:rsidRPr="005168A3">
        <w:t xml:space="preserve"> met deze ze</w:t>
      </w:r>
      <w:r>
        <w:t>ef is</w:t>
      </w:r>
      <w:r w:rsidRPr="005168A3">
        <w:t xml:space="preserve"> bepaald door logaritmische interpolatie van de cumulatieve korrelgrootteverdelingen.</w:t>
      </w:r>
      <w:r w:rsidR="008C21ED">
        <w:t xml:space="preserve"> Op dezelfde wijze zijn</w:t>
      </w:r>
      <w:r w:rsidR="00FE472D">
        <w:t xml:space="preserve"> imaginaire </w:t>
      </w:r>
      <w:r w:rsidR="008C21ED">
        <w:t xml:space="preserve">zeven toegevoegd met maaswijdtes 63 </w:t>
      </w:r>
      <w:r w:rsidR="00FE472D">
        <w:t>mm</w:t>
      </w:r>
      <w:r w:rsidR="008C21ED">
        <w:t xml:space="preserve">, 0,063 mm en 8 mm. </w:t>
      </w:r>
    </w:p>
    <w:p w14:paraId="209C1BBB" w14:textId="77777777" w:rsidR="000346FA" w:rsidRDefault="000346FA">
      <w:pPr>
        <w:spacing w:line="240" w:lineRule="auto"/>
        <w:rPr>
          <w:b/>
        </w:rPr>
      </w:pPr>
      <w:r>
        <w:br w:type="page"/>
      </w:r>
    </w:p>
    <w:p w14:paraId="784E7CAA" w14:textId="4DADD39D" w:rsidR="00BA0192" w:rsidRDefault="00B30CCC" w:rsidP="00BA0192">
      <w:pPr>
        <w:pStyle w:val="Huisstijl-Kop2"/>
      </w:pPr>
      <w:bookmarkStart w:id="27" w:name="_Toc104384053"/>
      <w:r>
        <w:lastRenderedPageBreak/>
        <w:t>Bepaling van ruimtelijke en temporele trends</w:t>
      </w:r>
      <w:bookmarkEnd w:id="27"/>
      <w:r>
        <w:t xml:space="preserve"> </w:t>
      </w:r>
    </w:p>
    <w:p w14:paraId="7263E2B5" w14:textId="43B5FFD2" w:rsidR="00B30CCC" w:rsidRDefault="00B30CCC" w:rsidP="00B30CCC"/>
    <w:p w14:paraId="2C66F3C2" w14:textId="704CF323" w:rsidR="00FE4908" w:rsidRPr="00FE4908" w:rsidRDefault="00FE4908" w:rsidP="00FE4908">
      <w:pPr>
        <w:spacing w:line="240" w:lineRule="auto"/>
        <w:jc w:val="both"/>
      </w:pPr>
      <w:r w:rsidRPr="00FE4908">
        <w:t xml:space="preserve">Om ruimtelijke trends in korrelgrootte inzichtelijk te maken, </w:t>
      </w:r>
      <w:r>
        <w:t xml:space="preserve">is voor beide meetcampagnes uit de aanwezige korrelgrootteverdelingen de </w:t>
      </w:r>
      <w:r w:rsidRPr="00FE4908">
        <w:t>gemiddelde</w:t>
      </w:r>
      <w:r>
        <w:t xml:space="preserve"> korrelgro</w:t>
      </w:r>
      <w:r w:rsidR="00666CEB">
        <w:t xml:space="preserve">otteverdeling per </w:t>
      </w:r>
      <w:proofErr w:type="spellStart"/>
      <w:r w:rsidR="00666CEB">
        <w:t>kilometervak</w:t>
      </w:r>
      <w:proofErr w:type="spellEnd"/>
      <w:r w:rsidR="00666CEB">
        <w:t xml:space="preserve"> </w:t>
      </w:r>
      <w:r w:rsidR="008006A7">
        <w:t xml:space="preserve">berekend. Daarbij zijn alle korrelgrootteverdelingen waarvoor geldt </w:t>
      </w:r>
      <w:proofErr w:type="spellStart"/>
      <w:r w:rsidR="008006A7">
        <w:t>rkm</w:t>
      </w:r>
      <w:r w:rsidR="008006A7" w:rsidRPr="008006A7">
        <w:rPr>
          <w:vertAlign w:val="subscript"/>
        </w:rPr>
        <w:t>A</w:t>
      </w:r>
      <w:proofErr w:type="spellEnd"/>
      <w:r w:rsidR="008006A7">
        <w:t xml:space="preserve"> ≤ </w:t>
      </w:r>
      <w:proofErr w:type="spellStart"/>
      <w:r w:rsidR="008006A7">
        <w:t>rkm</w:t>
      </w:r>
      <w:proofErr w:type="spellEnd"/>
      <w:r w:rsidR="008006A7">
        <w:t xml:space="preserve"> &lt; rkm</w:t>
      </w:r>
      <w:r w:rsidR="008006A7" w:rsidRPr="008006A7">
        <w:rPr>
          <w:vertAlign w:val="subscript"/>
        </w:rPr>
        <w:t>A+1</w:t>
      </w:r>
      <w:r w:rsidR="008006A7">
        <w:t xml:space="preserve"> toegekend aan </w:t>
      </w:r>
      <w:proofErr w:type="spellStart"/>
      <w:r w:rsidR="008006A7">
        <w:t>kilometervak</w:t>
      </w:r>
      <w:proofErr w:type="spellEnd"/>
      <w:r w:rsidR="008006A7">
        <w:t xml:space="preserve"> A, zodat bijvoorbeeld een korrelgrootteverdeling gemeten op </w:t>
      </w:r>
      <w:proofErr w:type="spellStart"/>
      <w:r w:rsidR="008006A7">
        <w:t>rkm</w:t>
      </w:r>
      <w:proofErr w:type="spellEnd"/>
      <w:r w:rsidR="008006A7">
        <w:t xml:space="preserve"> 69,5 toekend wordt aan </w:t>
      </w:r>
      <w:proofErr w:type="spellStart"/>
      <w:r w:rsidR="008006A7">
        <w:t>kilometervak</w:t>
      </w:r>
      <w:proofErr w:type="spellEnd"/>
      <w:r w:rsidR="008006A7">
        <w:t xml:space="preserve"> 69 en een korrelgrootteverdeling gemeten op </w:t>
      </w:r>
      <w:proofErr w:type="spellStart"/>
      <w:r w:rsidR="008006A7">
        <w:t>rkm</w:t>
      </w:r>
      <w:proofErr w:type="spellEnd"/>
      <w:r w:rsidR="008006A7">
        <w:t xml:space="preserve"> 70,0 toegerekend wordt aan </w:t>
      </w:r>
      <w:proofErr w:type="spellStart"/>
      <w:r w:rsidR="008006A7">
        <w:t>kilometervak</w:t>
      </w:r>
      <w:proofErr w:type="spellEnd"/>
      <w:r w:rsidR="008006A7">
        <w:t xml:space="preserve"> 70. </w:t>
      </w:r>
      <w:r w:rsidR="008006A7">
        <w:tab/>
        <w:t xml:space="preserve">Vervolgens is ook de gemiddelde korrelgrootteverdeling </w:t>
      </w:r>
      <w:r>
        <w:t>per stuwpand berekend</w:t>
      </w:r>
      <w:r w:rsidR="009B5122">
        <w:t xml:space="preserve">, evenals het lopend gemiddelde </w:t>
      </w:r>
      <w:r w:rsidR="00666CEB">
        <w:t>van de korrelgrootteverde</w:t>
      </w:r>
      <w:r w:rsidR="009B5122">
        <w:t>ling</w:t>
      </w:r>
      <w:r>
        <w:t xml:space="preserve">. </w:t>
      </w:r>
      <w:r w:rsidR="00666CEB">
        <w:t xml:space="preserve">Daarvoor is een zoekvenster van 10 km gebruikt. </w:t>
      </w:r>
      <w:r>
        <w:t>Voor deze gemiddelde korrelgrootteverdelingen zijn dan ook weer de eerder genoemde korrelgroottekarakteristieken berekend.</w:t>
      </w:r>
      <w:r w:rsidR="00725043">
        <w:t xml:space="preserve"> </w:t>
      </w:r>
      <w:r w:rsidR="008C5DEF">
        <w:t xml:space="preserve">De “gemiddelde” D90 is dus niet bepaald door middeling van afzonderlijke D90-waarden, maar afgeleid uit de gemiddelde korrelgrootteverdeling. Deze werkwijze is essentieel omdat middeling van korrelgroottekarakteristieken rekenkundig onjuist is. Tot slot is dan </w:t>
      </w:r>
      <w:r w:rsidR="00725043">
        <w:t xml:space="preserve">voor elk </w:t>
      </w:r>
      <w:r w:rsidR="009B5122">
        <w:t>stuwpand</w:t>
      </w:r>
      <w:r w:rsidR="00725043">
        <w:t xml:space="preserve"> de bandbreedte aan korrelgrootteverdeling</w:t>
      </w:r>
      <w:r w:rsidR="008C5DEF">
        <w:t>en</w:t>
      </w:r>
      <w:r w:rsidR="00725043">
        <w:t xml:space="preserve"> bepaald op basis van de meetgegevens uit 2020.</w:t>
      </w:r>
    </w:p>
    <w:p w14:paraId="61E120FD" w14:textId="278B758C" w:rsidR="005B7B0D" w:rsidRPr="00E62D4E" w:rsidRDefault="00FE4908" w:rsidP="005B7B0D">
      <w:pPr>
        <w:spacing w:line="240" w:lineRule="auto"/>
        <w:ind w:firstLine="426"/>
        <w:jc w:val="both"/>
      </w:pPr>
      <w:r>
        <w:t xml:space="preserve">Voor beide datasets is onderzocht of </w:t>
      </w:r>
      <w:r w:rsidR="0049352B">
        <w:t>het zandgehalte</w:t>
      </w:r>
      <w:r>
        <w:t xml:space="preserve"> in de 3 posities van een dwarsdoorsnede (links, rechts, as) </w:t>
      </w:r>
      <w:r w:rsidR="005B7B0D">
        <w:t xml:space="preserve">systematisch </w:t>
      </w:r>
      <w:r>
        <w:t xml:space="preserve">van elkaar verschillen. </w:t>
      </w:r>
      <w:r w:rsidR="005B7B0D">
        <w:t xml:space="preserve">Hiervoor is gebruik </w:t>
      </w:r>
      <w:r w:rsidR="005B7B0D" w:rsidRPr="00E62D4E">
        <w:t xml:space="preserve">gemaakt van de </w:t>
      </w:r>
      <w:r w:rsidR="0049352B">
        <w:t>t-toets</w:t>
      </w:r>
      <w:r w:rsidR="005B7B0D" w:rsidRPr="00E62D4E">
        <w:t xml:space="preserve"> voor gepaarde variabelen. Gepaard wil zeggen dat 2 onderling te vergelijken datasets naast een variabele eigenschap (in dit geval </w:t>
      </w:r>
      <w:r w:rsidR="0049352B">
        <w:t>het zandgehalte</w:t>
      </w:r>
      <w:r w:rsidR="005B7B0D" w:rsidRPr="00E62D4E">
        <w:t xml:space="preserve">) ook een gelijke eigenschap hebben. In dit geval is de gelijke eigenschap het </w:t>
      </w:r>
      <w:proofErr w:type="spellStart"/>
      <w:r w:rsidR="00F266A5">
        <w:t>kilometervak</w:t>
      </w:r>
      <w:proofErr w:type="spellEnd"/>
      <w:r w:rsidR="00F266A5">
        <w:t xml:space="preserve"> waarbinnen bemonsterd is.</w:t>
      </w:r>
      <w:r w:rsidR="005B7B0D" w:rsidRPr="00E62D4E">
        <w:t xml:space="preserve"> Bij het toetsen van de verschillen is uitgegaan van een waarschijnlijkheid van 95%</w:t>
      </w:r>
      <w:r w:rsidR="00FF6C9A" w:rsidRPr="00E62D4E">
        <w:t xml:space="preserve"> en alleen gekeken naar het traject stroomafwaarts van stuw Linne</w:t>
      </w:r>
      <w:r w:rsidR="005B7B0D" w:rsidRPr="00E62D4E">
        <w:t xml:space="preserve">. </w:t>
      </w:r>
    </w:p>
    <w:p w14:paraId="6C07155D" w14:textId="350BB7C0" w:rsidR="005B7B0D" w:rsidRPr="005D2959" w:rsidRDefault="005B7B0D" w:rsidP="005B7B0D">
      <w:pPr>
        <w:spacing w:line="240" w:lineRule="auto"/>
        <w:ind w:firstLine="426"/>
        <w:jc w:val="both"/>
      </w:pPr>
      <w:r w:rsidRPr="00E62D4E">
        <w:t>Ook is onderzocht</w:t>
      </w:r>
      <w:r w:rsidR="008C4377" w:rsidRPr="00E62D4E">
        <w:t xml:space="preserve"> of de bodemsamenstelling</w:t>
      </w:r>
      <w:r w:rsidRPr="00E62D4E">
        <w:t xml:space="preserve"> van de Maas </w:t>
      </w:r>
      <w:r w:rsidR="00316659">
        <w:t xml:space="preserve">in 2020 systematisch verschilt van de bodemsamenstelling in </w:t>
      </w:r>
      <w:r w:rsidR="008C4377" w:rsidRPr="00E62D4E">
        <w:t>1981/1983</w:t>
      </w:r>
      <w:r w:rsidRPr="00316659">
        <w:t>. Wederom</w:t>
      </w:r>
      <w:r w:rsidRPr="00E62D4E">
        <w:t xml:space="preserve"> is gebruik gemaakt van </w:t>
      </w:r>
      <w:r w:rsidR="00666CEB" w:rsidRPr="00E62D4E">
        <w:t xml:space="preserve">een toets </w:t>
      </w:r>
      <w:r w:rsidRPr="00E62D4E">
        <w:t>voor g</w:t>
      </w:r>
      <w:r w:rsidR="00666CEB" w:rsidRPr="00E62D4E">
        <w:t>epaarde variabelen</w:t>
      </w:r>
      <w:r w:rsidRPr="00E62D4E">
        <w:t xml:space="preserve"> met een </w:t>
      </w:r>
      <w:r w:rsidRPr="005D2959">
        <w:t xml:space="preserve">waarschijnlijkheidscriterium van 95%. </w:t>
      </w:r>
      <w:r w:rsidR="000F4F2A" w:rsidRPr="005D2959">
        <w:t xml:space="preserve">Deze toets is uitgevoerd voor het gehele onderzoeksgebied, maar ook per stuwpand. Als input zijn de gemiddelde korrelgrootteverdelingen per </w:t>
      </w:r>
      <w:proofErr w:type="spellStart"/>
      <w:r w:rsidR="000F4F2A" w:rsidRPr="005D2959">
        <w:t>kilometervak</w:t>
      </w:r>
      <w:proofErr w:type="spellEnd"/>
      <w:r w:rsidR="000F4F2A" w:rsidRPr="005D2959">
        <w:t xml:space="preserve"> gebruikt.</w:t>
      </w:r>
      <w:r w:rsidR="00316659" w:rsidRPr="005D2959">
        <w:t xml:space="preserve"> Onderzocht zijn een viertal korrelgroottekarakteristieken: zandgehalte, geometrisch gemiddelde korrelgrootte, D50 en D90. Voor het zandgehalte is wederom gebruik gemaakt van een t-toets voor gepaarde variabelen. Voor de andere drie korrelgroottekarakteristieken </w:t>
      </w:r>
      <w:r w:rsidR="005D2959" w:rsidRPr="005D2959">
        <w:t xml:space="preserve">mocht geen gebruik gemaakt worden van een t-toets omdat deze korrelgroottewaarden in de Maas niet normaal verdeeld zijn. Daarom is ditmaal gebruik gemaakt van de </w:t>
      </w:r>
      <w:proofErr w:type="spellStart"/>
      <w:r w:rsidR="00316659" w:rsidRPr="005D2959">
        <w:t>Wilcoxon</w:t>
      </w:r>
      <w:proofErr w:type="spellEnd"/>
      <w:r w:rsidR="00316659" w:rsidRPr="005D2959">
        <w:t>-toets voor gepaarde variabelen</w:t>
      </w:r>
      <w:r w:rsidR="005D2959" w:rsidRPr="005D2959">
        <w:t xml:space="preserve">. </w:t>
      </w:r>
      <w:r w:rsidR="000F4F2A" w:rsidRPr="005D2959">
        <w:t xml:space="preserve"> </w:t>
      </w:r>
    </w:p>
    <w:p w14:paraId="61D77E95" w14:textId="1DC38A1A" w:rsidR="008C4377" w:rsidRDefault="00703A2C" w:rsidP="005B7B0D">
      <w:pPr>
        <w:spacing w:line="240" w:lineRule="auto"/>
        <w:ind w:firstLine="426"/>
        <w:jc w:val="both"/>
      </w:pPr>
      <w:r w:rsidRPr="005D2959">
        <w:t>Alle hierboven aangeg</w:t>
      </w:r>
      <w:r w:rsidR="008C4377" w:rsidRPr="005D2959">
        <w:t xml:space="preserve">even berekeningen zijn uitgevoerd </w:t>
      </w:r>
      <w:r w:rsidR="000F4F2A" w:rsidRPr="005D2959">
        <w:t>op basis</w:t>
      </w:r>
      <w:r w:rsidR="000F4F2A" w:rsidRPr="000F4F2A">
        <w:t xml:space="preserve"> van alle beschikbare korrelgroottewaarden. Dat betekent dus, dat ook de </w:t>
      </w:r>
      <w:r w:rsidRPr="000F4F2A">
        <w:t>korrelgrootteverdelingen van ‘lage kwaliteit’</w:t>
      </w:r>
      <w:r w:rsidR="000F4F2A" w:rsidRPr="000F4F2A">
        <w:t xml:space="preserve"> gebruikt zijn</w:t>
      </w:r>
      <w:r w:rsidRPr="000F4F2A">
        <w:t>.</w:t>
      </w:r>
      <w:r w:rsidR="008C4377" w:rsidRPr="000F4F2A">
        <w:t xml:space="preserve"> </w:t>
      </w:r>
      <w:r w:rsidR="000F4F2A" w:rsidRPr="000F4F2A">
        <w:t>Er is overwogen om deze</w:t>
      </w:r>
      <w:r w:rsidR="000F4F2A">
        <w:t xml:space="preserve"> korrelgrootteverdelingen buiten beschouwing te laten, maar omdat </w:t>
      </w:r>
      <w:r w:rsidR="008C4377" w:rsidRPr="00FD6485">
        <w:t xml:space="preserve">in </w:t>
      </w:r>
      <w:r w:rsidR="00C015E4" w:rsidRPr="00FD6485">
        <w:t xml:space="preserve">beide jaren </w:t>
      </w:r>
      <w:r w:rsidR="008C4377" w:rsidRPr="00FD6485">
        <w:t>vooral grove monsters het predicaat ‘lage kwaliteit’ gekregen hebben, is de verwachting dat de exclusie van de</w:t>
      </w:r>
      <w:r w:rsidR="000F4F2A">
        <w:t>ze</w:t>
      </w:r>
      <w:r w:rsidR="008C4377" w:rsidRPr="00FD6485">
        <w:t xml:space="preserve"> monsters </w:t>
      </w:r>
      <w:r w:rsidR="00C015E4" w:rsidRPr="00FD6485">
        <w:t>tot een systematische</w:t>
      </w:r>
      <w:r w:rsidR="00C015E4">
        <w:t xml:space="preserve"> onderschat</w:t>
      </w:r>
      <w:r w:rsidR="000760CA">
        <w:t>ting van de korrelgrootte zal</w:t>
      </w:r>
      <w:r w:rsidR="00C015E4">
        <w:t xml:space="preserve"> leiden. </w:t>
      </w:r>
    </w:p>
    <w:p w14:paraId="688DAB80" w14:textId="77777777" w:rsidR="00E05213" w:rsidRDefault="00E05213" w:rsidP="002E64DB">
      <w:pPr>
        <w:pStyle w:val="Huisstijl-Kop1"/>
      </w:pPr>
      <w:bookmarkStart w:id="28" w:name="_Toc104384054"/>
      <w:r>
        <w:lastRenderedPageBreak/>
        <w:t>Resultaten</w:t>
      </w:r>
      <w:bookmarkEnd w:id="28"/>
    </w:p>
    <w:p w14:paraId="6AE72E6A" w14:textId="39903EAC" w:rsidR="00E05213" w:rsidRDefault="000760CA" w:rsidP="00E05213">
      <w:pPr>
        <w:pStyle w:val="Huisstijl-Kop2"/>
      </w:pPr>
      <w:bookmarkStart w:id="29" w:name="_Toc104384055"/>
      <w:r>
        <w:t>De Maasbodem in 2020</w:t>
      </w:r>
      <w:bookmarkEnd w:id="29"/>
    </w:p>
    <w:p w14:paraId="783E7E00" w14:textId="52AE644F" w:rsidR="000760CA" w:rsidRDefault="000760CA" w:rsidP="00E05213"/>
    <w:p w14:paraId="28D90F7A" w14:textId="6E00E58E" w:rsidR="00E23DF5" w:rsidRDefault="00141E00" w:rsidP="00C5018C">
      <w:pPr>
        <w:jc w:val="both"/>
      </w:pPr>
      <w:r>
        <w:t xml:space="preserve">De korrelgroottedataset uit </w:t>
      </w:r>
      <w:r w:rsidR="00C5018C">
        <w:t>2020 is integraal opgenomen in A</w:t>
      </w:r>
      <w:r>
        <w:t xml:space="preserve">ppendix 1 en grafisch weergegeven in de figuren </w:t>
      </w:r>
      <w:r w:rsidR="00577C04">
        <w:t>7</w:t>
      </w:r>
      <w:r w:rsidR="008C68D4">
        <w:t>-9</w:t>
      </w:r>
      <w:r w:rsidR="0098284A">
        <w:t>, 13-16 en 18</w:t>
      </w:r>
      <w:r w:rsidR="000760CA">
        <w:t xml:space="preserve">. </w:t>
      </w:r>
      <w:r w:rsidR="00D61205">
        <w:t>Inspectie van de korrelgroot</w:t>
      </w:r>
      <w:r w:rsidR="00C85450">
        <w:t>tedataset l</w:t>
      </w:r>
      <w:r w:rsidR="00C5018C">
        <w:t xml:space="preserve">aat zien </w:t>
      </w:r>
      <w:r w:rsidR="000760CA">
        <w:t xml:space="preserve">dat de Maasbodem </w:t>
      </w:r>
      <w:r w:rsidR="002D0E77">
        <w:t>erg</w:t>
      </w:r>
      <w:r w:rsidR="000760CA">
        <w:t xml:space="preserve"> heterogeen is.</w:t>
      </w:r>
      <w:r w:rsidR="002F6417">
        <w:t xml:space="preserve"> De variatie in korrelgrootte </w:t>
      </w:r>
      <w:r w:rsidR="00480C49">
        <w:t xml:space="preserve">over de rivierbreedte en </w:t>
      </w:r>
      <w:r w:rsidR="002F6417">
        <w:t xml:space="preserve">met de afstand is grillig (Fig. </w:t>
      </w:r>
      <w:r w:rsidR="00577C04">
        <w:t>7</w:t>
      </w:r>
      <w:r w:rsidR="002F6417">
        <w:t>)</w:t>
      </w:r>
      <w:r w:rsidR="00480C49">
        <w:t xml:space="preserve">. Ook </w:t>
      </w:r>
      <w:r w:rsidR="002F6417">
        <w:t xml:space="preserve">de bandbreedte in korrelgrootte binnen stuwpanden is </w:t>
      </w:r>
      <w:r w:rsidR="002D0E77">
        <w:t>aanzienlijk</w:t>
      </w:r>
      <w:r w:rsidR="00577C04">
        <w:t xml:space="preserve"> (Fig. 8</w:t>
      </w:r>
      <w:r w:rsidR="002F6417">
        <w:t xml:space="preserve">). </w:t>
      </w:r>
      <w:r w:rsidR="00DF12FF">
        <w:t xml:space="preserve">De </w:t>
      </w:r>
      <w:r w:rsidR="00D33EFF">
        <w:t xml:space="preserve">bodem van de </w:t>
      </w:r>
      <w:r w:rsidR="00DF12FF">
        <w:t xml:space="preserve">Maas bestaat </w:t>
      </w:r>
      <w:r w:rsidR="00E23DF5">
        <w:t>voornamelijk</w:t>
      </w:r>
      <w:r w:rsidR="00DF12FF" w:rsidRPr="00D61205">
        <w:t xml:space="preserve"> uit grind en zand</w:t>
      </w:r>
      <w:r w:rsidR="00DF12FF">
        <w:t xml:space="preserve"> (Fig. </w:t>
      </w:r>
      <w:r w:rsidR="00577C04">
        <w:t>9</w:t>
      </w:r>
      <w:r w:rsidR="00DF12FF">
        <w:t>)</w:t>
      </w:r>
      <w:r w:rsidR="00E23DF5">
        <w:t>, ofwel sediment met een kor</w:t>
      </w:r>
      <w:r w:rsidR="00B30F14">
        <w:t>relgrootte tussen 0,063 mm en 63</w:t>
      </w:r>
      <w:r w:rsidR="00E23DF5">
        <w:t xml:space="preserve"> mm. Alleen aan</w:t>
      </w:r>
      <w:r w:rsidR="00C85450">
        <w:t xml:space="preserve"> het begin van het onderzochte traject, </w:t>
      </w:r>
      <w:r w:rsidR="00F01FBA">
        <w:t xml:space="preserve">in </w:t>
      </w:r>
      <w:r w:rsidR="00DF12FF">
        <w:t>de</w:t>
      </w:r>
      <w:r w:rsidR="009E448F">
        <w:t xml:space="preserve"> stuwpand</w:t>
      </w:r>
      <w:r w:rsidR="00DF12FF">
        <w:t>en</w:t>
      </w:r>
      <w:r w:rsidR="009E448F">
        <w:t xml:space="preserve"> Roermond </w:t>
      </w:r>
      <w:r w:rsidR="00DF12FF">
        <w:t>en Belfeld</w:t>
      </w:r>
      <w:r w:rsidR="00E23DF5">
        <w:t xml:space="preserve">, </w:t>
      </w:r>
      <w:r w:rsidR="00DF12FF">
        <w:t>komt nog steen</w:t>
      </w:r>
      <w:r w:rsidR="00E23DF5">
        <w:t xml:space="preserve"> (&gt; 63 mm)</w:t>
      </w:r>
      <w:r w:rsidR="00DF12FF">
        <w:t xml:space="preserve"> voor in de bodem, maar </w:t>
      </w:r>
      <w:r w:rsidR="00E23DF5" w:rsidRPr="004478C3">
        <w:t xml:space="preserve">elders is dat niet het geval. De hoeveelheid lutum en </w:t>
      </w:r>
      <w:proofErr w:type="spellStart"/>
      <w:r w:rsidR="00E23DF5" w:rsidRPr="004478C3">
        <w:t>silt</w:t>
      </w:r>
      <w:proofErr w:type="spellEnd"/>
      <w:r w:rsidR="00E23DF5" w:rsidRPr="004478C3">
        <w:t xml:space="preserve"> (&lt; 0,063 mm)</w:t>
      </w:r>
      <w:r w:rsidR="008C68D4" w:rsidRPr="004478C3">
        <w:t>, samen ook wel slib genoemd,</w:t>
      </w:r>
      <w:r w:rsidR="00E23DF5" w:rsidRPr="004478C3">
        <w:t xml:space="preserve"> </w:t>
      </w:r>
      <w:r w:rsidR="000578D0" w:rsidRPr="004478C3">
        <w:t>in de monsters was</w:t>
      </w:r>
      <w:r w:rsidR="00E23DF5" w:rsidRPr="004478C3">
        <w:t xml:space="preserve"> vrijwel overal verwaarloosbaar</w:t>
      </w:r>
      <w:r w:rsidR="002D0E77" w:rsidRPr="004478C3">
        <w:t>:</w:t>
      </w:r>
      <w:r w:rsidR="0082606A">
        <w:t xml:space="preserve"> 1 à 2 </w:t>
      </w:r>
      <w:r w:rsidR="00F1204B" w:rsidRPr="004478C3">
        <w:t>%</w:t>
      </w:r>
      <w:r w:rsidR="00E23DF5" w:rsidRPr="004478C3">
        <w:t>.</w:t>
      </w:r>
      <w:r w:rsidR="000578D0" w:rsidRPr="004478C3">
        <w:t xml:space="preserve"> Wel blijkt uit de foto</w:t>
      </w:r>
      <w:r w:rsidR="008C68D4" w:rsidRPr="004478C3">
        <w:t>’</w:t>
      </w:r>
      <w:r w:rsidR="000578D0" w:rsidRPr="004478C3">
        <w:t>s</w:t>
      </w:r>
      <w:r w:rsidR="008C68D4" w:rsidRPr="004478C3">
        <w:t xml:space="preserve"> van de rivierbodem en de sedimentmonsters </w:t>
      </w:r>
      <w:r w:rsidR="000578D0" w:rsidRPr="004478C3">
        <w:t>(Fig. 10</w:t>
      </w:r>
      <w:r w:rsidR="0098284A" w:rsidRPr="004478C3">
        <w:t>-12 en 17</w:t>
      </w:r>
      <w:r w:rsidR="008C68D4" w:rsidRPr="004478C3">
        <w:t xml:space="preserve">) dat er – vooral bovenstrooms – sprake was van een slibsluier over de grindbodem. Omdat slib, gesuspendeerd in water, makkelijk uit de Van </w:t>
      </w:r>
      <w:proofErr w:type="spellStart"/>
      <w:r w:rsidR="008C68D4" w:rsidRPr="004478C3">
        <w:t>Veenhapper</w:t>
      </w:r>
      <w:proofErr w:type="spellEnd"/>
      <w:r w:rsidR="008C68D4" w:rsidRPr="004478C3">
        <w:t xml:space="preserve"> ontwijkt bij het ophalen van een</w:t>
      </w:r>
      <w:r w:rsidR="008C68D4">
        <w:t xml:space="preserve"> monster, iets wat ook visueel vastgesteld is, is te verwachten dat de slibgehaltes in werkelijkheid wat groter waren dan uit de me</w:t>
      </w:r>
      <w:r w:rsidR="00D3353A">
        <w:t>t</w:t>
      </w:r>
      <w:r w:rsidR="008C68D4">
        <w:t xml:space="preserve">ingen blijkt. </w:t>
      </w:r>
      <w:r w:rsidR="00C5018C">
        <w:t>Noemenswaard is dat de sedimentfractie 2-8 mm veel minder voorkomt dan de omringende sedimentfracties (0,5-2 mm en 8-31,5</w:t>
      </w:r>
      <w:r w:rsidR="00577C04">
        <w:t xml:space="preserve"> mm), zoals blijkt uit Fig. 7</w:t>
      </w:r>
      <w:r w:rsidR="00D33EFF">
        <w:t>. Tijdens de bemonstering bleek dat er grote hoeveelheden schelpdieren leven op de rivierbodem, bij leven vaak gehecht aan de steen- en grindfractie</w:t>
      </w:r>
      <w:r w:rsidR="00C82B01">
        <w:t xml:space="preserve"> (Fig. 10, 17)</w:t>
      </w:r>
      <w:r w:rsidR="00D33EFF">
        <w:t xml:space="preserve">. De schelpjes, met een grootte van enkele centimeters, zijn niet verwijderd tijdens de zeefanalyses, en maken dus deel uit van de grindfractie. </w:t>
      </w:r>
    </w:p>
    <w:p w14:paraId="2D2E4E44" w14:textId="77777777" w:rsidR="008D7CF7" w:rsidRDefault="008D7CF7" w:rsidP="00C5018C">
      <w:pPr>
        <w:jc w:val="both"/>
      </w:pPr>
    </w:p>
    <w:p w14:paraId="207CB45B" w14:textId="7CAE29A3" w:rsidR="00D6012D" w:rsidRDefault="00D6012D" w:rsidP="00C5018C">
      <w:pPr>
        <w:jc w:val="both"/>
      </w:pPr>
    </w:p>
    <w:p w14:paraId="22957B9C" w14:textId="77777777" w:rsidR="00D6012D" w:rsidRDefault="00D6012D" w:rsidP="00D6012D">
      <w:pPr>
        <w:spacing w:line="240" w:lineRule="auto"/>
      </w:pPr>
      <w:r>
        <w:rPr>
          <w:noProof/>
        </w:rPr>
        <w:drawing>
          <wp:inline distT="0" distB="0" distL="0" distR="0" wp14:anchorId="2B4C2C26" wp14:editId="2498CBE8">
            <wp:extent cx="4896485" cy="2726690"/>
            <wp:effectExtent l="0" t="0" r="0" b="0"/>
            <wp:docPr id="36" name="Afbeelding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Result 2020 1.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896485" cy="2726690"/>
                    </a:xfrm>
                    <a:prstGeom prst="rect">
                      <a:avLst/>
                    </a:prstGeom>
                  </pic:spPr>
                </pic:pic>
              </a:graphicData>
            </a:graphic>
          </wp:inline>
        </w:drawing>
      </w:r>
    </w:p>
    <w:p w14:paraId="5BB3C2D9" w14:textId="77777777" w:rsidR="00D6012D" w:rsidRDefault="00D6012D" w:rsidP="00D6012D">
      <w:pPr>
        <w:spacing w:line="240" w:lineRule="auto"/>
        <w:ind w:left="851" w:hanging="851"/>
      </w:pPr>
    </w:p>
    <w:p w14:paraId="1A46DAFF" w14:textId="1C29CB77" w:rsidR="00D6012D" w:rsidRPr="0084640C" w:rsidRDefault="00D6012D" w:rsidP="00D6012D">
      <w:pPr>
        <w:spacing w:line="240" w:lineRule="auto"/>
        <w:ind w:left="851" w:hanging="851"/>
        <w:rPr>
          <w:i/>
          <w:sz w:val="16"/>
          <w:szCs w:val="16"/>
        </w:rPr>
      </w:pPr>
      <w:r w:rsidRPr="0084640C">
        <w:rPr>
          <w:i/>
          <w:sz w:val="16"/>
          <w:szCs w:val="16"/>
        </w:rPr>
        <w:t xml:space="preserve">Fig. 7. De korrelgroottesamenstelling van de Maasbodem in 2020, gemiddeld per </w:t>
      </w:r>
      <w:proofErr w:type="spellStart"/>
      <w:r w:rsidRPr="0084640C">
        <w:rPr>
          <w:i/>
          <w:sz w:val="16"/>
          <w:szCs w:val="16"/>
        </w:rPr>
        <w:t>kilometervak</w:t>
      </w:r>
      <w:proofErr w:type="spellEnd"/>
      <w:r w:rsidRPr="0084640C">
        <w:rPr>
          <w:i/>
          <w:sz w:val="16"/>
          <w:szCs w:val="16"/>
        </w:rPr>
        <w:t xml:space="preserve">. </w:t>
      </w:r>
    </w:p>
    <w:p w14:paraId="1F35460E" w14:textId="733FAAD6" w:rsidR="00F1204B" w:rsidRDefault="00F1204B" w:rsidP="00C5018C">
      <w:pPr>
        <w:spacing w:line="240" w:lineRule="auto"/>
        <w:jc w:val="both"/>
      </w:pPr>
    </w:p>
    <w:p w14:paraId="6B17AA62" w14:textId="77777777" w:rsidR="002D0E77" w:rsidRDefault="002D0E77" w:rsidP="00C67ED1">
      <w:pPr>
        <w:spacing w:line="240" w:lineRule="auto"/>
        <w:ind w:firstLine="426"/>
        <w:jc w:val="both"/>
      </w:pPr>
    </w:p>
    <w:p w14:paraId="38BEDDE8" w14:textId="77777777" w:rsidR="00D61205" w:rsidRDefault="00D61205" w:rsidP="00D61205">
      <w:pPr>
        <w:spacing w:line="240" w:lineRule="auto"/>
      </w:pPr>
      <w:r w:rsidRPr="00D10792">
        <w:rPr>
          <w:noProof/>
        </w:rPr>
        <w:lastRenderedPageBreak/>
        <w:drawing>
          <wp:inline distT="0" distB="0" distL="0" distR="0" wp14:anchorId="45638723" wp14:editId="14D34C7D">
            <wp:extent cx="4808855" cy="2541166"/>
            <wp:effectExtent l="0" t="0" r="0" b="0"/>
            <wp:docPr id="30" name="Afbeelding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1593" r="9044"/>
                    <a:stretch/>
                  </pic:blipFill>
                  <pic:spPr bwMode="auto">
                    <a:xfrm>
                      <a:off x="0" y="0"/>
                      <a:ext cx="4820355" cy="2547243"/>
                    </a:xfrm>
                    <a:prstGeom prst="rect">
                      <a:avLst/>
                    </a:prstGeom>
                    <a:noFill/>
                    <a:ln>
                      <a:noFill/>
                    </a:ln>
                    <a:extLst>
                      <a:ext uri="{53640926-AAD7-44D8-BBD7-CCE9431645EC}">
                        <a14:shadowObscured xmlns:a14="http://schemas.microsoft.com/office/drawing/2010/main"/>
                      </a:ext>
                    </a:extLst>
                  </pic:spPr>
                </pic:pic>
              </a:graphicData>
            </a:graphic>
          </wp:inline>
        </w:drawing>
      </w:r>
    </w:p>
    <w:p w14:paraId="0D53E03B" w14:textId="77777777" w:rsidR="00D61205" w:rsidRDefault="00D61205" w:rsidP="00D61205">
      <w:pPr>
        <w:spacing w:line="240" w:lineRule="auto"/>
      </w:pPr>
      <w:r w:rsidRPr="00D10792">
        <w:rPr>
          <w:noProof/>
        </w:rPr>
        <w:drawing>
          <wp:inline distT="0" distB="0" distL="0" distR="0" wp14:anchorId="4E4E792E" wp14:editId="092A1CA6">
            <wp:extent cx="4808220" cy="2529147"/>
            <wp:effectExtent l="0" t="0" r="0" b="5080"/>
            <wp:docPr id="31" name="Afbeelding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1423" r="8802"/>
                    <a:stretch/>
                  </pic:blipFill>
                  <pic:spPr bwMode="auto">
                    <a:xfrm>
                      <a:off x="0" y="0"/>
                      <a:ext cx="4824466" cy="2537692"/>
                    </a:xfrm>
                    <a:prstGeom prst="rect">
                      <a:avLst/>
                    </a:prstGeom>
                    <a:noFill/>
                    <a:ln>
                      <a:noFill/>
                    </a:ln>
                    <a:extLst>
                      <a:ext uri="{53640926-AAD7-44D8-BBD7-CCE9431645EC}">
                        <a14:shadowObscured xmlns:a14="http://schemas.microsoft.com/office/drawing/2010/main"/>
                      </a:ext>
                    </a:extLst>
                  </pic:spPr>
                </pic:pic>
              </a:graphicData>
            </a:graphic>
          </wp:inline>
        </w:drawing>
      </w:r>
    </w:p>
    <w:p w14:paraId="65CDEDD4" w14:textId="77777777" w:rsidR="00D61205" w:rsidRDefault="00D61205" w:rsidP="00D61205">
      <w:pPr>
        <w:spacing w:line="240" w:lineRule="auto"/>
      </w:pPr>
      <w:r w:rsidRPr="00171443">
        <w:rPr>
          <w:noProof/>
        </w:rPr>
        <w:drawing>
          <wp:inline distT="0" distB="0" distL="0" distR="0" wp14:anchorId="13C13F63" wp14:editId="2F99B97D">
            <wp:extent cx="4813149" cy="2635885"/>
            <wp:effectExtent l="0" t="0" r="6985" b="0"/>
            <wp:docPr id="37" name="Afbeelding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1429" r="8317"/>
                    <a:stretch/>
                  </pic:blipFill>
                  <pic:spPr bwMode="auto">
                    <a:xfrm>
                      <a:off x="0" y="0"/>
                      <a:ext cx="4825360" cy="2642572"/>
                    </a:xfrm>
                    <a:prstGeom prst="rect">
                      <a:avLst/>
                    </a:prstGeom>
                    <a:noFill/>
                    <a:ln>
                      <a:noFill/>
                    </a:ln>
                    <a:extLst>
                      <a:ext uri="{53640926-AAD7-44D8-BBD7-CCE9431645EC}">
                        <a14:shadowObscured xmlns:a14="http://schemas.microsoft.com/office/drawing/2010/main"/>
                      </a:ext>
                    </a:extLst>
                  </pic:spPr>
                </pic:pic>
              </a:graphicData>
            </a:graphic>
          </wp:inline>
        </w:drawing>
      </w:r>
    </w:p>
    <w:p w14:paraId="2829D946" w14:textId="7E6A127E" w:rsidR="00D61205" w:rsidRPr="0084640C" w:rsidRDefault="00D61205" w:rsidP="00D61205">
      <w:pPr>
        <w:spacing w:line="240" w:lineRule="auto"/>
        <w:ind w:left="851" w:hanging="851"/>
        <w:jc w:val="both"/>
        <w:rPr>
          <w:i/>
          <w:sz w:val="16"/>
          <w:szCs w:val="16"/>
        </w:rPr>
      </w:pPr>
      <w:r w:rsidRPr="0084640C">
        <w:rPr>
          <w:i/>
          <w:sz w:val="16"/>
          <w:szCs w:val="16"/>
        </w:rPr>
        <w:t xml:space="preserve">Fig. </w:t>
      </w:r>
      <w:r w:rsidR="0084640C">
        <w:rPr>
          <w:i/>
          <w:sz w:val="16"/>
          <w:szCs w:val="16"/>
        </w:rPr>
        <w:t>8</w:t>
      </w:r>
      <w:r w:rsidRPr="0084640C">
        <w:rPr>
          <w:i/>
          <w:sz w:val="16"/>
          <w:szCs w:val="16"/>
        </w:rPr>
        <w:t xml:space="preserve">. </w:t>
      </w:r>
      <w:r w:rsidRPr="0084640C">
        <w:rPr>
          <w:i/>
          <w:sz w:val="16"/>
          <w:szCs w:val="16"/>
        </w:rPr>
        <w:tab/>
        <w:t>Gemiddelde korrelgrootteverdeling van de Maasbodem per stuwpand in 2020. Ook weergegeven is de bandbreedte aan korrelgrootteverdelinge</w:t>
      </w:r>
      <w:r w:rsidR="00666CEB">
        <w:rPr>
          <w:i/>
          <w:sz w:val="16"/>
          <w:szCs w:val="16"/>
        </w:rPr>
        <w:t>n die voorkomen binnen een stuwp</w:t>
      </w:r>
      <w:r w:rsidRPr="0084640C">
        <w:rPr>
          <w:i/>
          <w:sz w:val="16"/>
          <w:szCs w:val="16"/>
        </w:rPr>
        <w:t>and, alsmede enkele kenmerkende waarden.</w:t>
      </w:r>
    </w:p>
    <w:p w14:paraId="6881248D" w14:textId="77777777" w:rsidR="00D61205" w:rsidRDefault="00D61205" w:rsidP="00D61205">
      <w:pPr>
        <w:spacing w:line="240" w:lineRule="auto"/>
      </w:pPr>
    </w:p>
    <w:p w14:paraId="4315A550" w14:textId="77777777" w:rsidR="00D61205" w:rsidRDefault="00D61205" w:rsidP="00D61205">
      <w:pPr>
        <w:spacing w:line="240" w:lineRule="auto"/>
      </w:pPr>
      <w:r w:rsidRPr="00D10792">
        <w:rPr>
          <w:noProof/>
        </w:rPr>
        <w:lastRenderedPageBreak/>
        <w:drawing>
          <wp:inline distT="0" distB="0" distL="0" distR="0" wp14:anchorId="39811EEC" wp14:editId="376DB831">
            <wp:extent cx="4929505" cy="2571431"/>
            <wp:effectExtent l="0" t="0" r="4445" b="635"/>
            <wp:docPr id="32" name="Afbeelding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1400" r="8075"/>
                    <a:stretch/>
                  </pic:blipFill>
                  <pic:spPr bwMode="auto">
                    <a:xfrm>
                      <a:off x="0" y="0"/>
                      <a:ext cx="4938002" cy="2575863"/>
                    </a:xfrm>
                    <a:prstGeom prst="rect">
                      <a:avLst/>
                    </a:prstGeom>
                    <a:noFill/>
                    <a:ln>
                      <a:noFill/>
                    </a:ln>
                    <a:extLst>
                      <a:ext uri="{53640926-AAD7-44D8-BBD7-CCE9431645EC}">
                        <a14:shadowObscured xmlns:a14="http://schemas.microsoft.com/office/drawing/2010/main"/>
                      </a:ext>
                    </a:extLst>
                  </pic:spPr>
                </pic:pic>
              </a:graphicData>
            </a:graphic>
          </wp:inline>
        </w:drawing>
      </w:r>
    </w:p>
    <w:p w14:paraId="3073BC10" w14:textId="77777777" w:rsidR="00D61205" w:rsidRDefault="00D61205" w:rsidP="00D61205">
      <w:pPr>
        <w:spacing w:line="240" w:lineRule="auto"/>
      </w:pPr>
      <w:r w:rsidRPr="00D10792">
        <w:rPr>
          <w:noProof/>
        </w:rPr>
        <w:drawing>
          <wp:inline distT="0" distB="0" distL="0" distR="0" wp14:anchorId="7E492E3A" wp14:editId="07400A18">
            <wp:extent cx="4895634" cy="2581275"/>
            <wp:effectExtent l="0" t="0" r="635" b="0"/>
            <wp:docPr id="33" name="Afbeelding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1394" r="9044"/>
                    <a:stretch/>
                  </pic:blipFill>
                  <pic:spPr bwMode="auto">
                    <a:xfrm>
                      <a:off x="0" y="0"/>
                      <a:ext cx="4922349" cy="2595361"/>
                    </a:xfrm>
                    <a:prstGeom prst="rect">
                      <a:avLst/>
                    </a:prstGeom>
                    <a:noFill/>
                    <a:ln>
                      <a:noFill/>
                    </a:ln>
                    <a:extLst>
                      <a:ext uri="{53640926-AAD7-44D8-BBD7-CCE9431645EC}">
                        <a14:shadowObscured xmlns:a14="http://schemas.microsoft.com/office/drawing/2010/main"/>
                      </a:ext>
                    </a:extLst>
                  </pic:spPr>
                </pic:pic>
              </a:graphicData>
            </a:graphic>
          </wp:inline>
        </w:drawing>
      </w:r>
    </w:p>
    <w:p w14:paraId="63028F05" w14:textId="77777777" w:rsidR="00D61205" w:rsidRDefault="00D61205" w:rsidP="00D61205">
      <w:pPr>
        <w:spacing w:line="240" w:lineRule="auto"/>
      </w:pPr>
      <w:r w:rsidRPr="00D10792">
        <w:rPr>
          <w:noProof/>
        </w:rPr>
        <w:drawing>
          <wp:inline distT="0" distB="0" distL="0" distR="0" wp14:anchorId="2B28347D" wp14:editId="3ECFE979">
            <wp:extent cx="4940300" cy="2590647"/>
            <wp:effectExtent l="0" t="0" r="0" b="635"/>
            <wp:docPr id="34" name="Afbeelding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1389" r="8559"/>
                    <a:stretch/>
                  </pic:blipFill>
                  <pic:spPr bwMode="auto">
                    <a:xfrm>
                      <a:off x="0" y="0"/>
                      <a:ext cx="4949389" cy="2595413"/>
                    </a:xfrm>
                    <a:prstGeom prst="rect">
                      <a:avLst/>
                    </a:prstGeom>
                    <a:noFill/>
                    <a:ln>
                      <a:noFill/>
                    </a:ln>
                    <a:extLst>
                      <a:ext uri="{53640926-AAD7-44D8-BBD7-CCE9431645EC}">
                        <a14:shadowObscured xmlns:a14="http://schemas.microsoft.com/office/drawing/2010/main"/>
                      </a:ext>
                    </a:extLst>
                  </pic:spPr>
                </pic:pic>
              </a:graphicData>
            </a:graphic>
          </wp:inline>
        </w:drawing>
      </w:r>
    </w:p>
    <w:p w14:paraId="7435B184" w14:textId="5C679A5E" w:rsidR="00D61205" w:rsidRPr="0084640C" w:rsidRDefault="00D61205" w:rsidP="00D61205">
      <w:pPr>
        <w:spacing w:line="240" w:lineRule="auto"/>
        <w:ind w:left="851" w:hanging="851"/>
        <w:jc w:val="both"/>
        <w:rPr>
          <w:i/>
          <w:sz w:val="16"/>
          <w:szCs w:val="16"/>
        </w:rPr>
      </w:pPr>
      <w:r w:rsidRPr="0084640C">
        <w:rPr>
          <w:i/>
          <w:sz w:val="16"/>
          <w:szCs w:val="16"/>
        </w:rPr>
        <w:t xml:space="preserve">Fig. </w:t>
      </w:r>
      <w:r w:rsidR="00D6012D" w:rsidRPr="0084640C">
        <w:rPr>
          <w:i/>
          <w:sz w:val="16"/>
          <w:szCs w:val="16"/>
        </w:rPr>
        <w:t>8</w:t>
      </w:r>
      <w:r w:rsidRPr="0084640C">
        <w:rPr>
          <w:i/>
          <w:sz w:val="16"/>
          <w:szCs w:val="16"/>
        </w:rPr>
        <w:t xml:space="preserve">. </w:t>
      </w:r>
      <w:r w:rsidRPr="0084640C">
        <w:rPr>
          <w:i/>
          <w:sz w:val="16"/>
          <w:szCs w:val="16"/>
        </w:rPr>
        <w:tab/>
        <w:t>Vervolg</w:t>
      </w:r>
    </w:p>
    <w:p w14:paraId="4AE81B13" w14:textId="77777777" w:rsidR="00D61205" w:rsidRDefault="00D61205" w:rsidP="00D61205">
      <w:pPr>
        <w:spacing w:line="240" w:lineRule="auto"/>
      </w:pPr>
    </w:p>
    <w:p w14:paraId="3EB5BC9C" w14:textId="77777777" w:rsidR="007C0C65" w:rsidRDefault="007C0C65">
      <w:pPr>
        <w:spacing w:line="240" w:lineRule="auto"/>
      </w:pPr>
    </w:p>
    <w:p w14:paraId="624C5CEC" w14:textId="259291BB" w:rsidR="00E47516" w:rsidRDefault="00E47516" w:rsidP="00E47516">
      <w:pPr>
        <w:spacing w:line="240" w:lineRule="auto"/>
      </w:pPr>
      <w:r>
        <w:rPr>
          <w:noProof/>
        </w:rPr>
        <w:lastRenderedPageBreak/>
        <w:drawing>
          <wp:inline distT="0" distB="0" distL="0" distR="0" wp14:anchorId="1355EC06" wp14:editId="493CADFC">
            <wp:extent cx="4892675" cy="2933065"/>
            <wp:effectExtent l="0" t="0" r="3175" b="635"/>
            <wp:docPr id="38" name="Afbeelding 38" descr="Result 2020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esult 2020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892675" cy="2933065"/>
                    </a:xfrm>
                    <a:prstGeom prst="rect">
                      <a:avLst/>
                    </a:prstGeom>
                    <a:noFill/>
                    <a:ln>
                      <a:noFill/>
                    </a:ln>
                  </pic:spPr>
                </pic:pic>
              </a:graphicData>
            </a:graphic>
          </wp:inline>
        </w:drawing>
      </w:r>
    </w:p>
    <w:p w14:paraId="2695B329" w14:textId="77777777" w:rsidR="00E47516" w:rsidRDefault="00E47516" w:rsidP="00E47516">
      <w:pPr>
        <w:spacing w:line="240" w:lineRule="auto"/>
      </w:pPr>
    </w:p>
    <w:p w14:paraId="5806F52C" w14:textId="44F8CFC2" w:rsidR="00E47516" w:rsidRPr="0084640C" w:rsidRDefault="00E47516" w:rsidP="00E47516">
      <w:pPr>
        <w:spacing w:line="240" w:lineRule="auto"/>
        <w:ind w:left="851" w:hanging="851"/>
        <w:jc w:val="both"/>
        <w:rPr>
          <w:i/>
          <w:sz w:val="16"/>
          <w:szCs w:val="16"/>
        </w:rPr>
      </w:pPr>
      <w:r w:rsidRPr="0084640C">
        <w:rPr>
          <w:i/>
          <w:sz w:val="16"/>
          <w:szCs w:val="16"/>
        </w:rPr>
        <w:t xml:space="preserve">Fig. </w:t>
      </w:r>
      <w:r w:rsidR="00D6012D" w:rsidRPr="0084640C">
        <w:rPr>
          <w:i/>
          <w:sz w:val="16"/>
          <w:szCs w:val="16"/>
        </w:rPr>
        <w:t>9</w:t>
      </w:r>
      <w:r w:rsidRPr="0084640C">
        <w:rPr>
          <w:i/>
          <w:sz w:val="16"/>
          <w:szCs w:val="16"/>
        </w:rPr>
        <w:t xml:space="preserve">. </w:t>
      </w:r>
      <w:r w:rsidRPr="0084640C">
        <w:rPr>
          <w:i/>
          <w:sz w:val="16"/>
          <w:szCs w:val="16"/>
        </w:rPr>
        <w:tab/>
        <w:t>Korrelgroottekarakteristieken van de Maasbodem per stuwpand in 2020: a. steengehalte, b. grindgehalte, c. zandgehalte, d. lutum/</w:t>
      </w:r>
      <w:proofErr w:type="spellStart"/>
      <w:r w:rsidRPr="0084640C">
        <w:rPr>
          <w:i/>
          <w:sz w:val="16"/>
          <w:szCs w:val="16"/>
        </w:rPr>
        <w:t>siltgehalte</w:t>
      </w:r>
      <w:proofErr w:type="spellEnd"/>
      <w:r w:rsidRPr="0084640C">
        <w:rPr>
          <w:i/>
          <w:sz w:val="16"/>
          <w:szCs w:val="16"/>
        </w:rPr>
        <w:t xml:space="preserve">, e. geometrisch gemiddelde korrelgrootte, f. mediaan. </w:t>
      </w:r>
    </w:p>
    <w:p w14:paraId="339D85FC" w14:textId="46796E7F" w:rsidR="00E47516" w:rsidRDefault="00E47516">
      <w:pPr>
        <w:spacing w:line="240" w:lineRule="auto"/>
      </w:pPr>
    </w:p>
    <w:p w14:paraId="7F7B6900" w14:textId="77777777" w:rsidR="00D33EFF" w:rsidRDefault="00D33EFF" w:rsidP="00C5018C">
      <w:pPr>
        <w:spacing w:line="240" w:lineRule="auto"/>
        <w:jc w:val="both"/>
      </w:pPr>
    </w:p>
    <w:p w14:paraId="39365A8D" w14:textId="77777777" w:rsidR="008D7CF7" w:rsidRDefault="008D7CF7" w:rsidP="008D7CF7">
      <w:pPr>
        <w:pStyle w:val="Huisstijl-Kop2"/>
      </w:pPr>
      <w:bookmarkStart w:id="30" w:name="_Toc104384056"/>
      <w:proofErr w:type="spellStart"/>
      <w:r>
        <w:t>Stroomafwaartse</w:t>
      </w:r>
      <w:proofErr w:type="spellEnd"/>
      <w:r>
        <w:t xml:space="preserve"> variatie in korrelgrootte</w:t>
      </w:r>
      <w:bookmarkEnd w:id="30"/>
    </w:p>
    <w:p w14:paraId="753C9502" w14:textId="77777777" w:rsidR="008D7CF7" w:rsidRDefault="008D7CF7" w:rsidP="008D7CF7">
      <w:pPr>
        <w:spacing w:line="240" w:lineRule="auto"/>
        <w:jc w:val="both"/>
      </w:pPr>
    </w:p>
    <w:p w14:paraId="78B16C0D" w14:textId="54DC568A" w:rsidR="00C5018C" w:rsidRDefault="008D7CF7" w:rsidP="008D7CF7">
      <w:pPr>
        <w:spacing w:line="240" w:lineRule="auto"/>
        <w:jc w:val="both"/>
      </w:pPr>
      <w:r>
        <w:t xml:space="preserve">Van bovenstrooms </w:t>
      </w:r>
      <w:r w:rsidR="00A224C0">
        <w:t>(</w:t>
      </w:r>
      <w:proofErr w:type="spellStart"/>
      <w:r w:rsidR="00A224C0">
        <w:t>rkm</w:t>
      </w:r>
      <w:proofErr w:type="spellEnd"/>
      <w:r w:rsidR="00A224C0">
        <w:t xml:space="preserve"> 70-80) </w:t>
      </w:r>
      <w:r>
        <w:t>naar benedenstrooms</w:t>
      </w:r>
      <w:r w:rsidR="00A224C0">
        <w:t xml:space="preserve"> (</w:t>
      </w:r>
      <w:proofErr w:type="spellStart"/>
      <w:r w:rsidR="00A224C0">
        <w:t>rkm</w:t>
      </w:r>
      <w:proofErr w:type="spellEnd"/>
      <w:r w:rsidR="00A224C0">
        <w:t xml:space="preserve"> 235-245)</w:t>
      </w:r>
      <w:r>
        <w:t xml:space="preserve"> wordt de Maasbodem beduidend fijner. Uit de dataset van 2020 blijkt, dat het gehalte aan steen afneemt van 23% tot 0% en het gehalte aan grind afneemt van 7</w:t>
      </w:r>
      <w:r w:rsidR="001B57B9">
        <w:t>0</w:t>
      </w:r>
      <w:r>
        <w:t xml:space="preserve">% </w:t>
      </w:r>
      <w:r w:rsidRPr="00A224C0">
        <w:t>tot 1%</w:t>
      </w:r>
      <w:r>
        <w:t xml:space="preserve"> (Fig. 1</w:t>
      </w:r>
      <w:r w:rsidR="00CC189E">
        <w:t>3</w:t>
      </w:r>
      <w:r>
        <w:t>). Ook de grinddiameter neemt af:</w:t>
      </w:r>
      <w:r w:rsidR="00F70351">
        <w:t xml:space="preserve"> van 25 tot 6</w:t>
      </w:r>
      <w:r>
        <w:t xml:space="preserve"> mm (Fig. 1</w:t>
      </w:r>
      <w:r w:rsidR="00CC189E">
        <w:t>4</w:t>
      </w:r>
      <w:r>
        <w:t>). Tegelijkertijd neemt het zandgehalte sterk toe: van 5% tot 98% (Fig. 1</w:t>
      </w:r>
      <w:r w:rsidR="00CC189E">
        <w:t>3</w:t>
      </w:r>
      <w:r>
        <w:t xml:space="preserve">). Hierdoor verandert de Maas van een uitgesproken grindrivier naar een zandrivier. Dit gaat gepaard met een afname van de geometrisch gemiddelde korrelgrootte </w:t>
      </w:r>
      <w:r w:rsidRPr="00DB71F5">
        <w:rPr>
          <w:i/>
        </w:rPr>
        <w:t>D</w:t>
      </w:r>
      <w:r w:rsidRPr="00DB71F5">
        <w:rPr>
          <w:i/>
          <w:vertAlign w:val="subscript"/>
        </w:rPr>
        <w:t>g</w:t>
      </w:r>
      <w:r>
        <w:t xml:space="preserve"> van 24 naar 0,3 mm (Fig. 1</w:t>
      </w:r>
      <w:r w:rsidR="00CC189E">
        <w:t>5</w:t>
      </w:r>
      <w:r>
        <w:t xml:space="preserve">) en een afname van de mediane korrelgrootte </w:t>
      </w:r>
      <w:r w:rsidRPr="00C85450">
        <w:rPr>
          <w:i/>
        </w:rPr>
        <w:t>D</w:t>
      </w:r>
      <w:r w:rsidRPr="00C85450">
        <w:rPr>
          <w:i/>
          <w:vertAlign w:val="subscript"/>
        </w:rPr>
        <w:t>50</w:t>
      </w:r>
      <w:r w:rsidR="00F70351">
        <w:t xml:space="preserve"> van 36</w:t>
      </w:r>
      <w:r>
        <w:t xml:space="preserve"> tot 0,3 mm (Fig. 1</w:t>
      </w:r>
      <w:r w:rsidR="00CC189E">
        <w:t>6</w:t>
      </w:r>
      <w:r>
        <w:t xml:space="preserve">). De </w:t>
      </w:r>
      <w:r w:rsidR="00742FAE">
        <w:t>korrel</w:t>
      </w:r>
      <w:r>
        <w:t xml:space="preserve">ruwheid van de rivierbodem, benaderd door het negentigste percentiel van de korrelgrootteverdeling </w:t>
      </w:r>
      <w:r w:rsidRPr="00DB71F5">
        <w:rPr>
          <w:i/>
        </w:rPr>
        <w:t>D</w:t>
      </w:r>
      <w:r w:rsidRPr="00DB71F5">
        <w:rPr>
          <w:i/>
          <w:vertAlign w:val="subscript"/>
        </w:rPr>
        <w:t>90</w:t>
      </w:r>
      <w:r w:rsidR="00F70351">
        <w:t>, neemt eveneens af, van 90</w:t>
      </w:r>
      <w:r>
        <w:t xml:space="preserve"> mm naar 0,5 mm (Fig. 1</w:t>
      </w:r>
      <w:r w:rsidR="00CC189E">
        <w:t>6</w:t>
      </w:r>
      <w:r>
        <w:t>).</w:t>
      </w:r>
      <w:r w:rsidR="00F70351">
        <w:t xml:space="preserve"> </w:t>
      </w:r>
      <w:r w:rsidR="00D33EFF">
        <w:t>De grindzandovergang van de Maas begint bij stuw Belfeld (</w:t>
      </w:r>
      <w:proofErr w:type="spellStart"/>
      <w:r w:rsidR="00D33EFF">
        <w:t>rkm</w:t>
      </w:r>
      <w:proofErr w:type="spellEnd"/>
      <w:r w:rsidR="00D33EFF">
        <w:t xml:space="preserve"> 100,8) en verloopt aanvankelijk snel. Bij </w:t>
      </w:r>
      <w:proofErr w:type="spellStart"/>
      <w:r w:rsidR="00D33EFF">
        <w:t>rkm</w:t>
      </w:r>
      <w:proofErr w:type="spellEnd"/>
      <w:r w:rsidR="00D33EFF">
        <w:t xml:space="preserve"> 114 is de </w:t>
      </w:r>
      <w:r w:rsidR="00D33EFF" w:rsidRPr="00816CB5">
        <w:rPr>
          <w:i/>
        </w:rPr>
        <w:t>D</w:t>
      </w:r>
      <w:r w:rsidR="00D33EFF" w:rsidRPr="00816CB5">
        <w:rPr>
          <w:i/>
          <w:vertAlign w:val="subscript"/>
        </w:rPr>
        <w:t>g</w:t>
      </w:r>
      <w:r w:rsidR="00D33EFF">
        <w:rPr>
          <w:i/>
        </w:rPr>
        <w:t xml:space="preserve">, </w:t>
      </w:r>
      <w:r w:rsidR="00D33EFF">
        <w:t>die bij Belfeld nog 6,7 mm bedroeg, reeds gedaald naar 0,9 mm</w:t>
      </w:r>
      <w:r w:rsidR="00DB3059">
        <w:t xml:space="preserve"> (Fig. 1</w:t>
      </w:r>
      <w:r w:rsidR="00CC189E">
        <w:t>5</w:t>
      </w:r>
      <w:r w:rsidR="00D33EFF">
        <w:t>). Op ditzelfde traject neemt het</w:t>
      </w:r>
      <w:r w:rsidR="005C1BBB">
        <w:t xml:space="preserve"> zandgehalte van de bodem </w:t>
      </w:r>
      <w:r w:rsidR="00F70351">
        <w:t>snel toe van 24</w:t>
      </w:r>
      <w:r w:rsidR="00D33EFF">
        <w:t xml:space="preserve"> tot 67% (Fig. </w:t>
      </w:r>
      <w:r w:rsidR="00DB3059">
        <w:t>1</w:t>
      </w:r>
      <w:r w:rsidR="00CC189E">
        <w:t>3</w:t>
      </w:r>
      <w:r w:rsidR="00D33EFF">
        <w:t xml:space="preserve">). </w:t>
      </w:r>
      <w:r w:rsidR="009F22F3">
        <w:t xml:space="preserve">Opgemerkt zij dat </w:t>
      </w:r>
      <w:proofErr w:type="spellStart"/>
      <w:r w:rsidR="009F22F3">
        <w:t>rkm</w:t>
      </w:r>
      <w:proofErr w:type="spellEnd"/>
      <w:r w:rsidR="009F22F3">
        <w:t xml:space="preserve"> 114 in de zomerbedverdieping Sambeek gelegen is. </w:t>
      </w:r>
      <w:r w:rsidR="00C5018C">
        <w:t xml:space="preserve">Opvallend genoeg wordt de bodem in het verdere verloop van </w:t>
      </w:r>
      <w:r w:rsidR="00C5018C" w:rsidRPr="007D4D55">
        <w:t>stuwpand Sambeek juist weer grover. Tussen km 114 en 15</w:t>
      </w:r>
      <w:r w:rsidR="007D4D55" w:rsidRPr="007D4D55">
        <w:t>0</w:t>
      </w:r>
      <w:r w:rsidR="00C5018C" w:rsidRPr="007D4D55">
        <w:t xml:space="preserve"> neemt </w:t>
      </w:r>
      <w:r w:rsidR="009B3BB1">
        <w:t xml:space="preserve">de </w:t>
      </w:r>
      <w:r w:rsidR="00C5018C" w:rsidRPr="007D4D55">
        <w:rPr>
          <w:i/>
        </w:rPr>
        <w:t>D</w:t>
      </w:r>
      <w:r w:rsidR="00C5018C" w:rsidRPr="007D4D55">
        <w:rPr>
          <w:i/>
          <w:vertAlign w:val="subscript"/>
        </w:rPr>
        <w:t xml:space="preserve">g </w:t>
      </w:r>
      <w:r w:rsidR="00F70351" w:rsidRPr="007D4D55">
        <w:t>toe van 0,9 tot 4,</w:t>
      </w:r>
      <w:r w:rsidR="00C5018C" w:rsidRPr="007D4D55">
        <w:t>7</w:t>
      </w:r>
      <w:r w:rsidR="00C5018C">
        <w:t xml:space="preserve"> mm, terwijl het zandgehalte afneemt van 67 tot 38%. De Maas verandert dus opnieuw van karakter: dit keer van een zandrivier naar een grindrivier. Enkele kilometers na stuw Sambeek, dat wil zeggen in stuwpand Grave, vindt opnieuw een grindzandovergang plaats (Fig. </w:t>
      </w:r>
      <w:r w:rsidR="00DB3059">
        <w:t>1</w:t>
      </w:r>
      <w:r w:rsidR="00CC189E">
        <w:t>3</w:t>
      </w:r>
      <w:r w:rsidR="00DB3059">
        <w:t>, 1</w:t>
      </w:r>
      <w:r w:rsidR="00CC189E">
        <w:t>5</w:t>
      </w:r>
      <w:r w:rsidR="00C5018C">
        <w:t xml:space="preserve">). Tussen </w:t>
      </w:r>
      <w:proofErr w:type="spellStart"/>
      <w:r w:rsidR="00C5018C">
        <w:t>rkm</w:t>
      </w:r>
      <w:proofErr w:type="spellEnd"/>
      <w:r w:rsidR="00C5018C">
        <w:t xml:space="preserve"> 154 en 169 neemt het zandgehalte toe tot 70%, waardoor </w:t>
      </w:r>
      <w:r w:rsidR="009B3BB1">
        <w:t xml:space="preserve">de </w:t>
      </w:r>
      <w:r w:rsidR="00C5018C" w:rsidRPr="00DB71F5">
        <w:rPr>
          <w:i/>
        </w:rPr>
        <w:t>D</w:t>
      </w:r>
      <w:r w:rsidR="00C5018C" w:rsidRPr="00DB71F5">
        <w:rPr>
          <w:i/>
          <w:vertAlign w:val="subscript"/>
        </w:rPr>
        <w:t>g</w:t>
      </w:r>
      <w:r w:rsidR="00C5018C">
        <w:t xml:space="preserve"> afneemt naar 1,0 mm. In stuwpand Lith blijft de bodemsamenstelling aanvankelijk ongeveer gelijk, waarna vanaf </w:t>
      </w:r>
      <w:proofErr w:type="spellStart"/>
      <w:r w:rsidR="00C5018C">
        <w:t>rkm</w:t>
      </w:r>
      <w:proofErr w:type="spellEnd"/>
      <w:r w:rsidR="00C5018C">
        <w:t xml:space="preserve"> 190 een nieuwe verfijning optreedt. Het zandgehalte stijgt in de volgende 50 km geleidelijk naar 98% en de </w:t>
      </w:r>
      <w:r w:rsidR="00C5018C" w:rsidRPr="00DB71F5">
        <w:rPr>
          <w:i/>
        </w:rPr>
        <w:t>D</w:t>
      </w:r>
      <w:r w:rsidR="00C5018C" w:rsidRPr="00DB71F5">
        <w:rPr>
          <w:i/>
          <w:vertAlign w:val="subscript"/>
        </w:rPr>
        <w:t>g</w:t>
      </w:r>
      <w:r w:rsidR="00C5018C">
        <w:t xml:space="preserve"> daalt verder naar 0,3 mm.</w:t>
      </w:r>
    </w:p>
    <w:p w14:paraId="392F5440" w14:textId="77777777" w:rsidR="0084640C" w:rsidRDefault="0084640C" w:rsidP="00C5018C">
      <w:pPr>
        <w:spacing w:line="240" w:lineRule="auto"/>
        <w:jc w:val="both"/>
      </w:pPr>
    </w:p>
    <w:p w14:paraId="6B4A8186" w14:textId="77777777" w:rsidR="008D7CF7" w:rsidRDefault="008D7CF7">
      <w:pPr>
        <w:spacing w:line="240" w:lineRule="auto"/>
        <w:rPr>
          <w:b/>
        </w:rPr>
      </w:pPr>
      <w:r>
        <w:br w:type="page"/>
      </w:r>
    </w:p>
    <w:p w14:paraId="4DFF4A9F" w14:textId="77777777" w:rsidR="000932F8" w:rsidRDefault="000932F8">
      <w:pPr>
        <w:spacing w:line="240" w:lineRule="auto"/>
        <w:rPr>
          <w:i/>
          <w:sz w:val="16"/>
          <w:szCs w:val="16"/>
        </w:rPr>
      </w:pPr>
    </w:p>
    <w:p w14:paraId="1395F06D" w14:textId="62FE39E1" w:rsidR="000932F8" w:rsidRDefault="000932F8">
      <w:pPr>
        <w:spacing w:line="240" w:lineRule="auto"/>
        <w:rPr>
          <w:i/>
          <w:sz w:val="16"/>
          <w:szCs w:val="16"/>
        </w:rPr>
      </w:pPr>
      <w:r>
        <w:rPr>
          <w:noProof/>
        </w:rPr>
        <mc:AlternateContent>
          <mc:Choice Requires="wps">
            <w:drawing>
              <wp:anchor distT="0" distB="0" distL="114300" distR="114300" simplePos="0" relativeHeight="251674624" behindDoc="0" locked="0" layoutInCell="1" allowOverlap="1" wp14:anchorId="55D8CA65" wp14:editId="37EB6D05">
                <wp:simplePos x="0" y="0"/>
                <wp:positionH relativeFrom="margin">
                  <wp:align>left</wp:align>
                </wp:positionH>
                <wp:positionV relativeFrom="paragraph">
                  <wp:posOffset>7031092</wp:posOffset>
                </wp:positionV>
                <wp:extent cx="2506717" cy="835539"/>
                <wp:effectExtent l="0" t="0" r="8255" b="3175"/>
                <wp:wrapNone/>
                <wp:docPr id="49" name="Tekstvak 49"/>
                <wp:cNvGraphicFramePr/>
                <a:graphic xmlns:a="http://schemas.openxmlformats.org/drawingml/2006/main">
                  <a:graphicData uri="http://schemas.microsoft.com/office/word/2010/wordprocessingShape">
                    <wps:wsp>
                      <wps:cNvSpPr txBox="1"/>
                      <wps:spPr>
                        <a:xfrm>
                          <a:off x="0" y="0"/>
                          <a:ext cx="2506717" cy="835539"/>
                        </a:xfrm>
                        <a:prstGeom prst="rect">
                          <a:avLst/>
                        </a:prstGeom>
                        <a:solidFill>
                          <a:schemeClr val="lt1"/>
                        </a:solidFill>
                        <a:ln w="6350">
                          <a:noFill/>
                        </a:ln>
                      </wps:spPr>
                      <wps:txbx>
                        <w:txbxContent>
                          <w:p w14:paraId="0AFF7EFF" w14:textId="77777777" w:rsidR="00742FAE" w:rsidRPr="0084640C" w:rsidRDefault="00742FAE" w:rsidP="000932F8">
                            <w:pPr>
                              <w:spacing w:line="240" w:lineRule="auto"/>
                              <w:ind w:left="709" w:right="56" w:hanging="709"/>
                              <w:jc w:val="both"/>
                              <w:rPr>
                                <w:i/>
                                <w:sz w:val="16"/>
                                <w:szCs w:val="16"/>
                              </w:rPr>
                            </w:pPr>
                            <w:r w:rsidRPr="0084640C">
                              <w:rPr>
                                <w:i/>
                                <w:sz w:val="16"/>
                                <w:szCs w:val="16"/>
                              </w:rPr>
                              <w:t xml:space="preserve">Fig. </w:t>
                            </w:r>
                            <w:r>
                              <w:rPr>
                                <w:i/>
                                <w:sz w:val="16"/>
                                <w:szCs w:val="16"/>
                              </w:rPr>
                              <w:t>10</w:t>
                            </w:r>
                            <w:r w:rsidRPr="0084640C">
                              <w:rPr>
                                <w:i/>
                                <w:sz w:val="16"/>
                                <w:szCs w:val="16"/>
                              </w:rPr>
                              <w:t xml:space="preserve">. </w:t>
                            </w:r>
                            <w:r w:rsidRPr="0084640C">
                              <w:rPr>
                                <w:i/>
                                <w:sz w:val="16"/>
                                <w:szCs w:val="16"/>
                              </w:rPr>
                              <w:tab/>
                            </w:r>
                            <w:r>
                              <w:rPr>
                                <w:i/>
                                <w:sz w:val="16"/>
                                <w:szCs w:val="16"/>
                              </w:rPr>
                              <w:t xml:space="preserve">Beelden van de sedimentmonsters gemaakt aan boord van de Ir. FW. Conrad tijdens de meetcampagne in 2020. Deel 1: bovenstrooms. </w:t>
                            </w:r>
                          </w:p>
                          <w:p w14:paraId="06B7A0AE" w14:textId="77777777" w:rsidR="00742FAE" w:rsidRDefault="00742FAE" w:rsidP="000932F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5D8CA65" id="Tekstvak 49" o:spid="_x0000_s1035" type="#_x0000_t202" style="position:absolute;margin-left:0;margin-top:553.65pt;width:197.4pt;height:65.8pt;z-index:251674624;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" fillcolor="white [3201]" stroked="f" strokeweight=".5pt">
                <v:textbox>
                  <w:txbxContent>
                    <w:p w14:paraId="0AFF7EFF" w14:textId="77777777" w:rsidR="00742FAE" w:rsidRPr="0084640C" w:rsidRDefault="00742FAE" w:rsidP="000932F8">
                      <w:pPr>
                        <w:spacing w:line="240" w:lineRule="auto"/>
                        <w:ind w:left="709" w:right="56" w:hanging="709"/>
                        <w:jc w:val="both"/>
                        <w:rPr>
                          <w:i/>
                          <w:sz w:val="16"/>
                          <w:szCs w:val="16"/>
                        </w:rPr>
                      </w:pPr>
                      <w:r w:rsidRPr="0084640C">
                        <w:rPr>
                          <w:i/>
                          <w:sz w:val="16"/>
                          <w:szCs w:val="16"/>
                        </w:rPr>
                        <w:t xml:space="preserve">Fig. </w:t>
                      </w:r>
                      <w:r>
                        <w:rPr>
                          <w:i/>
                          <w:sz w:val="16"/>
                          <w:szCs w:val="16"/>
                        </w:rPr>
                        <w:t>10</w:t>
                      </w:r>
                      <w:r w:rsidRPr="0084640C">
                        <w:rPr>
                          <w:i/>
                          <w:sz w:val="16"/>
                          <w:szCs w:val="16"/>
                        </w:rPr>
                        <w:t xml:space="preserve">. </w:t>
                      </w:r>
                      <w:r w:rsidRPr="0084640C">
                        <w:rPr>
                          <w:i/>
                          <w:sz w:val="16"/>
                          <w:szCs w:val="16"/>
                        </w:rPr>
                        <w:tab/>
                      </w:r>
                      <w:r>
                        <w:rPr>
                          <w:i/>
                          <w:sz w:val="16"/>
                          <w:szCs w:val="16"/>
                        </w:rPr>
                        <w:t xml:space="preserve">Beelden van de sedimentmonsters gemaakt aan boord van de Ir. FW. Conrad tijdens de meetcampagne in 2020. Deel 1: bovenstrooms. </w:t>
                      </w:r>
                    </w:p>
                    <w:p w14:paraId="06B7A0AE" w14:textId="77777777" w:rsidR="00742FAE" w:rsidRDefault="00742FAE" w:rsidP="000932F8"/>
                  </w:txbxContent>
                </v:textbox>
                <w10:wrap anchorx="margin"/>
              </v:shape>
            </w:pict>
          </mc:Fallback>
        </mc:AlternateContent>
      </w:r>
      <w:r w:rsidR="00742FAE">
        <w:rPr>
          <w:i/>
          <w:sz w:val="16"/>
          <w:szCs w:val="16"/>
        </w:rPr>
        <w:pict w14:anchorId="3F1AE0AB">
          <v:shape id="_x0000_i1025" type="#_x0000_t75" style="width:385.95pt;height:582.7pt">
            <v:imagedata r:id="rId30" o:title="Compilatie monsters bovenstrooms"/>
          </v:shape>
        </w:pict>
      </w:r>
    </w:p>
    <w:p w14:paraId="59977444" w14:textId="645E2C75" w:rsidR="000932F8" w:rsidRDefault="000932F8">
      <w:pPr>
        <w:spacing w:line="240" w:lineRule="auto"/>
        <w:rPr>
          <w:i/>
          <w:sz w:val="16"/>
          <w:szCs w:val="16"/>
        </w:rPr>
      </w:pPr>
      <w:r>
        <w:rPr>
          <w:i/>
          <w:noProof/>
          <w:sz w:val="16"/>
          <w:szCs w:val="16"/>
        </w:rPr>
        <w:lastRenderedPageBreak/>
        <mc:AlternateContent>
          <mc:Choice Requires="wpg">
            <w:drawing>
              <wp:anchor distT="0" distB="0" distL="114300" distR="114300" simplePos="0" relativeHeight="251672576" behindDoc="0" locked="0" layoutInCell="1" allowOverlap="1" wp14:anchorId="0BDC6790" wp14:editId="5DC235CD">
                <wp:simplePos x="0" y="0"/>
                <wp:positionH relativeFrom="column">
                  <wp:posOffset>-101885</wp:posOffset>
                </wp:positionH>
                <wp:positionV relativeFrom="paragraph">
                  <wp:posOffset>2146</wp:posOffset>
                </wp:positionV>
                <wp:extent cx="4990443" cy="7819696"/>
                <wp:effectExtent l="0" t="0" r="1270" b="0"/>
                <wp:wrapSquare wrapText="bothSides"/>
                <wp:docPr id="48" name="Groep 48"/>
                <wp:cNvGraphicFramePr/>
                <a:graphic xmlns:a="http://schemas.openxmlformats.org/drawingml/2006/main">
                  <a:graphicData uri="http://schemas.microsoft.com/office/word/2010/wordprocessingGroup">
                    <wpg:wgp>
                      <wpg:cNvGrpSpPr/>
                      <wpg:grpSpPr>
                        <a:xfrm>
                          <a:off x="0" y="0"/>
                          <a:ext cx="4990443" cy="7819696"/>
                          <a:chOff x="-94593" y="0"/>
                          <a:chExt cx="4990443" cy="7819696"/>
                        </a:xfrm>
                      </wpg:grpSpPr>
                      <pic:pic xmlns:pic="http://schemas.openxmlformats.org/drawingml/2006/picture">
                        <pic:nvPicPr>
                          <pic:cNvPr id="12" name="Afbeelding 12" descr="C:\Users\fringsr\AppData\Local\Microsoft\Windows\INetCache\Content.Word\Compilatie monsters midden.JP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895850" cy="7391400"/>
                          </a:xfrm>
                          <a:prstGeom prst="rect">
                            <a:avLst/>
                          </a:prstGeom>
                          <a:noFill/>
                          <a:ln>
                            <a:noFill/>
                          </a:ln>
                        </pic:spPr>
                      </pic:pic>
                      <wps:wsp>
                        <wps:cNvPr id="45" name="Tekstvak 45"/>
                        <wps:cNvSpPr txBox="1"/>
                        <wps:spPr>
                          <a:xfrm>
                            <a:off x="-94593" y="6984124"/>
                            <a:ext cx="2506717" cy="835572"/>
                          </a:xfrm>
                          <a:prstGeom prst="rect">
                            <a:avLst/>
                          </a:prstGeom>
                          <a:solidFill>
                            <a:schemeClr val="lt1"/>
                          </a:solidFill>
                          <a:ln w="6350">
                            <a:noFill/>
                          </a:ln>
                        </wps:spPr>
                        <wps:txbx>
                          <w:txbxContent>
                            <w:p w14:paraId="0FE09B93" w14:textId="1E5AD505" w:rsidR="00742FAE" w:rsidRPr="0084640C" w:rsidRDefault="00742FAE" w:rsidP="000932F8">
                              <w:pPr>
                                <w:spacing w:line="240" w:lineRule="auto"/>
                                <w:ind w:left="709" w:right="56" w:hanging="709"/>
                                <w:jc w:val="both"/>
                                <w:rPr>
                                  <w:i/>
                                  <w:sz w:val="16"/>
                                  <w:szCs w:val="16"/>
                                </w:rPr>
                              </w:pPr>
                              <w:r w:rsidRPr="0084640C">
                                <w:rPr>
                                  <w:i/>
                                  <w:sz w:val="16"/>
                                  <w:szCs w:val="16"/>
                                </w:rPr>
                                <w:t xml:space="preserve">Fig. </w:t>
                              </w:r>
                              <w:r>
                                <w:rPr>
                                  <w:i/>
                                  <w:sz w:val="16"/>
                                  <w:szCs w:val="16"/>
                                </w:rPr>
                                <w:t>11</w:t>
                              </w:r>
                              <w:r w:rsidRPr="0084640C">
                                <w:rPr>
                                  <w:i/>
                                  <w:sz w:val="16"/>
                                  <w:szCs w:val="16"/>
                                </w:rPr>
                                <w:t xml:space="preserve">. </w:t>
                              </w:r>
                              <w:r w:rsidRPr="0084640C">
                                <w:rPr>
                                  <w:i/>
                                  <w:sz w:val="16"/>
                                  <w:szCs w:val="16"/>
                                </w:rPr>
                                <w:tab/>
                              </w:r>
                              <w:r>
                                <w:rPr>
                                  <w:i/>
                                  <w:sz w:val="16"/>
                                  <w:szCs w:val="16"/>
                                </w:rPr>
                                <w:t xml:space="preserve">Beelden van de sedimentmonsters gemaakt aan boord van de Ir. FW. Conrad tijdens de meetcampagne in 2020. Deel 2: </w:t>
                              </w:r>
                              <w:proofErr w:type="spellStart"/>
                              <w:r>
                                <w:rPr>
                                  <w:i/>
                                  <w:sz w:val="16"/>
                                  <w:szCs w:val="16"/>
                                </w:rPr>
                                <w:t>middenstrooms</w:t>
                              </w:r>
                              <w:proofErr w:type="spellEnd"/>
                              <w:r>
                                <w:rPr>
                                  <w:i/>
                                  <w:sz w:val="16"/>
                                  <w:szCs w:val="16"/>
                                </w:rPr>
                                <w:t xml:space="preserve">. </w:t>
                              </w:r>
                            </w:p>
                            <w:p w14:paraId="1D1FAB9B" w14:textId="77777777" w:rsidR="00742FAE" w:rsidRDefault="00742FA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anchor>
            </w:drawing>
          </mc:Choice>
          <mc:Fallback>
            <w:pict>
              <v:group w14:anchorId="0BDC6790" id="Groep 48" o:spid="_x0000_s1036" style="position:absolute;margin-left:-8pt;margin-top:.15pt;width:392.95pt;height:615.7pt;z-index:251672576;mso-width-relative:margin" coordorigin="-945" coordsize="49904,7819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">
                <v:shape id="Afbeelding 12" o:spid="_x0000_s1037" type="#_x0000_t75" style="position:absolute;width:48958;height:739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">
                  <v:imagedata r:id="rId32" o:title="Compilatie monsters midden"/>
                  <v:path arrowok="t"/>
                </v:shape>
                <v:shape id="Tekstvak 45" o:spid="_x0000_s1038" type="#_x0000_t202" style="position:absolute;left:-945;top:69841;width:25066;height:83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" fillcolor="white [3201]" stroked="f" strokeweight=".5pt">
                  <v:textbox>
                    <w:txbxContent>
                      <w:p w14:paraId="0FE09B93" w14:textId="1E5AD505" w:rsidR="00742FAE" w:rsidRPr="0084640C" w:rsidRDefault="00742FAE" w:rsidP="000932F8">
                        <w:pPr>
                          <w:spacing w:line="240" w:lineRule="auto"/>
                          <w:ind w:left="709" w:right="56" w:hanging="709"/>
                          <w:jc w:val="both"/>
                          <w:rPr>
                            <w:i/>
                            <w:sz w:val="16"/>
                            <w:szCs w:val="16"/>
                          </w:rPr>
                        </w:pPr>
                        <w:r w:rsidRPr="0084640C">
                          <w:rPr>
                            <w:i/>
                            <w:sz w:val="16"/>
                            <w:szCs w:val="16"/>
                          </w:rPr>
                          <w:t xml:space="preserve">Fig. </w:t>
                        </w:r>
                        <w:r>
                          <w:rPr>
                            <w:i/>
                            <w:sz w:val="16"/>
                            <w:szCs w:val="16"/>
                          </w:rPr>
                          <w:t>11</w:t>
                        </w:r>
                        <w:r w:rsidRPr="0084640C">
                          <w:rPr>
                            <w:i/>
                            <w:sz w:val="16"/>
                            <w:szCs w:val="16"/>
                          </w:rPr>
                          <w:t xml:space="preserve">. </w:t>
                        </w:r>
                        <w:r w:rsidRPr="0084640C">
                          <w:rPr>
                            <w:i/>
                            <w:sz w:val="16"/>
                            <w:szCs w:val="16"/>
                          </w:rPr>
                          <w:tab/>
                        </w:r>
                        <w:r>
                          <w:rPr>
                            <w:i/>
                            <w:sz w:val="16"/>
                            <w:szCs w:val="16"/>
                          </w:rPr>
                          <w:t xml:space="preserve">Beelden van de sedimentmonsters gemaakt aan boord van de Ir. FW. Conrad tijdens de meetcampagne in 2020. Deel 2: </w:t>
                        </w:r>
                        <w:proofErr w:type="spellStart"/>
                        <w:r>
                          <w:rPr>
                            <w:i/>
                            <w:sz w:val="16"/>
                            <w:szCs w:val="16"/>
                          </w:rPr>
                          <w:t>middenstrooms</w:t>
                        </w:r>
                        <w:proofErr w:type="spellEnd"/>
                        <w:r>
                          <w:rPr>
                            <w:i/>
                            <w:sz w:val="16"/>
                            <w:szCs w:val="16"/>
                          </w:rPr>
                          <w:t xml:space="preserve">. </w:t>
                        </w:r>
                      </w:p>
                      <w:p w14:paraId="1D1FAB9B" w14:textId="77777777" w:rsidR="00742FAE" w:rsidRDefault="00742FAE"/>
                    </w:txbxContent>
                  </v:textbox>
                </v:shape>
                <w10:wrap type="square"/>
              </v:group>
            </w:pict>
          </mc:Fallback>
        </mc:AlternateContent>
      </w:r>
    </w:p>
    <w:p w14:paraId="443E6411" w14:textId="016BDC4E" w:rsidR="000932F8" w:rsidRDefault="000932F8">
      <w:pPr>
        <w:spacing w:line="240" w:lineRule="auto"/>
        <w:rPr>
          <w:i/>
          <w:sz w:val="16"/>
          <w:szCs w:val="16"/>
        </w:rPr>
      </w:pPr>
    </w:p>
    <w:p w14:paraId="54116E04" w14:textId="77777777" w:rsidR="000932F8" w:rsidRDefault="000932F8">
      <w:pPr>
        <w:spacing w:line="240" w:lineRule="auto"/>
        <w:rPr>
          <w:i/>
          <w:sz w:val="16"/>
          <w:szCs w:val="16"/>
        </w:rPr>
      </w:pPr>
    </w:p>
    <w:p w14:paraId="50BE519B" w14:textId="77777777" w:rsidR="000932F8" w:rsidRDefault="000932F8">
      <w:pPr>
        <w:spacing w:line="240" w:lineRule="auto"/>
        <w:rPr>
          <w:i/>
          <w:sz w:val="16"/>
          <w:szCs w:val="16"/>
        </w:rPr>
      </w:pPr>
    </w:p>
    <w:p w14:paraId="677D2DC6" w14:textId="77777777" w:rsidR="000932F8" w:rsidRDefault="000932F8">
      <w:pPr>
        <w:spacing w:line="240" w:lineRule="auto"/>
        <w:rPr>
          <w:i/>
          <w:sz w:val="16"/>
          <w:szCs w:val="16"/>
        </w:rPr>
      </w:pPr>
    </w:p>
    <w:p w14:paraId="59B6EE7F" w14:textId="686E3892" w:rsidR="000932F8" w:rsidRDefault="000932F8">
      <w:pPr>
        <w:spacing w:line="240" w:lineRule="auto"/>
        <w:rPr>
          <w:i/>
          <w:sz w:val="16"/>
          <w:szCs w:val="16"/>
        </w:rPr>
      </w:pPr>
      <w:r>
        <w:rPr>
          <w:noProof/>
        </w:rPr>
        <mc:AlternateContent>
          <mc:Choice Requires="wps">
            <w:drawing>
              <wp:anchor distT="0" distB="0" distL="114300" distR="114300" simplePos="0" relativeHeight="251676672" behindDoc="0" locked="0" layoutInCell="1" allowOverlap="1" wp14:anchorId="5BC77406" wp14:editId="7E96E345">
                <wp:simplePos x="0" y="0"/>
                <wp:positionH relativeFrom="margin">
                  <wp:posOffset>-101884</wp:posOffset>
                </wp:positionH>
                <wp:positionV relativeFrom="paragraph">
                  <wp:posOffset>7026538</wp:posOffset>
                </wp:positionV>
                <wp:extent cx="2600938" cy="835539"/>
                <wp:effectExtent l="0" t="0" r="9525" b="3175"/>
                <wp:wrapNone/>
                <wp:docPr id="50" name="Tekstvak 50"/>
                <wp:cNvGraphicFramePr/>
                <a:graphic xmlns:a="http://schemas.openxmlformats.org/drawingml/2006/main">
                  <a:graphicData uri="http://schemas.microsoft.com/office/word/2010/wordprocessingShape">
                    <wps:wsp>
                      <wps:cNvSpPr txBox="1"/>
                      <wps:spPr>
                        <a:xfrm>
                          <a:off x="0" y="0"/>
                          <a:ext cx="2600938" cy="835539"/>
                        </a:xfrm>
                        <a:prstGeom prst="rect">
                          <a:avLst/>
                        </a:prstGeom>
                        <a:solidFill>
                          <a:schemeClr val="lt1"/>
                        </a:solidFill>
                        <a:ln w="6350">
                          <a:noFill/>
                        </a:ln>
                      </wps:spPr>
                      <wps:txbx>
                        <w:txbxContent>
                          <w:p w14:paraId="53C86A55" w14:textId="7034C39D" w:rsidR="00742FAE" w:rsidRPr="0084640C" w:rsidRDefault="00742FAE" w:rsidP="000932F8">
                            <w:pPr>
                              <w:spacing w:line="240" w:lineRule="auto"/>
                              <w:ind w:left="709" w:right="56" w:hanging="709"/>
                              <w:jc w:val="both"/>
                              <w:rPr>
                                <w:i/>
                                <w:sz w:val="16"/>
                                <w:szCs w:val="16"/>
                              </w:rPr>
                            </w:pPr>
                            <w:r w:rsidRPr="0084640C">
                              <w:rPr>
                                <w:i/>
                                <w:sz w:val="16"/>
                                <w:szCs w:val="16"/>
                              </w:rPr>
                              <w:t xml:space="preserve">Fig. </w:t>
                            </w:r>
                            <w:r>
                              <w:rPr>
                                <w:i/>
                                <w:sz w:val="16"/>
                                <w:szCs w:val="16"/>
                              </w:rPr>
                              <w:t>12</w:t>
                            </w:r>
                            <w:r w:rsidRPr="0084640C">
                              <w:rPr>
                                <w:i/>
                                <w:sz w:val="16"/>
                                <w:szCs w:val="16"/>
                              </w:rPr>
                              <w:t xml:space="preserve">. </w:t>
                            </w:r>
                            <w:r w:rsidRPr="0084640C">
                              <w:rPr>
                                <w:i/>
                                <w:sz w:val="16"/>
                                <w:szCs w:val="16"/>
                              </w:rPr>
                              <w:tab/>
                            </w:r>
                            <w:r>
                              <w:rPr>
                                <w:i/>
                                <w:sz w:val="16"/>
                                <w:szCs w:val="16"/>
                              </w:rPr>
                              <w:t xml:space="preserve">Beelden van de sedimentmonsters gemaakt aan boord van de Ir. FW. Conrad tijdens de meetcampagne in 2020. Deel 3: benedenstrooms. </w:t>
                            </w:r>
                          </w:p>
                          <w:p w14:paraId="4AA42F32" w14:textId="77777777" w:rsidR="00742FAE" w:rsidRDefault="00742FAE" w:rsidP="000932F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BC77406" id="Tekstvak 50" o:spid="_x0000_s1039" type="#_x0000_t202" style="position:absolute;margin-left:-8pt;margin-top:553.25pt;width:204.8pt;height:65.8pt;z-index:25167667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" fillcolor="white [3201]" stroked="f" strokeweight=".5pt">
                <v:textbox>
                  <w:txbxContent>
                    <w:p w14:paraId="53C86A55" w14:textId="7034C39D" w:rsidR="00742FAE" w:rsidRPr="0084640C" w:rsidRDefault="00742FAE" w:rsidP="000932F8">
                      <w:pPr>
                        <w:spacing w:line="240" w:lineRule="auto"/>
                        <w:ind w:left="709" w:right="56" w:hanging="709"/>
                        <w:jc w:val="both"/>
                        <w:rPr>
                          <w:i/>
                          <w:sz w:val="16"/>
                          <w:szCs w:val="16"/>
                        </w:rPr>
                      </w:pPr>
                      <w:r w:rsidRPr="0084640C">
                        <w:rPr>
                          <w:i/>
                          <w:sz w:val="16"/>
                          <w:szCs w:val="16"/>
                        </w:rPr>
                        <w:t xml:space="preserve">Fig. </w:t>
                      </w:r>
                      <w:r>
                        <w:rPr>
                          <w:i/>
                          <w:sz w:val="16"/>
                          <w:szCs w:val="16"/>
                        </w:rPr>
                        <w:t>12</w:t>
                      </w:r>
                      <w:r w:rsidRPr="0084640C">
                        <w:rPr>
                          <w:i/>
                          <w:sz w:val="16"/>
                          <w:szCs w:val="16"/>
                        </w:rPr>
                        <w:t xml:space="preserve">. </w:t>
                      </w:r>
                      <w:r w:rsidRPr="0084640C">
                        <w:rPr>
                          <w:i/>
                          <w:sz w:val="16"/>
                          <w:szCs w:val="16"/>
                        </w:rPr>
                        <w:tab/>
                      </w:r>
                      <w:r>
                        <w:rPr>
                          <w:i/>
                          <w:sz w:val="16"/>
                          <w:szCs w:val="16"/>
                        </w:rPr>
                        <w:t xml:space="preserve">Beelden van de sedimentmonsters gemaakt aan boord van de Ir. FW. Conrad tijdens de meetcampagne in 2020. Deel 3: benedenstrooms. </w:t>
                      </w:r>
                    </w:p>
                    <w:p w14:paraId="4AA42F32" w14:textId="77777777" w:rsidR="00742FAE" w:rsidRDefault="00742FAE" w:rsidP="000932F8"/>
                  </w:txbxContent>
                </v:textbox>
                <w10:wrap anchorx="margin"/>
              </v:shape>
            </w:pict>
          </mc:Fallback>
        </mc:AlternateContent>
      </w:r>
      <w:r w:rsidR="00742FAE">
        <w:rPr>
          <w:i/>
          <w:sz w:val="16"/>
          <w:szCs w:val="16"/>
        </w:rPr>
        <w:pict w14:anchorId="60A63810">
          <v:shape id="_x0000_i1026" type="#_x0000_t75" style="width:385.1pt;height:580.2pt">
            <v:imagedata r:id="rId33" o:title="Compilatie monsters benedenstrooms"/>
          </v:shape>
        </w:pict>
      </w:r>
    </w:p>
    <w:p w14:paraId="2312406E" w14:textId="77777777" w:rsidR="005C1BBB" w:rsidRDefault="005C1BBB" w:rsidP="005C1BBB">
      <w:pPr>
        <w:spacing w:line="240" w:lineRule="auto"/>
        <w:ind w:left="851" w:hanging="851"/>
        <w:jc w:val="both"/>
        <w:rPr>
          <w:i/>
          <w:sz w:val="16"/>
          <w:szCs w:val="16"/>
        </w:rPr>
      </w:pPr>
    </w:p>
    <w:p w14:paraId="7B8C2365" w14:textId="61B71B43" w:rsidR="005C1BBB" w:rsidRDefault="005C1BBB" w:rsidP="005C1BBB">
      <w:pPr>
        <w:spacing w:line="240" w:lineRule="auto"/>
        <w:ind w:left="851" w:hanging="851"/>
        <w:jc w:val="both"/>
        <w:rPr>
          <w:i/>
          <w:sz w:val="16"/>
          <w:szCs w:val="16"/>
        </w:rPr>
      </w:pPr>
    </w:p>
    <w:p w14:paraId="340803D3" w14:textId="77777777" w:rsidR="005C1BBB" w:rsidRDefault="005C1BBB" w:rsidP="005C1BBB">
      <w:pPr>
        <w:spacing w:line="240" w:lineRule="auto"/>
        <w:ind w:left="851" w:hanging="851"/>
        <w:jc w:val="both"/>
        <w:rPr>
          <w:i/>
          <w:sz w:val="16"/>
          <w:szCs w:val="16"/>
        </w:rPr>
      </w:pPr>
    </w:p>
    <w:p w14:paraId="7C16A759" w14:textId="77777777" w:rsidR="005C1BBB" w:rsidRDefault="005C1BBB" w:rsidP="005C1BBB">
      <w:pPr>
        <w:spacing w:line="240" w:lineRule="auto"/>
        <w:ind w:left="851" w:hanging="851"/>
        <w:jc w:val="both"/>
        <w:rPr>
          <w:i/>
          <w:sz w:val="16"/>
          <w:szCs w:val="16"/>
        </w:rPr>
      </w:pPr>
    </w:p>
    <w:p w14:paraId="2BBF9608" w14:textId="77777777" w:rsidR="005C1BBB" w:rsidRDefault="005C1BBB" w:rsidP="005C1BBB">
      <w:pPr>
        <w:spacing w:line="240" w:lineRule="auto"/>
        <w:ind w:left="851" w:hanging="851"/>
        <w:jc w:val="both"/>
        <w:rPr>
          <w:i/>
          <w:sz w:val="16"/>
          <w:szCs w:val="16"/>
        </w:rPr>
      </w:pPr>
    </w:p>
    <w:p w14:paraId="31D2917D" w14:textId="77777777" w:rsidR="005C1BBB" w:rsidRDefault="005C1BBB" w:rsidP="005C1BBB">
      <w:pPr>
        <w:spacing w:line="240" w:lineRule="auto"/>
        <w:ind w:left="851" w:hanging="851"/>
        <w:jc w:val="both"/>
        <w:rPr>
          <w:i/>
          <w:sz w:val="16"/>
          <w:szCs w:val="16"/>
        </w:rPr>
      </w:pPr>
    </w:p>
    <w:p w14:paraId="567FBE6B" w14:textId="77777777" w:rsidR="005C1BBB" w:rsidRDefault="005C1BBB" w:rsidP="005C1BBB">
      <w:pPr>
        <w:spacing w:line="240" w:lineRule="auto"/>
        <w:ind w:left="851" w:hanging="851"/>
        <w:jc w:val="both"/>
        <w:rPr>
          <w:i/>
          <w:sz w:val="16"/>
          <w:szCs w:val="16"/>
        </w:rPr>
      </w:pPr>
    </w:p>
    <w:p w14:paraId="17898150" w14:textId="2A9EF723" w:rsidR="007C0C65" w:rsidRDefault="00742FAE">
      <w:pPr>
        <w:spacing w:line="240" w:lineRule="auto"/>
      </w:pPr>
      <w:r>
        <w:lastRenderedPageBreak/>
        <w:pict w14:anchorId="5AF1043D">
          <v:shape id="_x0000_i1027" type="#_x0000_t75" style="width:386.8pt;height:457.95pt">
            <v:imagedata r:id="rId34" o:title="Result 2020 2"/>
          </v:shape>
        </w:pict>
      </w:r>
    </w:p>
    <w:p w14:paraId="6AFFCA9B" w14:textId="233CCF74" w:rsidR="007C0C65" w:rsidRDefault="007C0C65">
      <w:pPr>
        <w:spacing w:line="240" w:lineRule="auto"/>
      </w:pPr>
    </w:p>
    <w:p w14:paraId="6EEF5221" w14:textId="77777777" w:rsidR="0056752D" w:rsidRDefault="0056752D">
      <w:pPr>
        <w:spacing w:line="240" w:lineRule="auto"/>
      </w:pPr>
    </w:p>
    <w:p w14:paraId="0BA77CBE" w14:textId="61490629" w:rsidR="000578D0" w:rsidRDefault="00753744" w:rsidP="000578D0">
      <w:pPr>
        <w:spacing w:line="240" w:lineRule="auto"/>
        <w:ind w:left="851" w:hanging="851"/>
        <w:jc w:val="both"/>
        <w:rPr>
          <w:i/>
          <w:sz w:val="16"/>
          <w:szCs w:val="16"/>
        </w:rPr>
      </w:pPr>
      <w:r w:rsidRPr="0084640C">
        <w:rPr>
          <w:i/>
          <w:sz w:val="16"/>
          <w:szCs w:val="16"/>
        </w:rPr>
        <w:t xml:space="preserve">Fig. </w:t>
      </w:r>
      <w:r w:rsidR="00D6012D" w:rsidRPr="0084640C">
        <w:rPr>
          <w:i/>
          <w:sz w:val="16"/>
          <w:szCs w:val="16"/>
        </w:rPr>
        <w:t>1</w:t>
      </w:r>
      <w:r w:rsidR="008B35F0">
        <w:rPr>
          <w:i/>
          <w:sz w:val="16"/>
          <w:szCs w:val="16"/>
        </w:rPr>
        <w:t>3</w:t>
      </w:r>
      <w:r w:rsidRPr="0084640C">
        <w:rPr>
          <w:i/>
          <w:sz w:val="16"/>
          <w:szCs w:val="16"/>
        </w:rPr>
        <w:t xml:space="preserve">. </w:t>
      </w:r>
      <w:r w:rsidRPr="0084640C">
        <w:rPr>
          <w:i/>
          <w:sz w:val="16"/>
          <w:szCs w:val="16"/>
        </w:rPr>
        <w:tab/>
        <w:t xml:space="preserve">De korrelgroottesamenstelling van de Maasbodem in 2020, gemiddeld per </w:t>
      </w:r>
      <w:proofErr w:type="spellStart"/>
      <w:r w:rsidRPr="0084640C">
        <w:rPr>
          <w:i/>
          <w:sz w:val="16"/>
          <w:szCs w:val="16"/>
        </w:rPr>
        <w:t>kilometervak</w:t>
      </w:r>
      <w:proofErr w:type="spellEnd"/>
      <w:r w:rsidRPr="0084640C">
        <w:rPr>
          <w:i/>
          <w:sz w:val="16"/>
          <w:szCs w:val="16"/>
        </w:rPr>
        <w:t xml:space="preserve">. </w:t>
      </w:r>
    </w:p>
    <w:p w14:paraId="2F57FD00" w14:textId="77777777" w:rsidR="000578D0" w:rsidRDefault="000578D0">
      <w:pPr>
        <w:spacing w:line="240" w:lineRule="auto"/>
        <w:rPr>
          <w:i/>
          <w:sz w:val="16"/>
          <w:szCs w:val="16"/>
        </w:rPr>
      </w:pPr>
      <w:r>
        <w:rPr>
          <w:i/>
          <w:sz w:val="16"/>
          <w:szCs w:val="16"/>
        </w:rPr>
        <w:br w:type="page"/>
      </w:r>
    </w:p>
    <w:p w14:paraId="7FDA4A9F" w14:textId="77777777" w:rsidR="00753744" w:rsidRDefault="00753744" w:rsidP="000578D0">
      <w:pPr>
        <w:spacing w:line="240" w:lineRule="auto"/>
        <w:ind w:left="851" w:hanging="851"/>
        <w:jc w:val="both"/>
      </w:pPr>
    </w:p>
    <w:p w14:paraId="6A1648FB" w14:textId="709DB5C8" w:rsidR="00E23DF5" w:rsidRDefault="00E23DF5" w:rsidP="00E23DF5">
      <w:pPr>
        <w:spacing w:line="240" w:lineRule="auto"/>
      </w:pPr>
      <w:r>
        <w:rPr>
          <w:noProof/>
        </w:rPr>
        <w:drawing>
          <wp:inline distT="0" distB="0" distL="0" distR="0" wp14:anchorId="6143335C" wp14:editId="7D99BA2F">
            <wp:extent cx="4895850" cy="2095500"/>
            <wp:effectExtent l="0" t="0" r="0" b="0"/>
            <wp:docPr id="40" name="Afbeelding 40" descr="Result 2020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Result 2020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895850" cy="2095500"/>
                    </a:xfrm>
                    <a:prstGeom prst="rect">
                      <a:avLst/>
                    </a:prstGeom>
                    <a:noFill/>
                    <a:ln>
                      <a:noFill/>
                    </a:ln>
                  </pic:spPr>
                </pic:pic>
              </a:graphicData>
            </a:graphic>
          </wp:inline>
        </w:drawing>
      </w:r>
    </w:p>
    <w:p w14:paraId="73FAA8FC" w14:textId="77777777" w:rsidR="00E23DF5" w:rsidRPr="0056752D" w:rsidRDefault="00E23DF5" w:rsidP="00E23DF5">
      <w:pPr>
        <w:spacing w:line="240" w:lineRule="auto"/>
        <w:rPr>
          <w:sz w:val="14"/>
          <w:szCs w:val="14"/>
        </w:rPr>
      </w:pPr>
    </w:p>
    <w:p w14:paraId="7231C9A6" w14:textId="7F44B23F" w:rsidR="00E23DF5" w:rsidRPr="00753744" w:rsidRDefault="00E23DF5" w:rsidP="00E23DF5">
      <w:pPr>
        <w:spacing w:line="240" w:lineRule="auto"/>
        <w:ind w:left="851" w:hanging="851"/>
        <w:jc w:val="both"/>
        <w:rPr>
          <w:i/>
        </w:rPr>
      </w:pPr>
      <w:r w:rsidRPr="0056752D">
        <w:rPr>
          <w:i/>
          <w:sz w:val="16"/>
          <w:szCs w:val="16"/>
        </w:rPr>
        <w:t xml:space="preserve">Fig. </w:t>
      </w:r>
      <w:r w:rsidR="00D6012D" w:rsidRPr="0056752D">
        <w:rPr>
          <w:i/>
          <w:sz w:val="16"/>
          <w:szCs w:val="16"/>
        </w:rPr>
        <w:t>1</w:t>
      </w:r>
      <w:r w:rsidR="008B35F0">
        <w:rPr>
          <w:i/>
          <w:sz w:val="16"/>
          <w:szCs w:val="16"/>
        </w:rPr>
        <w:t>4</w:t>
      </w:r>
      <w:r w:rsidRPr="0056752D">
        <w:rPr>
          <w:i/>
          <w:sz w:val="16"/>
          <w:szCs w:val="16"/>
        </w:rPr>
        <w:t xml:space="preserve">. </w:t>
      </w:r>
      <w:r w:rsidRPr="0056752D">
        <w:rPr>
          <w:i/>
          <w:sz w:val="16"/>
          <w:szCs w:val="16"/>
        </w:rPr>
        <w:tab/>
        <w:t xml:space="preserve">De geometrisch gemiddelde korrelgrootte van de zandfractie (0,063-2 mm) en de grindfractie (2-63 mm) in 2020, gemiddeld per </w:t>
      </w:r>
      <w:proofErr w:type="spellStart"/>
      <w:r w:rsidRPr="0056752D">
        <w:rPr>
          <w:i/>
          <w:sz w:val="16"/>
          <w:szCs w:val="16"/>
        </w:rPr>
        <w:t>kilometervak</w:t>
      </w:r>
      <w:proofErr w:type="spellEnd"/>
      <w:r w:rsidRPr="0056752D">
        <w:rPr>
          <w:i/>
          <w:sz w:val="16"/>
          <w:szCs w:val="16"/>
        </w:rPr>
        <w:t xml:space="preserve">. </w:t>
      </w:r>
    </w:p>
    <w:p w14:paraId="11443041" w14:textId="395BE246" w:rsidR="007C0C65" w:rsidRPr="0056752D" w:rsidRDefault="007C0C65">
      <w:pPr>
        <w:spacing w:line="240" w:lineRule="auto"/>
        <w:rPr>
          <w:sz w:val="30"/>
          <w:szCs w:val="30"/>
        </w:rPr>
      </w:pPr>
    </w:p>
    <w:p w14:paraId="024F52A4" w14:textId="7CCB8D67" w:rsidR="007C0C65" w:rsidRDefault="00740214">
      <w:pPr>
        <w:spacing w:line="240" w:lineRule="auto"/>
      </w:pPr>
      <w:r>
        <w:rPr>
          <w:noProof/>
        </w:rPr>
        <mc:AlternateContent>
          <mc:Choice Requires="wps">
            <w:drawing>
              <wp:anchor distT="0" distB="0" distL="114300" distR="114300" simplePos="0" relativeHeight="251669504" behindDoc="0" locked="0" layoutInCell="1" allowOverlap="1" wp14:anchorId="72E02AD8" wp14:editId="0D88A17A">
                <wp:simplePos x="0" y="0"/>
                <wp:positionH relativeFrom="column">
                  <wp:posOffset>465306</wp:posOffset>
                </wp:positionH>
                <wp:positionV relativeFrom="paragraph">
                  <wp:posOffset>981636</wp:posOffset>
                </wp:positionV>
                <wp:extent cx="4348717" cy="0"/>
                <wp:effectExtent l="0" t="0" r="13970" b="19050"/>
                <wp:wrapNone/>
                <wp:docPr id="47" name="Rechte verbindingslijn 47"/>
                <wp:cNvGraphicFramePr/>
                <a:graphic xmlns:a="http://schemas.openxmlformats.org/drawingml/2006/main">
                  <a:graphicData uri="http://schemas.microsoft.com/office/word/2010/wordprocessingShape">
                    <wps:wsp>
                      <wps:cNvCnPr/>
                      <wps:spPr>
                        <a:xfrm>
                          <a:off x="0" y="0"/>
                          <a:ext cx="4348717" cy="0"/>
                        </a:xfrm>
                        <a:prstGeom prst="line">
                          <a:avLst/>
                        </a:prstGeom>
                        <a:ln>
                          <a:solidFill>
                            <a:schemeClr val="tx1">
                              <a:lumMod val="95000"/>
                              <a:lumOff val="5000"/>
                            </a:schemeClr>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4599BC7" id="Rechte verbindingslijn 47" o:spid="_x0000_s1026" style="position:absolute;z-index:251669504;visibility:visible;mso-wrap-style:square;mso-wrap-distance-left:9pt;mso-wrap-distance-top:0;mso-wrap-distance-right:9pt;mso-wrap-distance-bottom:0;mso-position-horizontal:absolute;mso-position-horizontal-relative:text;mso-position-vertical:absolute;mso-position-vertical-relative:text" from="36.65pt,77.3pt" to="379.05pt,7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" strokecolor="#0d0d0d [3069]" strokeweight=".5pt">
                <v:stroke dashstyle="dash" joinstyle="miter"/>
              </v:line>
            </w:pict>
          </mc:Fallback>
        </mc:AlternateContent>
      </w:r>
      <w:r w:rsidR="00742FAE">
        <w:pict w14:anchorId="0F14A209">
          <v:shape id="_x0000_i1028" type="#_x0000_t75" style="width:386.8pt;height:159.05pt">
            <v:imagedata r:id="rId36" o:title="Result 2020 3"/>
          </v:shape>
        </w:pict>
      </w:r>
    </w:p>
    <w:p w14:paraId="21F846F3" w14:textId="77777777" w:rsidR="007C0C65" w:rsidRPr="0056752D" w:rsidRDefault="007C0C65">
      <w:pPr>
        <w:spacing w:line="240" w:lineRule="auto"/>
        <w:rPr>
          <w:sz w:val="12"/>
          <w:szCs w:val="12"/>
        </w:rPr>
      </w:pPr>
    </w:p>
    <w:p w14:paraId="4635E150" w14:textId="1027E264" w:rsidR="00753744" w:rsidRPr="0056752D" w:rsidRDefault="00753744" w:rsidP="00753744">
      <w:pPr>
        <w:spacing w:line="240" w:lineRule="auto"/>
        <w:ind w:left="851" w:hanging="851"/>
        <w:jc w:val="both"/>
        <w:rPr>
          <w:i/>
          <w:sz w:val="16"/>
          <w:szCs w:val="16"/>
        </w:rPr>
      </w:pPr>
      <w:r w:rsidRPr="0056752D">
        <w:rPr>
          <w:i/>
          <w:sz w:val="16"/>
          <w:szCs w:val="16"/>
        </w:rPr>
        <w:t xml:space="preserve">Fig. </w:t>
      </w:r>
      <w:r w:rsidR="00D6012D" w:rsidRPr="0056752D">
        <w:rPr>
          <w:i/>
          <w:sz w:val="16"/>
          <w:szCs w:val="16"/>
        </w:rPr>
        <w:t>1</w:t>
      </w:r>
      <w:r w:rsidR="008B35F0">
        <w:rPr>
          <w:i/>
          <w:sz w:val="16"/>
          <w:szCs w:val="16"/>
        </w:rPr>
        <w:t>5</w:t>
      </w:r>
      <w:r w:rsidRPr="0056752D">
        <w:rPr>
          <w:i/>
          <w:sz w:val="16"/>
          <w:szCs w:val="16"/>
        </w:rPr>
        <w:t xml:space="preserve">. </w:t>
      </w:r>
      <w:r w:rsidRPr="0056752D">
        <w:rPr>
          <w:i/>
          <w:sz w:val="16"/>
          <w:szCs w:val="16"/>
        </w:rPr>
        <w:tab/>
        <w:t xml:space="preserve">De geometrisch gemiddelde korrelgrootte van de Maasbodem in 2020, gemiddeld per </w:t>
      </w:r>
      <w:proofErr w:type="spellStart"/>
      <w:r w:rsidRPr="0056752D">
        <w:rPr>
          <w:i/>
          <w:sz w:val="16"/>
          <w:szCs w:val="16"/>
        </w:rPr>
        <w:t>kilometervak</w:t>
      </w:r>
      <w:proofErr w:type="spellEnd"/>
      <w:r w:rsidRPr="0056752D">
        <w:rPr>
          <w:i/>
          <w:sz w:val="16"/>
          <w:szCs w:val="16"/>
        </w:rPr>
        <w:t xml:space="preserve">. </w:t>
      </w:r>
    </w:p>
    <w:p w14:paraId="5AD890C6" w14:textId="42B291C6" w:rsidR="002F6417" w:rsidRPr="0056752D" w:rsidRDefault="002F6417" w:rsidP="00753744">
      <w:pPr>
        <w:spacing w:line="240" w:lineRule="auto"/>
        <w:ind w:left="851" w:hanging="851"/>
        <w:jc w:val="both"/>
        <w:rPr>
          <w:i/>
          <w:sz w:val="30"/>
          <w:szCs w:val="30"/>
        </w:rPr>
      </w:pPr>
    </w:p>
    <w:p w14:paraId="7CE2BEDB" w14:textId="6D041073" w:rsidR="002F6417" w:rsidRDefault="002F6417" w:rsidP="002F6417">
      <w:pPr>
        <w:spacing w:line="240" w:lineRule="auto"/>
      </w:pPr>
      <w:r>
        <w:rPr>
          <w:noProof/>
        </w:rPr>
        <w:drawing>
          <wp:inline distT="0" distB="0" distL="0" distR="0" wp14:anchorId="2F2D6E07" wp14:editId="4DA7774C">
            <wp:extent cx="4886325" cy="1990725"/>
            <wp:effectExtent l="0" t="0" r="9525" b="9525"/>
            <wp:docPr id="39" name="Afbeelding 39" descr="Result 2020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Result 2020 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86325" cy="1990725"/>
                    </a:xfrm>
                    <a:prstGeom prst="rect">
                      <a:avLst/>
                    </a:prstGeom>
                    <a:noFill/>
                    <a:ln>
                      <a:noFill/>
                    </a:ln>
                  </pic:spPr>
                </pic:pic>
              </a:graphicData>
            </a:graphic>
          </wp:inline>
        </w:drawing>
      </w:r>
    </w:p>
    <w:p w14:paraId="21C0E03B" w14:textId="77777777" w:rsidR="002F6417" w:rsidRDefault="002F6417" w:rsidP="002F6417">
      <w:pPr>
        <w:spacing w:line="240" w:lineRule="auto"/>
      </w:pPr>
    </w:p>
    <w:p w14:paraId="2C1AA9A0" w14:textId="574C7B6F" w:rsidR="002F6417" w:rsidRPr="0056752D" w:rsidRDefault="002F6417" w:rsidP="002F6417">
      <w:pPr>
        <w:spacing w:line="240" w:lineRule="auto"/>
        <w:ind w:left="851" w:hanging="851"/>
        <w:jc w:val="both"/>
        <w:rPr>
          <w:i/>
          <w:sz w:val="16"/>
          <w:szCs w:val="16"/>
        </w:rPr>
      </w:pPr>
      <w:r w:rsidRPr="0056752D">
        <w:rPr>
          <w:i/>
          <w:sz w:val="16"/>
          <w:szCs w:val="16"/>
        </w:rPr>
        <w:t xml:space="preserve">Fig. </w:t>
      </w:r>
      <w:r w:rsidR="00D6012D" w:rsidRPr="0056752D">
        <w:rPr>
          <w:i/>
          <w:sz w:val="16"/>
          <w:szCs w:val="16"/>
        </w:rPr>
        <w:t>1</w:t>
      </w:r>
      <w:r w:rsidR="008B35F0">
        <w:rPr>
          <w:i/>
          <w:sz w:val="16"/>
          <w:szCs w:val="16"/>
        </w:rPr>
        <w:t>6</w:t>
      </w:r>
      <w:r w:rsidRPr="0056752D">
        <w:rPr>
          <w:i/>
          <w:sz w:val="16"/>
          <w:szCs w:val="16"/>
        </w:rPr>
        <w:t xml:space="preserve">. </w:t>
      </w:r>
      <w:r w:rsidRPr="0056752D">
        <w:rPr>
          <w:i/>
          <w:sz w:val="16"/>
          <w:szCs w:val="16"/>
        </w:rPr>
        <w:tab/>
        <w:t>Korrelgroottepercentielen van de Maasbodem in 2020, weerg</w:t>
      </w:r>
      <w:r w:rsidR="00607E3E">
        <w:rPr>
          <w:i/>
          <w:sz w:val="16"/>
          <w:szCs w:val="16"/>
        </w:rPr>
        <w:t>eg</w:t>
      </w:r>
      <w:r w:rsidRPr="0056752D">
        <w:rPr>
          <w:i/>
          <w:sz w:val="16"/>
          <w:szCs w:val="16"/>
        </w:rPr>
        <w:t xml:space="preserve">even als lopend gemiddelde berekend met een venstergrootte van 10 km. Ter vergelijking is ook de geometrisch gemiddelde korrelgrootte uit Fig. </w:t>
      </w:r>
      <w:r w:rsidR="0056752D" w:rsidRPr="0056752D">
        <w:rPr>
          <w:i/>
          <w:sz w:val="16"/>
          <w:szCs w:val="16"/>
        </w:rPr>
        <w:t>1</w:t>
      </w:r>
      <w:r w:rsidR="00364240">
        <w:rPr>
          <w:i/>
          <w:sz w:val="16"/>
          <w:szCs w:val="16"/>
        </w:rPr>
        <w:t>5</w:t>
      </w:r>
      <w:r w:rsidRPr="0056752D">
        <w:rPr>
          <w:i/>
          <w:sz w:val="16"/>
          <w:szCs w:val="16"/>
        </w:rPr>
        <w:t xml:space="preserve"> weergegeven.</w:t>
      </w:r>
    </w:p>
    <w:p w14:paraId="578F31B8" w14:textId="77777777" w:rsidR="002F6417" w:rsidRPr="00753744" w:rsidRDefault="002F6417" w:rsidP="00753744">
      <w:pPr>
        <w:spacing w:line="240" w:lineRule="auto"/>
        <w:ind w:left="851" w:hanging="851"/>
        <w:jc w:val="both"/>
        <w:rPr>
          <w:i/>
        </w:rPr>
      </w:pPr>
    </w:p>
    <w:p w14:paraId="622253A6" w14:textId="77777777" w:rsidR="00CC189E" w:rsidRDefault="00CC189E">
      <w:pPr>
        <w:spacing w:line="240" w:lineRule="auto"/>
      </w:pPr>
    </w:p>
    <w:p w14:paraId="0307EB5E" w14:textId="77777777" w:rsidR="0098284A" w:rsidRDefault="0098284A" w:rsidP="0098284A">
      <w:pPr>
        <w:spacing w:line="240" w:lineRule="auto"/>
        <w:ind w:left="851" w:hanging="851"/>
        <w:jc w:val="both"/>
        <w:rPr>
          <w:i/>
          <w:sz w:val="16"/>
          <w:szCs w:val="16"/>
        </w:rPr>
      </w:pPr>
      <w:r>
        <w:rPr>
          <w:i/>
          <w:noProof/>
          <w:sz w:val="16"/>
          <w:szCs w:val="16"/>
        </w:rPr>
        <w:lastRenderedPageBreak/>
        <w:drawing>
          <wp:inline distT="0" distB="0" distL="0" distR="0" wp14:anchorId="42F40B32" wp14:editId="2C987E5F">
            <wp:extent cx="4909185" cy="6497320"/>
            <wp:effectExtent l="0" t="0" r="5715" b="0"/>
            <wp:docPr id="4" name="Afbeelding 4" descr="Compilatie Beddingfo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ompilatie Beddingfoto's"/>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909185" cy="6497320"/>
                    </a:xfrm>
                    <a:prstGeom prst="rect">
                      <a:avLst/>
                    </a:prstGeom>
                    <a:noFill/>
                    <a:ln>
                      <a:noFill/>
                    </a:ln>
                  </pic:spPr>
                </pic:pic>
              </a:graphicData>
            </a:graphic>
          </wp:inline>
        </w:drawing>
      </w:r>
    </w:p>
    <w:p w14:paraId="61DD37E8" w14:textId="77777777" w:rsidR="0098284A" w:rsidRDefault="0098284A" w:rsidP="0098284A">
      <w:pPr>
        <w:spacing w:line="240" w:lineRule="auto"/>
        <w:ind w:left="851" w:hanging="851"/>
        <w:jc w:val="both"/>
        <w:rPr>
          <w:i/>
          <w:sz w:val="16"/>
          <w:szCs w:val="16"/>
        </w:rPr>
      </w:pPr>
    </w:p>
    <w:p w14:paraId="7EB6B96A" w14:textId="77777777" w:rsidR="0098284A" w:rsidRPr="0084640C" w:rsidRDefault="0098284A" w:rsidP="0098284A">
      <w:pPr>
        <w:spacing w:line="240" w:lineRule="auto"/>
        <w:ind w:left="709" w:right="56" w:hanging="709"/>
        <w:jc w:val="both"/>
        <w:rPr>
          <w:i/>
          <w:sz w:val="16"/>
          <w:szCs w:val="16"/>
        </w:rPr>
      </w:pPr>
      <w:r w:rsidRPr="0084640C">
        <w:rPr>
          <w:i/>
          <w:sz w:val="16"/>
          <w:szCs w:val="16"/>
        </w:rPr>
        <w:t xml:space="preserve">Fig. </w:t>
      </w:r>
      <w:r>
        <w:rPr>
          <w:i/>
          <w:sz w:val="16"/>
          <w:szCs w:val="16"/>
        </w:rPr>
        <w:t>17</w:t>
      </w:r>
      <w:r w:rsidRPr="0084640C">
        <w:rPr>
          <w:i/>
          <w:sz w:val="16"/>
          <w:szCs w:val="16"/>
        </w:rPr>
        <w:t xml:space="preserve">. </w:t>
      </w:r>
      <w:r w:rsidRPr="0084640C">
        <w:rPr>
          <w:i/>
          <w:sz w:val="16"/>
          <w:szCs w:val="16"/>
        </w:rPr>
        <w:tab/>
      </w:r>
      <w:r>
        <w:rPr>
          <w:i/>
          <w:sz w:val="16"/>
          <w:szCs w:val="16"/>
        </w:rPr>
        <w:t xml:space="preserve">Foto-opnamen van de Maasbodem in </w:t>
      </w:r>
      <w:r w:rsidRPr="00361A67">
        <w:rPr>
          <w:i/>
          <w:sz w:val="16"/>
          <w:szCs w:val="16"/>
          <w:highlight w:val="yellow"/>
        </w:rPr>
        <w:t>september/oktober</w:t>
      </w:r>
      <w:r>
        <w:rPr>
          <w:i/>
          <w:sz w:val="16"/>
          <w:szCs w:val="16"/>
        </w:rPr>
        <w:t xml:space="preserve"> 2020. </w:t>
      </w:r>
    </w:p>
    <w:p w14:paraId="35E807FA" w14:textId="4500BFD8" w:rsidR="00CC189E" w:rsidRDefault="00CC189E">
      <w:pPr>
        <w:spacing w:line="240" w:lineRule="auto"/>
      </w:pPr>
    </w:p>
    <w:p w14:paraId="48CCAC51" w14:textId="40C8622B" w:rsidR="00CC189E" w:rsidRDefault="00CC189E">
      <w:pPr>
        <w:spacing w:line="240" w:lineRule="auto"/>
      </w:pPr>
    </w:p>
    <w:p w14:paraId="626AE7A2" w14:textId="7F069914" w:rsidR="00CC189E" w:rsidRDefault="00CC189E">
      <w:pPr>
        <w:spacing w:line="240" w:lineRule="auto"/>
      </w:pPr>
    </w:p>
    <w:p w14:paraId="67273CA7" w14:textId="77777777" w:rsidR="0098284A" w:rsidRDefault="0098284A">
      <w:pPr>
        <w:spacing w:line="240" w:lineRule="auto"/>
        <w:rPr>
          <w:b/>
        </w:rPr>
      </w:pPr>
      <w:r>
        <w:br w:type="page"/>
      </w:r>
    </w:p>
    <w:p w14:paraId="3A2B6D47" w14:textId="324A4AE0" w:rsidR="00CC189E" w:rsidRDefault="00CC189E" w:rsidP="00CC189E">
      <w:pPr>
        <w:pStyle w:val="Huisstijl-Kop2"/>
      </w:pPr>
      <w:bookmarkStart w:id="31" w:name="_Toc104384057"/>
      <w:r>
        <w:lastRenderedPageBreak/>
        <w:t>Laterale variatie in korrelgrootte</w:t>
      </w:r>
      <w:bookmarkEnd w:id="31"/>
    </w:p>
    <w:p w14:paraId="2F0BFE48" w14:textId="77777777" w:rsidR="00CC189E" w:rsidRDefault="00CC189E" w:rsidP="00CC189E">
      <w:pPr>
        <w:spacing w:line="240" w:lineRule="auto"/>
        <w:jc w:val="both"/>
      </w:pPr>
    </w:p>
    <w:p w14:paraId="7A26E08D" w14:textId="0A87A178" w:rsidR="00CC189E" w:rsidRDefault="00CC189E" w:rsidP="00CC189E">
      <w:pPr>
        <w:spacing w:line="240" w:lineRule="auto"/>
        <w:jc w:val="both"/>
      </w:pPr>
      <w:r>
        <w:t xml:space="preserve">De korrelgrootte van de Maasbodem vertoont niet alleen een trend in </w:t>
      </w:r>
      <w:proofErr w:type="spellStart"/>
      <w:r>
        <w:t>stroomafwaartse</w:t>
      </w:r>
      <w:proofErr w:type="spellEnd"/>
      <w:r>
        <w:t xml:space="preserve"> richting, maar ook in dwarsrichting. In figuur</w:t>
      </w:r>
      <w:r w:rsidRPr="00D6012D">
        <w:t xml:space="preserve"> </w:t>
      </w:r>
      <w:r w:rsidR="0098284A">
        <w:t>18</w:t>
      </w:r>
      <w:r>
        <w:t xml:space="preserve"> </w:t>
      </w:r>
      <w:r w:rsidRPr="00D6012D">
        <w:t xml:space="preserve">is </w:t>
      </w:r>
      <w:r>
        <w:t>het</w:t>
      </w:r>
      <w:r w:rsidRPr="00D6012D">
        <w:t xml:space="preserve"> gemiddelde </w:t>
      </w:r>
      <w:r>
        <w:t xml:space="preserve">zandgehalte </w:t>
      </w:r>
      <w:r w:rsidRPr="00D6012D">
        <w:t xml:space="preserve">van het zomerbed nabij de beide oevers en </w:t>
      </w:r>
      <w:r>
        <w:t xml:space="preserve">op </w:t>
      </w:r>
      <w:r w:rsidRPr="00D6012D">
        <w:t xml:space="preserve">de </w:t>
      </w:r>
      <w:proofErr w:type="spellStart"/>
      <w:r w:rsidRPr="00D6012D">
        <w:t>rivieras</w:t>
      </w:r>
      <w:proofErr w:type="spellEnd"/>
      <w:r w:rsidRPr="00D6012D">
        <w:t xml:space="preserve"> weergegeven. Opvallend is dat </w:t>
      </w:r>
      <w:r>
        <w:t>het zandgehalte het hoogst is op</w:t>
      </w:r>
      <w:r w:rsidRPr="00D6012D">
        <w:t xml:space="preserve"> de </w:t>
      </w:r>
      <w:proofErr w:type="spellStart"/>
      <w:r w:rsidRPr="00D6012D">
        <w:t>rivier</w:t>
      </w:r>
      <w:r>
        <w:t>as</w:t>
      </w:r>
      <w:proofErr w:type="spellEnd"/>
      <w:r>
        <w:t xml:space="preserve"> en het grofst aan de rechter</w:t>
      </w:r>
      <w:r w:rsidRPr="00D6012D">
        <w:t>oever.</w:t>
      </w:r>
      <w:r>
        <w:t xml:space="preserve"> Het verschil bedraagt 9%.</w:t>
      </w:r>
      <w:r w:rsidRPr="00D6012D">
        <w:t xml:space="preserve"> De </w:t>
      </w:r>
      <w:r w:rsidRPr="00C05E92">
        <w:t>waargenomen verschillen zijn statistisch getoetst met de t-toets voor gepaarde variabelen. Met</w:t>
      </w:r>
      <w:r w:rsidRPr="00D6012D">
        <w:t xml:space="preserve"> een betrouwbaarheid van 95% kan worden gesteld dat de rechteroever significant grover is dan de </w:t>
      </w:r>
      <w:proofErr w:type="spellStart"/>
      <w:r w:rsidRPr="00D6012D">
        <w:t>rivieras</w:t>
      </w:r>
      <w:proofErr w:type="spellEnd"/>
      <w:r w:rsidRPr="00D6012D">
        <w:t xml:space="preserve">. Het verschil tussen linkeroever </w:t>
      </w:r>
      <w:r>
        <w:t xml:space="preserve">en </w:t>
      </w:r>
      <w:proofErr w:type="spellStart"/>
      <w:r>
        <w:t>rivieras</w:t>
      </w:r>
      <w:proofErr w:type="spellEnd"/>
      <w:r>
        <w:t xml:space="preserve"> is niet significant en het verschil tussen de </w:t>
      </w:r>
      <w:r w:rsidRPr="00D6012D">
        <w:t xml:space="preserve">linker- en rechteroever </w:t>
      </w:r>
      <w:r>
        <w:t>evenmin.</w:t>
      </w:r>
    </w:p>
    <w:p w14:paraId="436C2FEB" w14:textId="38051E95" w:rsidR="00CC189E" w:rsidRDefault="00CC189E">
      <w:pPr>
        <w:spacing w:line="240" w:lineRule="auto"/>
      </w:pPr>
    </w:p>
    <w:p w14:paraId="3E7A7082" w14:textId="1A0A96FB" w:rsidR="0056752D" w:rsidRDefault="00742FAE" w:rsidP="0056752D">
      <w:pPr>
        <w:spacing w:line="240" w:lineRule="auto"/>
        <w:rPr>
          <w:i/>
          <w:sz w:val="16"/>
          <w:szCs w:val="16"/>
        </w:rPr>
      </w:pPr>
      <w:r>
        <w:rPr>
          <w:noProof/>
        </w:rPr>
        <w:pict w14:anchorId="78C5FBC2">
          <v:shape id="_x0000_s2054" type="#_x0000_t75" style="position:absolute;margin-left:-5.85pt;margin-top:9.65pt;width:165.35pt;height:139.45pt;z-index:251693056;mso-position-horizontal-relative:text;mso-position-vertical-relative:text;mso-width-relative:page;mso-height-relative:page">
            <v:imagedata r:id="rId39" o:title="Result 2020-8"/>
            <w10:wrap type="square"/>
          </v:shape>
        </w:pict>
      </w:r>
    </w:p>
    <w:p w14:paraId="23AF8D0B" w14:textId="71C95754" w:rsidR="00D33EFF" w:rsidRPr="0056752D" w:rsidRDefault="00D33EFF" w:rsidP="00900BEF">
      <w:pPr>
        <w:spacing w:line="240" w:lineRule="auto"/>
        <w:jc w:val="both"/>
        <w:rPr>
          <w:i/>
          <w:sz w:val="16"/>
          <w:szCs w:val="16"/>
        </w:rPr>
      </w:pPr>
      <w:r w:rsidRPr="0056752D">
        <w:rPr>
          <w:i/>
          <w:sz w:val="16"/>
          <w:szCs w:val="16"/>
        </w:rPr>
        <w:t xml:space="preserve">Fig. </w:t>
      </w:r>
      <w:r w:rsidR="00D6012D" w:rsidRPr="0056752D">
        <w:rPr>
          <w:i/>
          <w:sz w:val="16"/>
          <w:szCs w:val="16"/>
        </w:rPr>
        <w:t>1</w:t>
      </w:r>
      <w:r w:rsidR="0098284A">
        <w:rPr>
          <w:i/>
          <w:sz w:val="16"/>
          <w:szCs w:val="16"/>
        </w:rPr>
        <w:t>8</w:t>
      </w:r>
      <w:r w:rsidR="00900BEF">
        <w:rPr>
          <w:i/>
          <w:sz w:val="16"/>
          <w:szCs w:val="16"/>
        </w:rPr>
        <w:t xml:space="preserve">. </w:t>
      </w:r>
      <w:r w:rsidRPr="0056752D">
        <w:rPr>
          <w:i/>
          <w:sz w:val="16"/>
          <w:szCs w:val="16"/>
        </w:rPr>
        <w:t xml:space="preserve">De variatie van het zandgehalte van de Maasbodem over de dwarsdoorsnede, op basis van de dataset van 2020. Weergegeven is het gemiddelde zandgehalte van alle metingen. </w:t>
      </w:r>
    </w:p>
    <w:p w14:paraId="46B1FDEC" w14:textId="77777777" w:rsidR="007C0C65" w:rsidRDefault="007C0C65">
      <w:pPr>
        <w:spacing w:line="240" w:lineRule="auto"/>
      </w:pPr>
    </w:p>
    <w:p w14:paraId="3841FABA" w14:textId="77777777" w:rsidR="007C0C65" w:rsidRDefault="007C0C65">
      <w:pPr>
        <w:spacing w:line="240" w:lineRule="auto"/>
      </w:pPr>
    </w:p>
    <w:p w14:paraId="1152169B" w14:textId="77777777" w:rsidR="007C0C65" w:rsidRDefault="007C0C65">
      <w:pPr>
        <w:spacing w:line="240" w:lineRule="auto"/>
      </w:pPr>
    </w:p>
    <w:p w14:paraId="0B69B68A" w14:textId="77777777" w:rsidR="007C0C65" w:rsidRDefault="007C0C65">
      <w:pPr>
        <w:spacing w:line="240" w:lineRule="auto"/>
      </w:pPr>
    </w:p>
    <w:p w14:paraId="4ED82444" w14:textId="77777777" w:rsidR="0056752D" w:rsidRDefault="0056752D">
      <w:pPr>
        <w:spacing w:line="240" w:lineRule="auto"/>
      </w:pPr>
    </w:p>
    <w:p w14:paraId="0D4D723F" w14:textId="77777777" w:rsidR="0056752D" w:rsidRDefault="0056752D">
      <w:pPr>
        <w:spacing w:line="240" w:lineRule="auto"/>
      </w:pPr>
    </w:p>
    <w:p w14:paraId="00F9004D" w14:textId="378DEDAC" w:rsidR="0056752D" w:rsidRDefault="0056752D">
      <w:pPr>
        <w:spacing w:line="240" w:lineRule="auto"/>
      </w:pPr>
    </w:p>
    <w:p w14:paraId="5AE3AC6F" w14:textId="5649CD72" w:rsidR="0056752D" w:rsidRDefault="0056752D">
      <w:pPr>
        <w:spacing w:line="240" w:lineRule="auto"/>
      </w:pPr>
    </w:p>
    <w:p w14:paraId="685B6361" w14:textId="488E2F82" w:rsidR="0056752D" w:rsidRDefault="0056752D">
      <w:pPr>
        <w:spacing w:line="240" w:lineRule="auto"/>
      </w:pPr>
    </w:p>
    <w:p w14:paraId="11C15C3B" w14:textId="77777777" w:rsidR="00900BEF" w:rsidRDefault="00900BEF">
      <w:pPr>
        <w:spacing w:line="240" w:lineRule="auto"/>
      </w:pPr>
    </w:p>
    <w:p w14:paraId="47A5227E" w14:textId="77777777" w:rsidR="0056752D" w:rsidRDefault="0056752D" w:rsidP="0056752D">
      <w:pPr>
        <w:pStyle w:val="Huisstijl-Kop2"/>
      </w:pPr>
      <w:bookmarkStart w:id="32" w:name="_Toc104384058"/>
      <w:r>
        <w:t>Temporele variatie in korrelgrootte</w:t>
      </w:r>
      <w:bookmarkEnd w:id="32"/>
    </w:p>
    <w:p w14:paraId="51742153" w14:textId="04C44A6B" w:rsidR="0056752D" w:rsidRDefault="00EF140B" w:rsidP="0056752D">
      <w:pPr>
        <w:pStyle w:val="Huisstijl-Kop3"/>
      </w:pPr>
      <w:bookmarkStart w:id="33" w:name="_Toc104384059"/>
      <w:r>
        <w:t xml:space="preserve">Hoe zag de </w:t>
      </w:r>
      <w:r w:rsidR="0056752D">
        <w:t xml:space="preserve">Maasbodem </w:t>
      </w:r>
      <w:r>
        <w:t>er</w:t>
      </w:r>
      <w:r w:rsidR="00F01152">
        <w:t xml:space="preserve"> </w:t>
      </w:r>
      <w:r>
        <w:t>uit</w:t>
      </w:r>
      <w:r w:rsidR="0056752D">
        <w:t xml:space="preserve"> </w:t>
      </w:r>
      <w:r>
        <w:t xml:space="preserve">in </w:t>
      </w:r>
      <w:r w:rsidR="0056752D">
        <w:t>1981-1983</w:t>
      </w:r>
      <w:r>
        <w:t>?</w:t>
      </w:r>
      <w:bookmarkEnd w:id="33"/>
    </w:p>
    <w:p w14:paraId="45CF1B0B" w14:textId="5FEC1ACF" w:rsidR="00F01152" w:rsidRDefault="00F01152" w:rsidP="00F01152"/>
    <w:p w14:paraId="6D63B6ED" w14:textId="5152CFAD" w:rsidR="00252E3B" w:rsidRDefault="00F01152" w:rsidP="00F01152">
      <w:pPr>
        <w:spacing w:line="240" w:lineRule="auto"/>
        <w:jc w:val="both"/>
      </w:pPr>
      <w:r>
        <w:t>De korrelgroottedataset uit 1981-1983 is integraal opgenomen in Appendix 2 en grafisch weergege</w:t>
      </w:r>
      <w:r w:rsidR="00F176F9">
        <w:t>ven in de figuren 19-23</w:t>
      </w:r>
      <w:r>
        <w:t>. Net als in 2020 was de Maasbodem erg heterogeen. De variatie in korrelgrootte me</w:t>
      </w:r>
      <w:r w:rsidR="0098284A">
        <w:t>t de afstand was grillig (Fig. 19</w:t>
      </w:r>
      <w:r>
        <w:t>) en de bandbreedte in korrelgrootte binne</w:t>
      </w:r>
      <w:r w:rsidR="0098284A">
        <w:t>n</w:t>
      </w:r>
      <w:r w:rsidR="00F151E8">
        <w:t xml:space="preserve"> stuwpanden aanzienlijk</w:t>
      </w:r>
      <w:r>
        <w:t>. Ook in 1981-1983 bestond de Maasbodem voorna</w:t>
      </w:r>
      <w:r w:rsidR="0098284A">
        <w:t>melijk uit grind en zand (Fig. 19</w:t>
      </w:r>
      <w:r>
        <w:t xml:space="preserve">). </w:t>
      </w:r>
    </w:p>
    <w:p w14:paraId="441B0823" w14:textId="7AE67A36" w:rsidR="00252E3B" w:rsidRDefault="00252E3B" w:rsidP="0075711A">
      <w:pPr>
        <w:spacing w:line="240" w:lineRule="auto"/>
        <w:ind w:firstLine="426"/>
        <w:jc w:val="both"/>
      </w:pPr>
      <w:r>
        <w:t>Van bovenstrooms (</w:t>
      </w:r>
      <w:proofErr w:type="spellStart"/>
      <w:r>
        <w:t>rkm</w:t>
      </w:r>
      <w:proofErr w:type="spellEnd"/>
      <w:r>
        <w:t xml:space="preserve"> 70-80) naar benedenstrooms (</w:t>
      </w:r>
      <w:proofErr w:type="spellStart"/>
      <w:r>
        <w:t>rkm</w:t>
      </w:r>
      <w:proofErr w:type="spellEnd"/>
      <w:r>
        <w:t xml:space="preserve"> 215-225) werd de Maasbodem beduidend fijner (Fig. 2</w:t>
      </w:r>
      <w:r w:rsidR="00224CBB">
        <w:t>2</w:t>
      </w:r>
      <w:r>
        <w:t>-21</w:t>
      </w:r>
      <w:r w:rsidR="00224CBB">
        <w:t>, 23</w:t>
      </w:r>
      <w:r>
        <w:t>). Het gehalte aan steen nam af van 26% tot 0% en het gehalte aan grind van 52% tot 3% (Fig. 2</w:t>
      </w:r>
      <w:r w:rsidR="00224CBB">
        <w:t>3</w:t>
      </w:r>
      <w:r>
        <w:t>). Tegelijkertijd nam het zandgehalte sterk toe: van 20% tot 97% (Fig. 21), terwijl het gehalte aan lutum/</w:t>
      </w:r>
      <w:proofErr w:type="spellStart"/>
      <w:r>
        <w:t>silt</w:t>
      </w:r>
      <w:proofErr w:type="spellEnd"/>
      <w:r>
        <w:t xml:space="preserve"> kleiner bleef dan 2%. Ook in 1981-1983 was er dus in stroomrichting sprake van een overgang van een uitgesproken grindrivier naar een uitgesproken zandrivier. Daarbij nam de </w:t>
      </w:r>
      <w:r w:rsidRPr="009D0FB2">
        <w:rPr>
          <w:i/>
        </w:rPr>
        <w:t>D</w:t>
      </w:r>
      <w:r w:rsidRPr="009D0FB2">
        <w:rPr>
          <w:i/>
          <w:vertAlign w:val="subscript"/>
        </w:rPr>
        <w:t>g</w:t>
      </w:r>
      <w:r w:rsidRPr="004312CC">
        <w:t xml:space="preserve"> </w:t>
      </w:r>
      <w:r>
        <w:t>af van 15</w:t>
      </w:r>
      <w:r w:rsidRPr="004312CC">
        <w:t xml:space="preserve"> naar 0,5 mm</w:t>
      </w:r>
      <w:r>
        <w:t xml:space="preserve"> (Fig. 2</w:t>
      </w:r>
      <w:r w:rsidR="00224CBB">
        <w:t>1</w:t>
      </w:r>
      <w:r>
        <w:t xml:space="preserve">), de </w:t>
      </w:r>
      <w:r w:rsidRPr="009D0FB2">
        <w:rPr>
          <w:i/>
        </w:rPr>
        <w:t>D</w:t>
      </w:r>
      <w:r w:rsidRPr="009D0FB2">
        <w:rPr>
          <w:i/>
          <w:vertAlign w:val="subscript"/>
        </w:rPr>
        <w:t>50</w:t>
      </w:r>
      <w:r>
        <w:t xml:space="preserve"> van 35</w:t>
      </w:r>
      <w:r w:rsidRPr="004312CC">
        <w:t xml:space="preserve"> tot 0,5 mm </w:t>
      </w:r>
      <w:r>
        <w:t xml:space="preserve">en de </w:t>
      </w:r>
      <w:r w:rsidRPr="009D0FB2">
        <w:rPr>
          <w:i/>
        </w:rPr>
        <w:t>D</w:t>
      </w:r>
      <w:r w:rsidRPr="009D0FB2">
        <w:rPr>
          <w:i/>
          <w:vertAlign w:val="subscript"/>
        </w:rPr>
        <w:t>90</w:t>
      </w:r>
      <w:r>
        <w:t xml:space="preserve"> van 96 mm naar 0,9 mm (Fig. 2</w:t>
      </w:r>
      <w:r w:rsidR="00224CBB">
        <w:t>0</w:t>
      </w:r>
      <w:r>
        <w:t>). De overgang van een grindrivier naar een zandrivier begon bij stuw Roermond (</w:t>
      </w:r>
      <w:proofErr w:type="spellStart"/>
      <w:r>
        <w:t>rkm</w:t>
      </w:r>
      <w:proofErr w:type="spellEnd"/>
      <w:r>
        <w:t xml:space="preserve"> 80,9) en verliep aanvankelijk snel. Tussen </w:t>
      </w:r>
      <w:proofErr w:type="spellStart"/>
      <w:r>
        <w:t>rkm</w:t>
      </w:r>
      <w:proofErr w:type="spellEnd"/>
      <w:r>
        <w:t xml:space="preserve"> 114 en 154 daalde de korrelgrootte niet verder en was er zelfs sprake van vergroving. Vanaf </w:t>
      </w:r>
      <w:proofErr w:type="spellStart"/>
      <w:r>
        <w:t>rkm</w:t>
      </w:r>
      <w:proofErr w:type="spellEnd"/>
      <w:r>
        <w:t xml:space="preserve"> 154 zette een hernieuwde trend van korrelgrootteverfijning in en veranderde de Maas echt in een zandrivier.</w:t>
      </w:r>
    </w:p>
    <w:p w14:paraId="038ED9FB" w14:textId="4019711B" w:rsidR="00252E3B" w:rsidRDefault="00252E3B" w:rsidP="0075711A">
      <w:pPr>
        <w:spacing w:line="240" w:lineRule="auto"/>
        <w:ind w:firstLine="426"/>
        <w:jc w:val="both"/>
      </w:pPr>
      <w:r>
        <w:t>Vergelijken we de korrel</w:t>
      </w:r>
      <w:r w:rsidRPr="003C3A3F">
        <w:t>groottevariatie in dwarsrichting, zien we dat ook in 1981-1983 de rechterrivierhelft beduidend grover was dan de as en de linker rivierhelft (Fig. 2</w:t>
      </w:r>
      <w:r w:rsidR="00224CBB">
        <w:t>2</w:t>
      </w:r>
      <w:r w:rsidRPr="003C3A3F">
        <w:t xml:space="preserve">). Waar het zandgehalte in de rechterrivierhelft gemiddeld 51% bedroeg was dat in de linkerhelft 64% </w:t>
      </w:r>
      <w:r w:rsidRPr="00C05E92">
        <w:t>en op de as maar liefst 74%. Al deze verschillen zijn statistisch significant volgens de t-toets voor</w:t>
      </w:r>
      <w:r w:rsidRPr="003C3A3F">
        <w:t xml:space="preserve"> gepaarde variabelen, uitgevoerd voor het traject </w:t>
      </w:r>
      <w:proofErr w:type="spellStart"/>
      <w:r w:rsidRPr="003C3A3F">
        <w:t>rkm</w:t>
      </w:r>
      <w:proofErr w:type="spellEnd"/>
      <w:r w:rsidRPr="003C3A3F">
        <w:t xml:space="preserve"> 68.6-226</w:t>
      </w:r>
      <w:r>
        <w:rPr>
          <w:i/>
        </w:rPr>
        <w:t>.</w:t>
      </w:r>
    </w:p>
    <w:p w14:paraId="70F5FCC2" w14:textId="5CA3DF67" w:rsidR="00252E3B" w:rsidRDefault="00252E3B">
      <w:pPr>
        <w:spacing w:line="240" w:lineRule="auto"/>
      </w:pPr>
      <w:r>
        <w:br w:type="page"/>
      </w:r>
    </w:p>
    <w:p w14:paraId="1BF3C203" w14:textId="36360FCD" w:rsidR="003416E9" w:rsidRDefault="00252E3B" w:rsidP="006A7F72">
      <w:pPr>
        <w:spacing w:line="240" w:lineRule="auto"/>
        <w:jc w:val="both"/>
        <w:rPr>
          <w:i/>
          <w:sz w:val="16"/>
          <w:szCs w:val="16"/>
        </w:rPr>
      </w:pPr>
      <w:r>
        <w:rPr>
          <w:i/>
          <w:noProof/>
          <w:sz w:val="16"/>
          <w:szCs w:val="16"/>
        </w:rPr>
        <w:lastRenderedPageBreak/>
        <w:drawing>
          <wp:anchor distT="0" distB="71755" distL="114300" distR="114300" simplePos="0" relativeHeight="251679744" behindDoc="0" locked="0" layoutInCell="1" allowOverlap="1" wp14:anchorId="2EDBD0E4" wp14:editId="7134BB3B">
            <wp:simplePos x="0" y="0"/>
            <wp:positionH relativeFrom="margin">
              <wp:align>left</wp:align>
            </wp:positionH>
            <wp:positionV relativeFrom="margin">
              <wp:align>top</wp:align>
            </wp:positionV>
            <wp:extent cx="4859655" cy="2703195"/>
            <wp:effectExtent l="0" t="0" r="0" b="1905"/>
            <wp:wrapSquare wrapText="bothSides"/>
            <wp:docPr id="6" name="Afbeelding 6" descr="C:\Users\fringsr\AppData\Local\Microsoft\Windows\INetCache\Content.Word\Result 1983 take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fringsr\AppData\Local\Microsoft\Windows\INetCache\Content.Word\Result 1983 take 2.pn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859655" cy="2703195"/>
                    </a:xfrm>
                    <a:prstGeom prst="rect">
                      <a:avLst/>
                    </a:prstGeom>
                    <a:noFill/>
                    <a:ln>
                      <a:noFill/>
                    </a:ln>
                  </pic:spPr>
                </pic:pic>
              </a:graphicData>
            </a:graphic>
            <wp14:sizeRelH relativeFrom="page">
              <wp14:pctWidth>0</wp14:pctWidth>
            </wp14:sizeRelH>
            <wp14:sizeRelV relativeFrom="page">
              <wp14:pctHeight>0</wp14:pctHeight>
            </wp14:sizeRelV>
          </wp:anchor>
        </w:drawing>
      </w:r>
      <w:r w:rsidR="003416E9">
        <w:rPr>
          <w:i/>
          <w:sz w:val="16"/>
          <w:szCs w:val="16"/>
        </w:rPr>
        <w:t>Fig. 19</w:t>
      </w:r>
      <w:r w:rsidR="003416E9" w:rsidRPr="0084640C">
        <w:rPr>
          <w:i/>
          <w:sz w:val="16"/>
          <w:szCs w:val="16"/>
        </w:rPr>
        <w:t xml:space="preserve">. </w:t>
      </w:r>
      <w:r w:rsidR="003416E9">
        <w:rPr>
          <w:i/>
          <w:sz w:val="16"/>
          <w:szCs w:val="16"/>
        </w:rPr>
        <w:tab/>
      </w:r>
      <w:r w:rsidR="003416E9" w:rsidRPr="0084640C">
        <w:rPr>
          <w:i/>
          <w:sz w:val="16"/>
          <w:szCs w:val="16"/>
        </w:rPr>
        <w:t xml:space="preserve">De korrelgroottesamenstelling van de Maasbodem in </w:t>
      </w:r>
      <w:r w:rsidR="003416E9">
        <w:rPr>
          <w:i/>
          <w:sz w:val="16"/>
          <w:szCs w:val="16"/>
        </w:rPr>
        <w:t>1981-1983</w:t>
      </w:r>
      <w:r w:rsidR="003416E9" w:rsidRPr="0084640C">
        <w:rPr>
          <w:i/>
          <w:sz w:val="16"/>
          <w:szCs w:val="16"/>
        </w:rPr>
        <w:t xml:space="preserve">, gemiddeld per </w:t>
      </w:r>
      <w:r w:rsidR="00A57150">
        <w:rPr>
          <w:i/>
          <w:sz w:val="16"/>
          <w:szCs w:val="16"/>
        </w:rPr>
        <w:t>dwarsdoorsnede</w:t>
      </w:r>
      <w:r w:rsidR="003416E9" w:rsidRPr="0084640C">
        <w:rPr>
          <w:i/>
          <w:sz w:val="16"/>
          <w:szCs w:val="16"/>
        </w:rPr>
        <w:t xml:space="preserve">. </w:t>
      </w:r>
    </w:p>
    <w:p w14:paraId="15A7B15C" w14:textId="2A9761C3" w:rsidR="00252E3B" w:rsidRDefault="006A7F72" w:rsidP="00252E3B">
      <w:pPr>
        <w:spacing w:line="240" w:lineRule="auto"/>
        <w:jc w:val="both"/>
        <w:rPr>
          <w:i/>
          <w:sz w:val="16"/>
          <w:szCs w:val="16"/>
        </w:rPr>
      </w:pPr>
      <w:r>
        <w:rPr>
          <w:noProof/>
        </w:rPr>
        <w:drawing>
          <wp:anchor distT="0" distB="0" distL="114300" distR="114300" simplePos="0" relativeHeight="251695104" behindDoc="0" locked="0" layoutInCell="1" allowOverlap="1" wp14:anchorId="70602CBB" wp14:editId="0EFFB388">
            <wp:simplePos x="0" y="0"/>
            <wp:positionH relativeFrom="margin">
              <wp:align>left</wp:align>
            </wp:positionH>
            <wp:positionV relativeFrom="paragraph">
              <wp:posOffset>209739</wp:posOffset>
            </wp:positionV>
            <wp:extent cx="4871720" cy="2032000"/>
            <wp:effectExtent l="0" t="0" r="5080" b="6350"/>
            <wp:wrapTopAndBottom/>
            <wp:docPr id="42" name="Afbeelding 42" descr="C:\Users\fringsr\AppData\Local\Microsoft\Windows\INetCache\Content.Word\Result 1983 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fringsr\AppData\Local\Microsoft\Windows\INetCache\Content.Word\Result 1983 5.p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871720" cy="2032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F429197" w14:textId="7F1C08B1" w:rsidR="00252E3B" w:rsidRDefault="00252E3B" w:rsidP="00252E3B">
      <w:pPr>
        <w:spacing w:line="240" w:lineRule="auto"/>
        <w:jc w:val="both"/>
        <w:rPr>
          <w:i/>
          <w:sz w:val="16"/>
          <w:szCs w:val="16"/>
        </w:rPr>
      </w:pPr>
    </w:p>
    <w:p w14:paraId="75A1E571" w14:textId="343FD71E" w:rsidR="00252E3B" w:rsidRDefault="00F176F9" w:rsidP="00252E3B">
      <w:pPr>
        <w:spacing w:line="240" w:lineRule="auto"/>
        <w:jc w:val="both"/>
        <w:rPr>
          <w:i/>
          <w:sz w:val="16"/>
          <w:szCs w:val="16"/>
        </w:rPr>
      </w:pPr>
      <w:r w:rsidRPr="0056752D">
        <w:rPr>
          <w:i/>
          <w:sz w:val="16"/>
          <w:szCs w:val="16"/>
        </w:rPr>
        <w:t xml:space="preserve">Fig. </w:t>
      </w:r>
      <w:r>
        <w:rPr>
          <w:i/>
          <w:sz w:val="16"/>
          <w:szCs w:val="16"/>
        </w:rPr>
        <w:t>20</w:t>
      </w:r>
      <w:r w:rsidRPr="0056752D">
        <w:rPr>
          <w:i/>
          <w:sz w:val="16"/>
          <w:szCs w:val="16"/>
        </w:rPr>
        <w:t xml:space="preserve">. </w:t>
      </w:r>
      <w:r w:rsidRPr="0056752D">
        <w:rPr>
          <w:i/>
          <w:sz w:val="16"/>
          <w:szCs w:val="16"/>
        </w:rPr>
        <w:tab/>
        <w:t>Korrelgrootteperce</w:t>
      </w:r>
      <w:r>
        <w:rPr>
          <w:i/>
          <w:sz w:val="16"/>
          <w:szCs w:val="16"/>
        </w:rPr>
        <w:t>ntielen van de Maasbodem in 1981-83</w:t>
      </w:r>
      <w:r w:rsidRPr="0056752D">
        <w:rPr>
          <w:i/>
          <w:sz w:val="16"/>
          <w:szCs w:val="16"/>
        </w:rPr>
        <w:t>, weerg</w:t>
      </w:r>
      <w:r w:rsidR="00361A67">
        <w:rPr>
          <w:i/>
          <w:sz w:val="16"/>
          <w:szCs w:val="16"/>
        </w:rPr>
        <w:t>eg</w:t>
      </w:r>
      <w:r w:rsidRPr="0056752D">
        <w:rPr>
          <w:i/>
          <w:sz w:val="16"/>
          <w:szCs w:val="16"/>
        </w:rPr>
        <w:t xml:space="preserve">even als lopend gemiddelde berekend met een venstergrootte van 10 km. Ter vergelijking is ook de geometrisch gemiddelde korrelgrootte uit Fig. </w:t>
      </w:r>
      <w:r>
        <w:rPr>
          <w:i/>
          <w:sz w:val="16"/>
          <w:szCs w:val="16"/>
        </w:rPr>
        <w:t>2</w:t>
      </w:r>
      <w:r w:rsidR="006A7F72">
        <w:rPr>
          <w:i/>
          <w:sz w:val="16"/>
          <w:szCs w:val="16"/>
        </w:rPr>
        <w:t>1</w:t>
      </w:r>
      <w:r w:rsidRPr="0056752D">
        <w:rPr>
          <w:i/>
          <w:sz w:val="16"/>
          <w:szCs w:val="16"/>
        </w:rPr>
        <w:t xml:space="preserve"> weergegeven.</w:t>
      </w:r>
    </w:p>
    <w:p w14:paraId="088F61A1" w14:textId="761315DB" w:rsidR="00252E3B" w:rsidRDefault="006A7F72" w:rsidP="00252E3B">
      <w:pPr>
        <w:spacing w:line="240" w:lineRule="auto"/>
        <w:jc w:val="both"/>
        <w:rPr>
          <w:i/>
          <w:sz w:val="16"/>
          <w:szCs w:val="16"/>
        </w:rPr>
      </w:pPr>
      <w:r>
        <w:rPr>
          <w:noProof/>
        </w:rPr>
        <mc:AlternateContent>
          <mc:Choice Requires="wpg">
            <w:drawing>
              <wp:anchor distT="0" distB="0" distL="114300" distR="114300" simplePos="0" relativeHeight="251691008" behindDoc="0" locked="0" layoutInCell="1" allowOverlap="1" wp14:anchorId="5EEC2340" wp14:editId="02972DDE">
                <wp:simplePos x="0" y="0"/>
                <wp:positionH relativeFrom="margin">
                  <wp:posOffset>-93755</wp:posOffset>
                </wp:positionH>
                <wp:positionV relativeFrom="paragraph">
                  <wp:posOffset>149860</wp:posOffset>
                </wp:positionV>
                <wp:extent cx="4930140" cy="2006600"/>
                <wp:effectExtent l="0" t="0" r="3810" b="0"/>
                <wp:wrapTopAndBottom/>
                <wp:docPr id="25" name="Groep 25"/>
                <wp:cNvGraphicFramePr/>
                <a:graphic xmlns:a="http://schemas.openxmlformats.org/drawingml/2006/main">
                  <a:graphicData uri="http://schemas.microsoft.com/office/word/2010/wordprocessingGroup">
                    <wpg:wgp>
                      <wpg:cNvGrpSpPr/>
                      <wpg:grpSpPr>
                        <a:xfrm>
                          <a:off x="0" y="0"/>
                          <a:ext cx="4930140" cy="2006600"/>
                          <a:chOff x="124740" y="69528"/>
                          <a:chExt cx="5535346" cy="2253800"/>
                        </a:xfrm>
                      </wpg:grpSpPr>
                      <wpg:grpSp>
                        <wpg:cNvPr id="26" name="Groep 26"/>
                        <wpg:cNvGrpSpPr/>
                        <wpg:grpSpPr>
                          <a:xfrm>
                            <a:off x="124740" y="69528"/>
                            <a:ext cx="5535346" cy="2253800"/>
                            <a:chOff x="124740" y="69528"/>
                            <a:chExt cx="5535346" cy="2253800"/>
                          </a:xfrm>
                        </wpg:grpSpPr>
                        <pic:pic xmlns:pic="http://schemas.openxmlformats.org/drawingml/2006/picture">
                          <pic:nvPicPr>
                            <pic:cNvPr id="27" name="Afbeelding 27" descr="C:\Users\fringsr\AppData\Local\Microsoft\Windows\INetCache\Content.Word\Result 1983 3.png"/>
                            <pic:cNvPicPr>
                              <a:picLocks noChangeAspect="1"/>
                            </pic:cNvPicPr>
                          </pic:nvPicPr>
                          <pic:blipFill rotWithShape="1">
                            <a:blip r:embed="rId42" cstate="print">
                              <a:extLst>
                                <a:ext uri="{28A0092B-C50C-407E-A947-70E740481C1C}">
                                  <a14:useLocalDpi xmlns:a14="http://schemas.microsoft.com/office/drawing/2010/main" val="0"/>
                                </a:ext>
                              </a:extLst>
                            </a:blip>
                            <a:srcRect l="2168" t="2852" r="1617" b="4719"/>
                            <a:stretch/>
                          </pic:blipFill>
                          <pic:spPr bwMode="auto">
                            <a:xfrm>
                              <a:off x="124740" y="69528"/>
                              <a:ext cx="5535346" cy="2253800"/>
                            </a:xfrm>
                            <a:prstGeom prst="rect">
                              <a:avLst/>
                            </a:prstGeom>
                            <a:noFill/>
                            <a:ln>
                              <a:noFill/>
                            </a:ln>
                          </pic:spPr>
                        </pic:pic>
                        <wps:wsp>
                          <wps:cNvPr id="28" name="Rechte verbindingslijn 28"/>
                          <wps:cNvCnPr/>
                          <wps:spPr>
                            <a:xfrm>
                              <a:off x="687629" y="1141171"/>
                              <a:ext cx="4857293" cy="0"/>
                            </a:xfrm>
                            <a:prstGeom prst="line">
                              <a:avLst/>
                            </a:prstGeom>
                            <a:ln>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g:grpSp>
                      <wps:wsp>
                        <wps:cNvPr id="29" name="Tekstvak 29"/>
                        <wps:cNvSpPr txBox="1"/>
                        <wps:spPr>
                          <a:xfrm rot="16200000">
                            <a:off x="502694" y="780669"/>
                            <a:ext cx="552447" cy="285410"/>
                          </a:xfrm>
                          <a:prstGeom prst="rect">
                            <a:avLst/>
                          </a:prstGeom>
                          <a:noFill/>
                          <a:ln w="6350">
                            <a:noFill/>
                          </a:ln>
                        </wps:spPr>
                        <wps:txbx>
                          <w:txbxContent>
                            <w:p w14:paraId="32F01DFD" w14:textId="77777777" w:rsidR="00742FAE" w:rsidRPr="005F6927" w:rsidRDefault="00742FAE" w:rsidP="00F176F9">
                              <w:pPr>
                                <w:rPr>
                                  <w:sz w:val="16"/>
                                  <w:szCs w:val="16"/>
                                </w:rPr>
                              </w:pPr>
                              <w:r w:rsidRPr="005F6927">
                                <w:rPr>
                                  <w:sz w:val="16"/>
                                  <w:szCs w:val="16"/>
                                </w:rPr>
                                <w:t>Grind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5" name="Tekstvak 35"/>
                        <wps:cNvSpPr txBox="1"/>
                        <wps:spPr>
                          <a:xfrm rot="16200000">
                            <a:off x="526695" y="1163117"/>
                            <a:ext cx="504444" cy="285410"/>
                          </a:xfrm>
                          <a:prstGeom prst="rect">
                            <a:avLst/>
                          </a:prstGeom>
                          <a:noFill/>
                          <a:ln w="6350">
                            <a:noFill/>
                          </a:ln>
                        </wps:spPr>
                        <wps:txbx>
                          <w:txbxContent>
                            <w:p w14:paraId="40BB3EBD" w14:textId="77777777" w:rsidR="00742FAE" w:rsidRPr="005F6927" w:rsidRDefault="00742FAE" w:rsidP="00F176F9">
                              <w:pPr>
                                <w:rPr>
                                  <w:sz w:val="16"/>
                                  <w:szCs w:val="16"/>
                                </w:rPr>
                              </w:pPr>
                              <w:r>
                                <w:rPr>
                                  <w:sz w:val="16"/>
                                  <w:szCs w:val="16"/>
                                </w:rPr>
                                <w:t>Zand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EEC2340" id="Groep 25" o:spid="_x0000_s1040" style="position:absolute;left:0;text-align:left;margin-left:-7.4pt;margin-top:11.8pt;width:388.2pt;height:158pt;z-index:251691008;mso-position-horizontal-relative:margin;mso-width-relative:margin;mso-height-relative:margin" coordorigin="1247,695" coordsize="55353,225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">
                <v:group id="Groep 26" o:spid="_x0000_s1041" style="position:absolute;left:1247;top:695;width:55353;height:22538" coordorigin="1247,695" coordsize="55353,22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shape id="Afbeelding 27" o:spid="_x0000_s1042" type="#_x0000_t75" style="position:absolute;left:1247;top:695;width:55353;height:225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">
                    <v:imagedata r:id="rId43" o:title="Result 1983 3" croptop="1869f" cropbottom="3093f" cropleft="1421f" cropright="1060f"/>
                    <v:path arrowok="t"/>
                  </v:shape>
                  <v:line id="Rechte verbindingslijn 28" o:spid="_x0000_s1043" style="position:absolute;visibility:visible;mso-wrap-style:square" from="6876,11411" to="55449,114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" strokecolor="black [3213]" strokeweight=".5pt">
                    <v:stroke dashstyle="dash" joinstyle="miter"/>
                  </v:line>
                </v:group>
                <v:shape id="Tekstvak 29" o:spid="_x0000_s1044" type="#_x0000_t202" style="position:absolute;left:5027;top:7806;width:5524;height:285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" filled="f" stroked="f" strokeweight=".5pt">
                  <v:textbox>
                    <w:txbxContent>
                      <w:p w14:paraId="32F01DFD" w14:textId="77777777" w:rsidR="00742FAE" w:rsidRPr="005F6927" w:rsidRDefault="00742FAE" w:rsidP="00F176F9">
                        <w:pPr>
                          <w:rPr>
                            <w:sz w:val="16"/>
                            <w:szCs w:val="16"/>
                          </w:rPr>
                        </w:pPr>
                        <w:r w:rsidRPr="005F6927">
                          <w:rPr>
                            <w:sz w:val="16"/>
                            <w:szCs w:val="16"/>
                          </w:rPr>
                          <w:t>Grind</w:t>
                        </w:r>
                      </w:p>
                    </w:txbxContent>
                  </v:textbox>
                </v:shape>
                <v:shape id="Tekstvak 35" o:spid="_x0000_s1045" type="#_x0000_t202" style="position:absolute;left:5267;top:11631;width:5044;height:285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" filled="f" stroked="f" strokeweight=".5pt">
                  <v:textbox>
                    <w:txbxContent>
                      <w:p w14:paraId="40BB3EBD" w14:textId="77777777" w:rsidR="00742FAE" w:rsidRPr="005F6927" w:rsidRDefault="00742FAE" w:rsidP="00F176F9">
                        <w:pPr>
                          <w:rPr>
                            <w:sz w:val="16"/>
                            <w:szCs w:val="16"/>
                          </w:rPr>
                        </w:pPr>
                        <w:r>
                          <w:rPr>
                            <w:sz w:val="16"/>
                            <w:szCs w:val="16"/>
                          </w:rPr>
                          <w:t>Zand</w:t>
                        </w:r>
                      </w:p>
                    </w:txbxContent>
                  </v:textbox>
                </v:shape>
                <w10:wrap type="topAndBottom" anchorx="margin"/>
              </v:group>
            </w:pict>
          </mc:Fallback>
        </mc:AlternateContent>
      </w:r>
    </w:p>
    <w:p w14:paraId="5C07320C" w14:textId="6298CA83" w:rsidR="00B53B39" w:rsidRDefault="00252E3B" w:rsidP="00252E3B">
      <w:pPr>
        <w:spacing w:line="240" w:lineRule="auto"/>
        <w:jc w:val="both"/>
        <w:rPr>
          <w:i/>
          <w:sz w:val="16"/>
          <w:szCs w:val="16"/>
        </w:rPr>
      </w:pPr>
      <w:r w:rsidRPr="0056752D">
        <w:rPr>
          <w:i/>
          <w:sz w:val="16"/>
          <w:szCs w:val="16"/>
        </w:rPr>
        <w:t xml:space="preserve">Fig. </w:t>
      </w:r>
      <w:r>
        <w:rPr>
          <w:i/>
          <w:sz w:val="16"/>
          <w:szCs w:val="16"/>
        </w:rPr>
        <w:t>2</w:t>
      </w:r>
      <w:r w:rsidR="006A7F72">
        <w:rPr>
          <w:i/>
          <w:sz w:val="16"/>
          <w:szCs w:val="16"/>
        </w:rPr>
        <w:t>1</w:t>
      </w:r>
      <w:r w:rsidRPr="0056752D">
        <w:rPr>
          <w:i/>
          <w:sz w:val="16"/>
          <w:szCs w:val="16"/>
        </w:rPr>
        <w:t xml:space="preserve">. </w:t>
      </w:r>
      <w:r w:rsidRPr="0056752D">
        <w:rPr>
          <w:i/>
          <w:sz w:val="16"/>
          <w:szCs w:val="16"/>
        </w:rPr>
        <w:tab/>
        <w:t>De geometrisch gemiddelde korrel</w:t>
      </w:r>
      <w:r>
        <w:rPr>
          <w:i/>
          <w:sz w:val="16"/>
          <w:szCs w:val="16"/>
        </w:rPr>
        <w:t>grootte van de Maasbodem in 1981-83, gemiddeld per dwarsdoorsnede</w:t>
      </w:r>
      <w:r w:rsidRPr="0056752D">
        <w:rPr>
          <w:i/>
          <w:sz w:val="16"/>
          <w:szCs w:val="16"/>
        </w:rPr>
        <w:t>.</w:t>
      </w:r>
    </w:p>
    <w:p w14:paraId="209A82CE" w14:textId="59A2082B" w:rsidR="00252E3B" w:rsidRDefault="00252E3B" w:rsidP="00B53B39">
      <w:pPr>
        <w:spacing w:line="240" w:lineRule="auto"/>
        <w:rPr>
          <w:i/>
          <w:sz w:val="16"/>
          <w:szCs w:val="16"/>
        </w:rPr>
      </w:pPr>
    </w:p>
    <w:p w14:paraId="55B64DF4" w14:textId="24C9DE5E" w:rsidR="00252E3B" w:rsidRPr="0056752D" w:rsidRDefault="0075711A" w:rsidP="00252E3B">
      <w:pPr>
        <w:spacing w:line="240" w:lineRule="auto"/>
        <w:ind w:left="840" w:hanging="840"/>
        <w:jc w:val="both"/>
        <w:rPr>
          <w:i/>
          <w:sz w:val="16"/>
          <w:szCs w:val="16"/>
        </w:rPr>
      </w:pPr>
      <w:r>
        <w:rPr>
          <w:i/>
          <w:noProof/>
          <w:sz w:val="16"/>
          <w:szCs w:val="16"/>
        </w:rPr>
        <w:drawing>
          <wp:anchor distT="0" distB="107950" distL="114300" distR="114300" simplePos="0" relativeHeight="251702272" behindDoc="1" locked="0" layoutInCell="1" allowOverlap="1" wp14:anchorId="6F648C3F" wp14:editId="7CC75FBB">
            <wp:simplePos x="0" y="0"/>
            <wp:positionH relativeFrom="margin">
              <wp:align>left</wp:align>
            </wp:positionH>
            <wp:positionV relativeFrom="page">
              <wp:posOffset>1493520</wp:posOffset>
            </wp:positionV>
            <wp:extent cx="2210400" cy="1875600"/>
            <wp:effectExtent l="0" t="0" r="0" b="0"/>
            <wp:wrapTopAndBottom/>
            <wp:docPr id="51" name="Afbeelding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210400" cy="1875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52E3B" w:rsidRPr="0056752D">
        <w:rPr>
          <w:i/>
          <w:sz w:val="16"/>
          <w:szCs w:val="16"/>
        </w:rPr>
        <w:t xml:space="preserve">Fig. </w:t>
      </w:r>
      <w:r w:rsidR="00252E3B">
        <w:rPr>
          <w:i/>
          <w:sz w:val="16"/>
          <w:szCs w:val="16"/>
        </w:rPr>
        <w:t>2</w:t>
      </w:r>
      <w:r w:rsidR="006A7F72">
        <w:rPr>
          <w:i/>
          <w:sz w:val="16"/>
          <w:szCs w:val="16"/>
        </w:rPr>
        <w:t>2</w:t>
      </w:r>
      <w:r w:rsidR="00252E3B" w:rsidRPr="0056752D">
        <w:rPr>
          <w:i/>
          <w:sz w:val="16"/>
          <w:szCs w:val="16"/>
        </w:rPr>
        <w:t xml:space="preserve">. </w:t>
      </w:r>
      <w:r w:rsidR="00252E3B" w:rsidRPr="0056752D">
        <w:rPr>
          <w:i/>
          <w:sz w:val="16"/>
          <w:szCs w:val="16"/>
        </w:rPr>
        <w:tab/>
        <w:t xml:space="preserve">De variatie van het zandgehalte van de Maasbodem over de dwarsdoorsnede, </w:t>
      </w:r>
      <w:r w:rsidR="006A7F72">
        <w:rPr>
          <w:i/>
          <w:sz w:val="16"/>
          <w:szCs w:val="16"/>
        </w:rPr>
        <w:t>i</w:t>
      </w:r>
      <w:r w:rsidR="00252E3B">
        <w:rPr>
          <w:i/>
          <w:sz w:val="16"/>
          <w:szCs w:val="16"/>
        </w:rPr>
        <w:t>n 1981-1983</w:t>
      </w:r>
      <w:r w:rsidR="00252E3B" w:rsidRPr="0056752D">
        <w:rPr>
          <w:i/>
          <w:sz w:val="16"/>
          <w:szCs w:val="16"/>
        </w:rPr>
        <w:t xml:space="preserve">. </w:t>
      </w:r>
      <w:r w:rsidR="00252E3B" w:rsidRPr="003C3A3F">
        <w:rPr>
          <w:i/>
          <w:sz w:val="16"/>
          <w:szCs w:val="16"/>
        </w:rPr>
        <w:t>Weergegeven is het gemiddelde zandgehalte van alle metingen.</w:t>
      </w:r>
      <w:r w:rsidR="00252E3B" w:rsidRPr="0056752D">
        <w:rPr>
          <w:i/>
          <w:sz w:val="16"/>
          <w:szCs w:val="16"/>
        </w:rPr>
        <w:t xml:space="preserve"> </w:t>
      </w:r>
    </w:p>
    <w:p w14:paraId="116E1666" w14:textId="77777777" w:rsidR="006A7F72" w:rsidRDefault="006A7F72">
      <w:pPr>
        <w:spacing w:line="240" w:lineRule="auto"/>
        <w:rPr>
          <w:i/>
          <w:sz w:val="16"/>
          <w:szCs w:val="16"/>
        </w:rPr>
      </w:pPr>
    </w:p>
    <w:p w14:paraId="2DC15503" w14:textId="533FFD18" w:rsidR="00A57150" w:rsidRDefault="00A57150" w:rsidP="00852961">
      <w:pPr>
        <w:spacing w:line="240" w:lineRule="auto"/>
        <w:ind w:left="851" w:hanging="851"/>
        <w:jc w:val="both"/>
        <w:rPr>
          <w:i/>
          <w:sz w:val="16"/>
          <w:szCs w:val="16"/>
        </w:rPr>
      </w:pPr>
      <w:r>
        <w:rPr>
          <w:i/>
          <w:noProof/>
          <w:sz w:val="16"/>
          <w:szCs w:val="16"/>
        </w:rPr>
        <w:drawing>
          <wp:anchor distT="0" distB="0" distL="114300" distR="114300" simplePos="0" relativeHeight="251680768" behindDoc="0" locked="0" layoutInCell="1" allowOverlap="1" wp14:anchorId="41E97413" wp14:editId="07B09116">
            <wp:simplePos x="0" y="0"/>
            <wp:positionH relativeFrom="margin">
              <wp:align>left</wp:align>
            </wp:positionH>
            <wp:positionV relativeFrom="paragraph">
              <wp:posOffset>195580</wp:posOffset>
            </wp:positionV>
            <wp:extent cx="4858385" cy="5646420"/>
            <wp:effectExtent l="0" t="0" r="0" b="0"/>
            <wp:wrapSquare wrapText="bothSides"/>
            <wp:docPr id="23" name="Afbeelding 23" descr="C:\Users\fringsr\AppData\Local\Microsoft\Windows\INetCache\Content.Word\Result 1983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fringsr\AppData\Local\Microsoft\Windows\INetCache\Content.Word\Result 1983 2.pn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858385" cy="56464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74270CE" w14:textId="2C0846B7" w:rsidR="00852961" w:rsidRDefault="00852961" w:rsidP="00852961">
      <w:pPr>
        <w:spacing w:line="240" w:lineRule="auto"/>
        <w:ind w:left="851" w:hanging="851"/>
        <w:jc w:val="both"/>
        <w:rPr>
          <w:i/>
          <w:sz w:val="16"/>
          <w:szCs w:val="16"/>
        </w:rPr>
      </w:pPr>
      <w:r w:rsidRPr="0084640C">
        <w:rPr>
          <w:i/>
          <w:sz w:val="16"/>
          <w:szCs w:val="16"/>
        </w:rPr>
        <w:lastRenderedPageBreak/>
        <w:t xml:space="preserve">Fig. </w:t>
      </w:r>
      <w:r w:rsidR="00F176F9">
        <w:rPr>
          <w:i/>
          <w:sz w:val="16"/>
          <w:szCs w:val="16"/>
        </w:rPr>
        <w:t>2</w:t>
      </w:r>
      <w:r w:rsidR="006A7F72">
        <w:rPr>
          <w:i/>
          <w:sz w:val="16"/>
          <w:szCs w:val="16"/>
        </w:rPr>
        <w:t>3</w:t>
      </w:r>
      <w:r w:rsidRPr="0084640C">
        <w:rPr>
          <w:i/>
          <w:sz w:val="16"/>
          <w:szCs w:val="16"/>
        </w:rPr>
        <w:t xml:space="preserve">. </w:t>
      </w:r>
      <w:r w:rsidRPr="0084640C">
        <w:rPr>
          <w:i/>
          <w:sz w:val="16"/>
          <w:szCs w:val="16"/>
        </w:rPr>
        <w:tab/>
        <w:t>De korrelgroottesamens</w:t>
      </w:r>
      <w:r>
        <w:rPr>
          <w:i/>
          <w:sz w:val="16"/>
          <w:szCs w:val="16"/>
        </w:rPr>
        <w:t>telling van de Maasbodem in 1981-1983</w:t>
      </w:r>
      <w:r w:rsidR="00F176F9">
        <w:rPr>
          <w:i/>
          <w:sz w:val="16"/>
          <w:szCs w:val="16"/>
        </w:rPr>
        <w:t>, gemiddeld per dwarsdoorsnede</w:t>
      </w:r>
      <w:r w:rsidRPr="0084640C">
        <w:rPr>
          <w:i/>
          <w:sz w:val="16"/>
          <w:szCs w:val="16"/>
        </w:rPr>
        <w:t xml:space="preserve">. </w:t>
      </w:r>
    </w:p>
    <w:p w14:paraId="0314E2BA" w14:textId="098D9472" w:rsidR="008E2112" w:rsidRDefault="008E2112" w:rsidP="006A7F72">
      <w:pPr>
        <w:pStyle w:val="Huisstijl-Kop3"/>
      </w:pPr>
      <w:r>
        <w:br w:type="page"/>
      </w:r>
      <w:bookmarkStart w:id="34" w:name="_Toc104384060"/>
      <w:r>
        <w:lastRenderedPageBreak/>
        <w:t>Overeenkomsten en verschillen tussen 1981-1983 en 2020</w:t>
      </w:r>
      <w:bookmarkEnd w:id="34"/>
    </w:p>
    <w:p w14:paraId="534A9B23" w14:textId="77777777" w:rsidR="008E2112" w:rsidRDefault="008E2112" w:rsidP="008E2112"/>
    <w:p w14:paraId="702E75F1" w14:textId="5D0CA338" w:rsidR="008E2112" w:rsidRDefault="008E2112" w:rsidP="008E2112">
      <w:pPr>
        <w:spacing w:line="240" w:lineRule="auto"/>
        <w:jc w:val="both"/>
      </w:pPr>
      <w:r>
        <w:t xml:space="preserve">Vergelijken we de korrelgroottedataset uit 1981-1983 met die van 2020 (Fig. 24), vallen ons in eerste instantie opmerkelijke gelijkenissen op. De trend van </w:t>
      </w:r>
      <w:proofErr w:type="spellStart"/>
      <w:r>
        <w:t>stroomafwaartse</w:t>
      </w:r>
      <w:proofErr w:type="spellEnd"/>
      <w:r>
        <w:t xml:space="preserve"> korrelgrootteverfijning is in beide jaren nagenoeg identiek (Fig. 24) en ook het patroon van een fijnere </w:t>
      </w:r>
      <w:proofErr w:type="spellStart"/>
      <w:r>
        <w:t>rivieras</w:t>
      </w:r>
      <w:proofErr w:type="spellEnd"/>
      <w:r>
        <w:t xml:space="preserve"> met een grovere bedding aan weerszijden daarvan was in beide jaren aanwezig (vergelijk Fig. 18 en 2</w:t>
      </w:r>
      <w:r w:rsidR="00224CBB">
        <w:t>2</w:t>
      </w:r>
      <w:r>
        <w:t xml:space="preserve">). </w:t>
      </w:r>
    </w:p>
    <w:p w14:paraId="2A32F884" w14:textId="77777777" w:rsidR="0075711A" w:rsidRDefault="008E2112" w:rsidP="0075711A">
      <w:pPr>
        <w:spacing w:line="240" w:lineRule="auto"/>
        <w:ind w:firstLine="426"/>
        <w:jc w:val="both"/>
      </w:pPr>
      <w:r>
        <w:t xml:space="preserve">Toch zijn er wel degelijk verschillen, met name op de </w:t>
      </w:r>
      <w:proofErr w:type="spellStart"/>
      <w:r>
        <w:t>rivieras</w:t>
      </w:r>
      <w:proofErr w:type="spellEnd"/>
      <w:r>
        <w:t xml:space="preserve"> (Fig. </w:t>
      </w:r>
      <w:r w:rsidRPr="000A012E">
        <w:t>25</w:t>
      </w:r>
      <w:r>
        <w:t xml:space="preserve">). In 2020 was het zandgehalte aldaar beduidend lager dan in 1981-1983 (64% i.p.v. 74%), terwijl de </w:t>
      </w:r>
      <w:r w:rsidRPr="00AE6D4A">
        <w:rPr>
          <w:i/>
        </w:rPr>
        <w:t>D</w:t>
      </w:r>
      <w:r w:rsidRPr="00AE6D4A">
        <w:rPr>
          <w:i/>
          <w:vertAlign w:val="subscript"/>
        </w:rPr>
        <w:t>g</w:t>
      </w:r>
      <w:r w:rsidRPr="00AE6D4A">
        <w:t xml:space="preserve">, </w:t>
      </w:r>
      <w:r w:rsidRPr="00AE6D4A">
        <w:rPr>
          <w:i/>
        </w:rPr>
        <w:t>D</w:t>
      </w:r>
      <w:r w:rsidRPr="00AE6D4A">
        <w:rPr>
          <w:i/>
          <w:vertAlign w:val="subscript"/>
        </w:rPr>
        <w:t>50</w:t>
      </w:r>
      <w:r w:rsidRPr="00AE6D4A">
        <w:t xml:space="preserve">, </w:t>
      </w:r>
      <w:r>
        <w:t xml:space="preserve">en </w:t>
      </w:r>
      <w:r w:rsidRPr="00AE6D4A">
        <w:rPr>
          <w:i/>
        </w:rPr>
        <w:t>D</w:t>
      </w:r>
      <w:r w:rsidRPr="00AE6D4A">
        <w:rPr>
          <w:i/>
          <w:vertAlign w:val="subscript"/>
        </w:rPr>
        <w:t>90</w:t>
      </w:r>
      <w:r>
        <w:t xml:space="preserve"> beduidend hoger waren. Statistisch onderzoek van deze verschillen toont aan dat het niet om toevalligheden gaat, maar om significante verschillen. </w:t>
      </w:r>
    </w:p>
    <w:p w14:paraId="629EF05D" w14:textId="77777777" w:rsidR="0075711A" w:rsidRDefault="007F6239" w:rsidP="0075711A">
      <w:pPr>
        <w:spacing w:line="240" w:lineRule="auto"/>
        <w:ind w:firstLine="426"/>
        <w:jc w:val="both"/>
      </w:pPr>
      <w:r>
        <w:t xml:space="preserve">Waar op de </w:t>
      </w:r>
      <w:proofErr w:type="spellStart"/>
      <w:r>
        <w:t>rivieras</w:t>
      </w:r>
      <w:proofErr w:type="spellEnd"/>
      <w:r>
        <w:t xml:space="preserve"> een duidelijk verschil tussen 1981-1983 en 2020 zichtbaar is, blijkt dat aan weerszijden van de as veel minder het geval. Statistisch onderzoek toont voor de rechterrivierhelft als geheel géén significante veranderingen aan. In de linker </w:t>
      </w:r>
      <w:r w:rsidRPr="00AE6D4A">
        <w:t xml:space="preserve">rivierhelft </w:t>
      </w:r>
      <w:r>
        <w:t xml:space="preserve">is er alleen sprake van </w:t>
      </w:r>
      <w:r w:rsidRPr="00AE6D4A">
        <w:t xml:space="preserve">een significant </w:t>
      </w:r>
      <w:r>
        <w:t>lager</w:t>
      </w:r>
      <w:r w:rsidRPr="00AE6D4A">
        <w:t xml:space="preserve"> zandgehalte</w:t>
      </w:r>
      <w:r>
        <w:t xml:space="preserve"> in 2020; de veranderingen in de andere korrelgroottekarakteristieken</w:t>
      </w:r>
      <w:r w:rsidRPr="00AE6D4A">
        <w:t xml:space="preserve"> </w:t>
      </w:r>
      <w:r>
        <w:t>zijn</w:t>
      </w:r>
      <w:r w:rsidRPr="00AE6D4A">
        <w:t xml:space="preserve"> niet significant.</w:t>
      </w:r>
      <w:r>
        <w:t xml:space="preserve"> </w:t>
      </w:r>
    </w:p>
    <w:p w14:paraId="78894128" w14:textId="77777777" w:rsidR="0075711A" w:rsidRDefault="007F6239" w:rsidP="0075711A">
      <w:pPr>
        <w:spacing w:line="240" w:lineRule="auto"/>
        <w:ind w:firstLine="426"/>
        <w:jc w:val="both"/>
      </w:pPr>
      <w:r w:rsidRPr="00C579AA">
        <w:t xml:space="preserve">Worden de korrelgroottegegevens van de as op één hoop gegooid met die uit de linker- en </w:t>
      </w:r>
      <w:r w:rsidRPr="00C05E92">
        <w:t>rechterrivierhelft (Tabel 3 en 4),</w:t>
      </w:r>
      <w:r w:rsidRPr="00C579AA">
        <w:t xml:space="preserve"> dan blijkt er nog steeds sprake van een significant lager zandgehalte in 2020 dan in 1981-1983</w:t>
      </w:r>
      <w:r>
        <w:t xml:space="preserve"> (zie ook Fig. 24d)</w:t>
      </w:r>
      <w:r w:rsidRPr="00C579AA">
        <w:t>. De andere korrelgroottekarakteristieken vertonen géén statistisch significant verschil.</w:t>
      </w:r>
      <w:r>
        <w:t xml:space="preserve"> </w:t>
      </w:r>
    </w:p>
    <w:p w14:paraId="04F7E615" w14:textId="77777777" w:rsidR="0075711A" w:rsidRDefault="007F6239" w:rsidP="0075711A">
      <w:pPr>
        <w:spacing w:line="240" w:lineRule="auto"/>
        <w:ind w:firstLine="426"/>
        <w:jc w:val="both"/>
      </w:pPr>
      <w:r>
        <w:t xml:space="preserve">Bekijken we niet de Maas als geheel, maar zoomen we breedtegemiddeld in op trajectniveau, dan blijkt dat grote delen van de Maas een vrij constante bodemsamenstelling hebben maar dat er een viertal trajecten is, waar de </w:t>
      </w:r>
      <w:r w:rsidRPr="007A7EC4">
        <w:t xml:space="preserve">bodem in 2020 beduidend grover was dan in 1981-1983 (Fig. 24): </w:t>
      </w:r>
      <w:proofErr w:type="spellStart"/>
      <w:r w:rsidRPr="007A7EC4">
        <w:t>rkm</w:t>
      </w:r>
      <w:proofErr w:type="spellEnd"/>
      <w:r w:rsidRPr="007A7EC4">
        <w:t xml:space="preserve"> 94-108, 134-156, 170-194 en 202-218. De </w:t>
      </w:r>
      <w:r>
        <w:t xml:space="preserve">verschillen in zandgehalte, </w:t>
      </w:r>
      <w:r w:rsidRPr="00AE6D4A">
        <w:rPr>
          <w:i/>
        </w:rPr>
        <w:t>D</w:t>
      </w:r>
      <w:r w:rsidRPr="00AE6D4A">
        <w:rPr>
          <w:i/>
          <w:vertAlign w:val="subscript"/>
        </w:rPr>
        <w:t>g</w:t>
      </w:r>
      <w:r w:rsidRPr="00AE6D4A">
        <w:t xml:space="preserve">, </w:t>
      </w:r>
      <w:r w:rsidRPr="00AE6D4A">
        <w:rPr>
          <w:i/>
        </w:rPr>
        <w:t>D</w:t>
      </w:r>
      <w:r w:rsidRPr="00AE6D4A">
        <w:rPr>
          <w:i/>
          <w:vertAlign w:val="subscript"/>
        </w:rPr>
        <w:t>50</w:t>
      </w:r>
      <w:r w:rsidRPr="00AE6D4A">
        <w:t xml:space="preserve">, </w:t>
      </w:r>
      <w:r>
        <w:t xml:space="preserve">en </w:t>
      </w:r>
      <w:r w:rsidRPr="00AE6D4A">
        <w:rPr>
          <w:i/>
        </w:rPr>
        <w:t>D</w:t>
      </w:r>
      <w:r w:rsidRPr="00AE6D4A">
        <w:rPr>
          <w:i/>
          <w:vertAlign w:val="subscript"/>
        </w:rPr>
        <w:t>90</w:t>
      </w:r>
      <w:r>
        <w:t xml:space="preserve"> op</w:t>
      </w:r>
      <w:r w:rsidRPr="007A7EC4">
        <w:t xml:space="preserve"> deze vier trajecten zijn alle significant</w:t>
      </w:r>
      <w:r>
        <w:t xml:space="preserve">. </w:t>
      </w:r>
    </w:p>
    <w:p w14:paraId="01AFCA60" w14:textId="180C540E" w:rsidR="007F6239" w:rsidRPr="0075711A" w:rsidRDefault="007F6239" w:rsidP="0075711A">
      <w:pPr>
        <w:spacing w:line="240" w:lineRule="auto"/>
        <w:ind w:firstLine="426"/>
        <w:jc w:val="both"/>
      </w:pPr>
      <w:r w:rsidRPr="0046625D">
        <w:rPr>
          <w:color w:val="auto"/>
        </w:rPr>
        <w:t>Vanzelfsprekend beperkt de beschouwing hierboven zich tot dat traject waarin voor zowel 1981-1983 en 202</w:t>
      </w:r>
      <w:r w:rsidR="00537D6B">
        <w:rPr>
          <w:color w:val="auto"/>
        </w:rPr>
        <w:t>0 gegevens aanwezig zijn (</w:t>
      </w:r>
      <w:proofErr w:type="spellStart"/>
      <w:r w:rsidR="00537D6B">
        <w:rPr>
          <w:color w:val="auto"/>
        </w:rPr>
        <w:t>rkm</w:t>
      </w:r>
      <w:proofErr w:type="spellEnd"/>
      <w:r w:rsidR="00537D6B">
        <w:rPr>
          <w:color w:val="auto"/>
        </w:rPr>
        <w:t xml:space="preserve"> 70</w:t>
      </w:r>
      <w:r w:rsidRPr="0046625D">
        <w:rPr>
          <w:color w:val="auto"/>
        </w:rPr>
        <w:t xml:space="preserve"> – 226)</w:t>
      </w:r>
    </w:p>
    <w:p w14:paraId="52460FA9" w14:textId="77777777" w:rsidR="007F6239" w:rsidRDefault="007F6239" w:rsidP="008E2112">
      <w:pPr>
        <w:spacing w:line="240" w:lineRule="auto"/>
        <w:jc w:val="both"/>
      </w:pPr>
    </w:p>
    <w:p w14:paraId="38B140EF" w14:textId="77777777" w:rsidR="008E2112" w:rsidRDefault="008E2112" w:rsidP="00BF58D5">
      <w:pPr>
        <w:spacing w:line="240" w:lineRule="auto"/>
        <w:jc w:val="both"/>
      </w:pPr>
    </w:p>
    <w:p w14:paraId="151EE47E" w14:textId="77777777" w:rsidR="0046625D" w:rsidRPr="009F3027" w:rsidRDefault="0046625D" w:rsidP="0046625D">
      <w:pPr>
        <w:spacing w:line="240" w:lineRule="auto"/>
        <w:rPr>
          <w:sz w:val="16"/>
          <w:szCs w:val="16"/>
        </w:rPr>
      </w:pPr>
      <w:r w:rsidRPr="009F3027">
        <w:rPr>
          <w:i/>
          <w:sz w:val="16"/>
          <w:szCs w:val="16"/>
        </w:rPr>
        <w:t>Tabel 3. Korrelgroottekarakteristieken in 1981-1983 en 2020                                                                      aan het begin en eind van het onderzoeksgebied, gemiddeld.</w:t>
      </w:r>
    </w:p>
    <w:tbl>
      <w:tblPr>
        <w:tblStyle w:val="Rastertabel1licht-Accent1"/>
        <w:tblW w:w="6475" w:type="dxa"/>
        <w:tblLayout w:type="fixed"/>
        <w:tblCellMar>
          <w:left w:w="0" w:type="dxa"/>
          <w:right w:w="28" w:type="dxa"/>
        </w:tblCellMar>
        <w:tblLook w:val="04A0" w:firstRow="1" w:lastRow="0" w:firstColumn="1" w:lastColumn="0" w:noHBand="0" w:noVBand="1"/>
      </w:tblPr>
      <w:tblGrid>
        <w:gridCol w:w="1843"/>
        <w:gridCol w:w="1276"/>
        <w:gridCol w:w="1513"/>
        <w:gridCol w:w="1843"/>
      </w:tblGrid>
      <w:tr w:rsidR="0046625D" w:rsidRPr="002E279B" w14:paraId="3EEDCFD2" w14:textId="77777777" w:rsidTr="008006A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tcBorders>
              <w:top w:val="single" w:sz="4" w:space="0" w:color="5B9BD5" w:themeColor="accent1"/>
              <w:bottom w:val="none" w:sz="0" w:space="0" w:color="auto"/>
            </w:tcBorders>
            <w:shd w:val="clear" w:color="auto" w:fill="DEEAF6" w:themeFill="accent1" w:themeFillTint="33"/>
          </w:tcPr>
          <w:p w14:paraId="5D307430" w14:textId="77777777" w:rsidR="0046625D" w:rsidRPr="004620F1" w:rsidRDefault="0046625D" w:rsidP="008006A7">
            <w:pPr>
              <w:jc w:val="both"/>
              <w:rPr>
                <w:sz w:val="16"/>
                <w:szCs w:val="16"/>
              </w:rPr>
            </w:pPr>
            <w:r w:rsidRPr="004620F1">
              <w:rPr>
                <w:sz w:val="16"/>
                <w:szCs w:val="16"/>
              </w:rPr>
              <w:t>Traject</w:t>
            </w:r>
          </w:p>
        </w:tc>
        <w:tc>
          <w:tcPr>
            <w:tcW w:w="1276" w:type="dxa"/>
            <w:tcBorders>
              <w:top w:val="single" w:sz="4" w:space="0" w:color="5B9BD5" w:themeColor="accent1"/>
              <w:bottom w:val="none" w:sz="0" w:space="0" w:color="auto"/>
            </w:tcBorders>
            <w:shd w:val="clear" w:color="auto" w:fill="DEEAF6" w:themeFill="accent1" w:themeFillTint="33"/>
          </w:tcPr>
          <w:p w14:paraId="26E63B0B" w14:textId="77777777" w:rsidR="0046625D" w:rsidRPr="004620F1" w:rsidRDefault="0046625D" w:rsidP="008006A7">
            <w:pPr>
              <w:ind w:left="1" w:firstLine="4"/>
              <w:jc w:val="both"/>
              <w:cnfStyle w:val="100000000000" w:firstRow="1" w:lastRow="0" w:firstColumn="0" w:lastColumn="0" w:oddVBand="0" w:evenVBand="0" w:oddHBand="0" w:evenHBand="0" w:firstRowFirstColumn="0" w:firstRowLastColumn="0" w:lastRowFirstColumn="0" w:lastRowLastColumn="0"/>
              <w:rPr>
                <w:sz w:val="16"/>
                <w:szCs w:val="16"/>
              </w:rPr>
            </w:pPr>
          </w:p>
        </w:tc>
        <w:tc>
          <w:tcPr>
            <w:tcW w:w="1513" w:type="dxa"/>
            <w:tcBorders>
              <w:top w:val="single" w:sz="4" w:space="0" w:color="5B9BD5" w:themeColor="accent1"/>
              <w:bottom w:val="none" w:sz="0" w:space="0" w:color="auto"/>
            </w:tcBorders>
            <w:shd w:val="clear" w:color="auto" w:fill="DEEAF6" w:themeFill="accent1" w:themeFillTint="33"/>
          </w:tcPr>
          <w:p w14:paraId="6973D429" w14:textId="77777777" w:rsidR="0046625D" w:rsidRPr="004620F1" w:rsidRDefault="0046625D" w:rsidP="008006A7">
            <w:pPr>
              <w:jc w:val="both"/>
              <w:cnfStyle w:val="100000000000" w:firstRow="1" w:lastRow="0" w:firstColumn="0" w:lastColumn="0" w:oddVBand="0" w:evenVBand="0" w:oddHBand="0" w:evenHBand="0" w:firstRowFirstColumn="0" w:firstRowLastColumn="0" w:lastRowFirstColumn="0" w:lastRowLastColumn="0"/>
              <w:rPr>
                <w:sz w:val="16"/>
                <w:szCs w:val="16"/>
                <w:lang w:val="en-GB"/>
              </w:rPr>
            </w:pPr>
            <w:r w:rsidRPr="004620F1">
              <w:rPr>
                <w:sz w:val="16"/>
                <w:szCs w:val="16"/>
              </w:rPr>
              <w:t>Bovenstrooms</w:t>
            </w:r>
          </w:p>
        </w:tc>
        <w:tc>
          <w:tcPr>
            <w:tcW w:w="1843" w:type="dxa"/>
            <w:tcBorders>
              <w:top w:val="single" w:sz="4" w:space="0" w:color="5B9BD5" w:themeColor="accent1"/>
              <w:bottom w:val="none" w:sz="0" w:space="0" w:color="auto"/>
            </w:tcBorders>
            <w:shd w:val="clear" w:color="auto" w:fill="DEEAF6" w:themeFill="accent1" w:themeFillTint="33"/>
          </w:tcPr>
          <w:p w14:paraId="1B9F0775" w14:textId="77777777" w:rsidR="0046625D" w:rsidRPr="004620F1" w:rsidRDefault="0046625D" w:rsidP="008006A7">
            <w:pPr>
              <w:jc w:val="both"/>
              <w:cnfStyle w:val="100000000000" w:firstRow="1" w:lastRow="0" w:firstColumn="0" w:lastColumn="0" w:oddVBand="0" w:evenVBand="0" w:oddHBand="0" w:evenHBand="0" w:firstRowFirstColumn="0" w:firstRowLastColumn="0" w:lastRowFirstColumn="0" w:lastRowLastColumn="0"/>
              <w:rPr>
                <w:sz w:val="16"/>
                <w:szCs w:val="16"/>
                <w:lang w:val="en-GB"/>
              </w:rPr>
            </w:pPr>
            <w:r w:rsidRPr="004620F1">
              <w:rPr>
                <w:sz w:val="16"/>
                <w:szCs w:val="16"/>
              </w:rPr>
              <w:t>Benedenstrooms</w:t>
            </w:r>
          </w:p>
        </w:tc>
      </w:tr>
      <w:tr w:rsidR="0046625D" w14:paraId="16601614" w14:textId="77777777" w:rsidTr="008006A7">
        <w:tc>
          <w:tcPr>
            <w:cnfStyle w:val="001000000000" w:firstRow="0" w:lastRow="0" w:firstColumn="1" w:lastColumn="0" w:oddVBand="0" w:evenVBand="0" w:oddHBand="0" w:evenHBand="0" w:firstRowFirstColumn="0" w:firstRowLastColumn="0" w:lastRowFirstColumn="0" w:lastRowLastColumn="0"/>
            <w:tcW w:w="1843" w:type="dxa"/>
            <w:shd w:val="clear" w:color="auto" w:fill="DEEAF6" w:themeFill="accent1" w:themeFillTint="33"/>
          </w:tcPr>
          <w:p w14:paraId="444A8D98" w14:textId="77777777" w:rsidR="0046625D" w:rsidRPr="004620F1" w:rsidRDefault="0046625D" w:rsidP="008006A7">
            <w:pPr>
              <w:jc w:val="both"/>
              <w:rPr>
                <w:b w:val="0"/>
                <w:sz w:val="16"/>
                <w:szCs w:val="16"/>
              </w:rPr>
            </w:pPr>
          </w:p>
        </w:tc>
        <w:tc>
          <w:tcPr>
            <w:tcW w:w="1276" w:type="dxa"/>
            <w:shd w:val="clear" w:color="auto" w:fill="DEEAF6" w:themeFill="accent1" w:themeFillTint="33"/>
          </w:tcPr>
          <w:p w14:paraId="7B26E60B" w14:textId="77777777" w:rsidR="0046625D" w:rsidRPr="004620F1" w:rsidRDefault="0046625D" w:rsidP="008006A7">
            <w:pPr>
              <w:jc w:val="both"/>
              <w:cnfStyle w:val="000000000000" w:firstRow="0" w:lastRow="0" w:firstColumn="0" w:lastColumn="0" w:oddVBand="0" w:evenVBand="0" w:oddHBand="0" w:evenHBand="0" w:firstRowFirstColumn="0" w:firstRowLastColumn="0" w:lastRowFirstColumn="0" w:lastRowLastColumn="0"/>
              <w:rPr>
                <w:sz w:val="16"/>
                <w:szCs w:val="16"/>
              </w:rPr>
            </w:pPr>
          </w:p>
        </w:tc>
        <w:tc>
          <w:tcPr>
            <w:tcW w:w="1513" w:type="dxa"/>
            <w:shd w:val="clear" w:color="auto" w:fill="DEEAF6" w:themeFill="accent1" w:themeFillTint="33"/>
          </w:tcPr>
          <w:p w14:paraId="1E542E6E" w14:textId="77777777" w:rsidR="0046625D" w:rsidRPr="008F539A" w:rsidRDefault="0046625D" w:rsidP="008006A7">
            <w:pPr>
              <w:jc w:val="both"/>
              <w:cnfStyle w:val="000000000000" w:firstRow="0" w:lastRow="0" w:firstColumn="0" w:lastColumn="0" w:oddVBand="0" w:evenVBand="0" w:oddHBand="0" w:evenHBand="0" w:firstRowFirstColumn="0" w:firstRowLastColumn="0" w:lastRowFirstColumn="0" w:lastRowLastColumn="0"/>
              <w:rPr>
                <w:i/>
                <w:sz w:val="16"/>
                <w:szCs w:val="16"/>
              </w:rPr>
            </w:pPr>
            <w:r w:rsidRPr="008F539A">
              <w:rPr>
                <w:i/>
              </w:rPr>
              <w:t>(</w:t>
            </w:r>
            <w:proofErr w:type="spellStart"/>
            <w:r w:rsidRPr="008F539A">
              <w:rPr>
                <w:i/>
              </w:rPr>
              <w:t>rkm</w:t>
            </w:r>
            <w:proofErr w:type="spellEnd"/>
            <w:r w:rsidRPr="008F539A">
              <w:rPr>
                <w:i/>
              </w:rPr>
              <w:t xml:space="preserve"> 70-80)</w:t>
            </w:r>
          </w:p>
        </w:tc>
        <w:tc>
          <w:tcPr>
            <w:tcW w:w="1843" w:type="dxa"/>
            <w:shd w:val="clear" w:color="auto" w:fill="DEEAF6" w:themeFill="accent1" w:themeFillTint="33"/>
          </w:tcPr>
          <w:p w14:paraId="1E86044F" w14:textId="77777777" w:rsidR="0046625D" w:rsidRPr="008F539A" w:rsidRDefault="0046625D" w:rsidP="008006A7">
            <w:pPr>
              <w:jc w:val="both"/>
              <w:cnfStyle w:val="000000000000" w:firstRow="0" w:lastRow="0" w:firstColumn="0" w:lastColumn="0" w:oddVBand="0" w:evenVBand="0" w:oddHBand="0" w:evenHBand="0" w:firstRowFirstColumn="0" w:firstRowLastColumn="0" w:lastRowFirstColumn="0" w:lastRowLastColumn="0"/>
              <w:rPr>
                <w:i/>
                <w:sz w:val="16"/>
                <w:szCs w:val="16"/>
              </w:rPr>
            </w:pPr>
            <w:r w:rsidRPr="008F539A">
              <w:rPr>
                <w:i/>
              </w:rPr>
              <w:t>(</w:t>
            </w:r>
            <w:proofErr w:type="spellStart"/>
            <w:r w:rsidRPr="008F539A">
              <w:rPr>
                <w:i/>
              </w:rPr>
              <w:t>rkm</w:t>
            </w:r>
            <w:proofErr w:type="spellEnd"/>
            <w:r w:rsidRPr="008F539A">
              <w:rPr>
                <w:i/>
              </w:rPr>
              <w:t xml:space="preserve"> 215-225)</w:t>
            </w:r>
          </w:p>
        </w:tc>
      </w:tr>
      <w:tr w:rsidR="0046625D" w:rsidRPr="00173E43" w14:paraId="79E6AFF7" w14:textId="77777777" w:rsidTr="008006A7">
        <w:tc>
          <w:tcPr>
            <w:cnfStyle w:val="001000000000" w:firstRow="0" w:lastRow="0" w:firstColumn="1" w:lastColumn="0" w:oddVBand="0" w:evenVBand="0" w:oddHBand="0" w:evenHBand="0" w:firstRowFirstColumn="0" w:firstRowLastColumn="0" w:lastRowFirstColumn="0" w:lastRowLastColumn="0"/>
            <w:tcW w:w="1843" w:type="dxa"/>
            <w:tcBorders>
              <w:top w:val="single" w:sz="4" w:space="0" w:color="5B9BD5" w:themeColor="accent1"/>
            </w:tcBorders>
            <w:shd w:val="clear" w:color="auto" w:fill="EFF5FB"/>
          </w:tcPr>
          <w:p w14:paraId="7F3BCCC3" w14:textId="77777777" w:rsidR="0046625D" w:rsidRPr="004620F1" w:rsidRDefault="0046625D" w:rsidP="008006A7">
            <w:pPr>
              <w:rPr>
                <w:b w:val="0"/>
                <w:color w:val="auto"/>
                <w:sz w:val="16"/>
                <w:szCs w:val="16"/>
              </w:rPr>
            </w:pPr>
            <w:r w:rsidRPr="004620F1">
              <w:rPr>
                <w:b w:val="0"/>
                <w:color w:val="auto"/>
                <w:sz w:val="16"/>
                <w:szCs w:val="16"/>
              </w:rPr>
              <w:t xml:space="preserve">Gemiddelde </w:t>
            </w:r>
            <w:r w:rsidRPr="001F2648">
              <w:rPr>
                <w:b w:val="0"/>
                <w:i/>
                <w:color w:val="auto"/>
                <w:sz w:val="16"/>
                <w:szCs w:val="16"/>
              </w:rPr>
              <w:t>D</w:t>
            </w:r>
            <w:r w:rsidRPr="001F2648">
              <w:rPr>
                <w:b w:val="0"/>
                <w:i/>
                <w:color w:val="auto"/>
                <w:sz w:val="16"/>
                <w:szCs w:val="16"/>
                <w:vertAlign w:val="subscript"/>
              </w:rPr>
              <w:t>g</w:t>
            </w:r>
            <w:r w:rsidRPr="004620F1">
              <w:rPr>
                <w:b w:val="0"/>
                <w:color w:val="auto"/>
                <w:sz w:val="16"/>
                <w:szCs w:val="16"/>
              </w:rPr>
              <w:t xml:space="preserve"> (mm)</w:t>
            </w:r>
          </w:p>
        </w:tc>
        <w:tc>
          <w:tcPr>
            <w:tcW w:w="1276" w:type="dxa"/>
            <w:tcBorders>
              <w:top w:val="single" w:sz="4" w:space="0" w:color="5B9BD5" w:themeColor="accent1"/>
            </w:tcBorders>
            <w:shd w:val="clear" w:color="auto" w:fill="EFF5FB"/>
          </w:tcPr>
          <w:p w14:paraId="342B4A54" w14:textId="77777777" w:rsidR="0046625D" w:rsidRPr="00467DB2" w:rsidRDefault="0046625D" w:rsidP="008006A7">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sidRPr="00467DB2">
              <w:rPr>
                <w:i/>
                <w:color w:val="auto"/>
                <w:sz w:val="16"/>
                <w:szCs w:val="16"/>
              </w:rPr>
              <w:t>1981-83</w:t>
            </w:r>
          </w:p>
        </w:tc>
        <w:tc>
          <w:tcPr>
            <w:tcW w:w="1513" w:type="dxa"/>
            <w:tcBorders>
              <w:top w:val="single" w:sz="4" w:space="0" w:color="5B9BD5" w:themeColor="accent1"/>
            </w:tcBorders>
            <w:shd w:val="clear" w:color="auto" w:fill="EFF5FB"/>
          </w:tcPr>
          <w:p w14:paraId="7BCF4B29" w14:textId="77777777" w:rsidR="0046625D" w:rsidRPr="00467DB2" w:rsidRDefault="0046625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14,8</w:t>
            </w:r>
          </w:p>
        </w:tc>
        <w:tc>
          <w:tcPr>
            <w:tcW w:w="1843" w:type="dxa"/>
            <w:tcBorders>
              <w:top w:val="single" w:sz="4" w:space="0" w:color="5B9BD5" w:themeColor="accent1"/>
            </w:tcBorders>
            <w:shd w:val="clear" w:color="auto" w:fill="EFF5FB"/>
          </w:tcPr>
          <w:p w14:paraId="5A834B25" w14:textId="77777777" w:rsidR="0046625D" w:rsidRPr="00467DB2" w:rsidRDefault="0046625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0,48</w:t>
            </w:r>
          </w:p>
        </w:tc>
      </w:tr>
      <w:tr w:rsidR="0046625D" w:rsidRPr="00173E43" w14:paraId="2E661137" w14:textId="77777777" w:rsidTr="008006A7">
        <w:tc>
          <w:tcPr>
            <w:cnfStyle w:val="001000000000" w:firstRow="0" w:lastRow="0" w:firstColumn="1" w:lastColumn="0" w:oddVBand="0" w:evenVBand="0" w:oddHBand="0" w:evenHBand="0" w:firstRowFirstColumn="0" w:firstRowLastColumn="0" w:lastRowFirstColumn="0" w:lastRowLastColumn="0"/>
            <w:tcW w:w="1843" w:type="dxa"/>
            <w:tcBorders>
              <w:bottom w:val="single" w:sz="4" w:space="0" w:color="5B9BD5" w:themeColor="accent1"/>
            </w:tcBorders>
            <w:shd w:val="clear" w:color="auto" w:fill="EFF5FB"/>
          </w:tcPr>
          <w:p w14:paraId="21F99BA8" w14:textId="77777777" w:rsidR="0046625D" w:rsidRPr="004620F1" w:rsidRDefault="0046625D" w:rsidP="008006A7">
            <w:pPr>
              <w:jc w:val="both"/>
              <w:rPr>
                <w:b w:val="0"/>
                <w:color w:val="auto"/>
                <w:sz w:val="16"/>
                <w:szCs w:val="16"/>
              </w:rPr>
            </w:pPr>
          </w:p>
        </w:tc>
        <w:tc>
          <w:tcPr>
            <w:tcW w:w="1276" w:type="dxa"/>
            <w:tcBorders>
              <w:bottom w:val="single" w:sz="4" w:space="0" w:color="5B9BD5" w:themeColor="accent1"/>
            </w:tcBorders>
            <w:shd w:val="clear" w:color="auto" w:fill="EFF5FB"/>
          </w:tcPr>
          <w:p w14:paraId="7FD5387F" w14:textId="77777777" w:rsidR="0046625D" w:rsidRPr="00467DB2" w:rsidRDefault="0046625D" w:rsidP="008006A7">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sidRPr="00467DB2">
              <w:rPr>
                <w:i/>
                <w:color w:val="auto"/>
                <w:sz w:val="16"/>
                <w:szCs w:val="16"/>
              </w:rPr>
              <w:t>2020</w:t>
            </w:r>
          </w:p>
        </w:tc>
        <w:tc>
          <w:tcPr>
            <w:tcW w:w="1513" w:type="dxa"/>
            <w:tcBorders>
              <w:bottom w:val="single" w:sz="4" w:space="0" w:color="5B9BD5" w:themeColor="accent1"/>
            </w:tcBorders>
            <w:shd w:val="clear" w:color="auto" w:fill="EFF5FB"/>
          </w:tcPr>
          <w:p w14:paraId="31E55061" w14:textId="77777777" w:rsidR="0046625D" w:rsidRPr="00467DB2" w:rsidRDefault="0046625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24,3</w:t>
            </w:r>
          </w:p>
        </w:tc>
        <w:tc>
          <w:tcPr>
            <w:tcW w:w="1843" w:type="dxa"/>
            <w:tcBorders>
              <w:bottom w:val="single" w:sz="4" w:space="0" w:color="5B9BD5" w:themeColor="accent1"/>
            </w:tcBorders>
            <w:shd w:val="clear" w:color="auto" w:fill="EFF5FB"/>
          </w:tcPr>
          <w:p w14:paraId="454976F9" w14:textId="77777777" w:rsidR="0046625D" w:rsidRPr="00467DB2" w:rsidRDefault="0046625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0,48</w:t>
            </w:r>
          </w:p>
        </w:tc>
      </w:tr>
      <w:tr w:rsidR="0046625D" w14:paraId="571A8D3B" w14:textId="77777777" w:rsidTr="008006A7">
        <w:tc>
          <w:tcPr>
            <w:cnfStyle w:val="001000000000" w:firstRow="0" w:lastRow="0" w:firstColumn="1" w:lastColumn="0" w:oddVBand="0" w:evenVBand="0" w:oddHBand="0" w:evenHBand="0" w:firstRowFirstColumn="0" w:firstRowLastColumn="0" w:lastRowFirstColumn="0" w:lastRowLastColumn="0"/>
            <w:tcW w:w="1843" w:type="dxa"/>
            <w:tcBorders>
              <w:top w:val="single" w:sz="4" w:space="0" w:color="5B9BD5" w:themeColor="accent1"/>
            </w:tcBorders>
            <w:shd w:val="clear" w:color="auto" w:fill="DEEAF6" w:themeFill="accent1" w:themeFillTint="33"/>
          </w:tcPr>
          <w:p w14:paraId="1CAF2DE5" w14:textId="77777777" w:rsidR="0046625D" w:rsidRPr="004620F1" w:rsidRDefault="0046625D" w:rsidP="008006A7">
            <w:pPr>
              <w:jc w:val="both"/>
              <w:rPr>
                <w:b w:val="0"/>
                <w:color w:val="auto"/>
                <w:sz w:val="16"/>
                <w:szCs w:val="16"/>
              </w:rPr>
            </w:pPr>
            <w:r w:rsidRPr="004620F1">
              <w:rPr>
                <w:b w:val="0"/>
                <w:color w:val="auto"/>
                <w:sz w:val="16"/>
                <w:szCs w:val="16"/>
              </w:rPr>
              <w:t xml:space="preserve">Mediaan </w:t>
            </w:r>
            <w:r w:rsidRPr="001F2648">
              <w:rPr>
                <w:b w:val="0"/>
                <w:i/>
                <w:color w:val="auto"/>
                <w:sz w:val="16"/>
                <w:szCs w:val="16"/>
              </w:rPr>
              <w:t>D</w:t>
            </w:r>
            <w:r w:rsidRPr="001F2648">
              <w:rPr>
                <w:b w:val="0"/>
                <w:i/>
                <w:color w:val="auto"/>
                <w:sz w:val="16"/>
                <w:szCs w:val="16"/>
                <w:vertAlign w:val="subscript"/>
              </w:rPr>
              <w:t>50</w:t>
            </w:r>
            <w:r w:rsidRPr="004620F1">
              <w:rPr>
                <w:b w:val="0"/>
                <w:color w:val="auto"/>
                <w:sz w:val="16"/>
                <w:szCs w:val="16"/>
              </w:rPr>
              <w:t xml:space="preserve"> (mm)</w:t>
            </w:r>
          </w:p>
        </w:tc>
        <w:tc>
          <w:tcPr>
            <w:tcW w:w="1276" w:type="dxa"/>
            <w:tcBorders>
              <w:top w:val="single" w:sz="4" w:space="0" w:color="5B9BD5" w:themeColor="accent1"/>
            </w:tcBorders>
            <w:shd w:val="clear" w:color="auto" w:fill="DEEAF6" w:themeFill="accent1" w:themeFillTint="33"/>
          </w:tcPr>
          <w:p w14:paraId="0780658A" w14:textId="77777777" w:rsidR="0046625D" w:rsidRPr="00467DB2" w:rsidRDefault="0046625D" w:rsidP="008006A7">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sidRPr="00467DB2">
              <w:rPr>
                <w:i/>
                <w:color w:val="auto"/>
                <w:sz w:val="16"/>
                <w:szCs w:val="16"/>
              </w:rPr>
              <w:t>1981-83</w:t>
            </w:r>
          </w:p>
        </w:tc>
        <w:tc>
          <w:tcPr>
            <w:tcW w:w="1513" w:type="dxa"/>
            <w:tcBorders>
              <w:top w:val="single" w:sz="4" w:space="0" w:color="5B9BD5" w:themeColor="accent1"/>
            </w:tcBorders>
            <w:shd w:val="clear" w:color="auto" w:fill="DEEAF6" w:themeFill="accent1" w:themeFillTint="33"/>
          </w:tcPr>
          <w:p w14:paraId="63C40D36" w14:textId="77777777" w:rsidR="0046625D" w:rsidRPr="00467DB2" w:rsidRDefault="0046625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34,8</w:t>
            </w:r>
          </w:p>
        </w:tc>
        <w:tc>
          <w:tcPr>
            <w:tcW w:w="1843" w:type="dxa"/>
            <w:tcBorders>
              <w:top w:val="single" w:sz="4" w:space="0" w:color="5B9BD5" w:themeColor="accent1"/>
            </w:tcBorders>
            <w:shd w:val="clear" w:color="auto" w:fill="DEEAF6" w:themeFill="accent1" w:themeFillTint="33"/>
          </w:tcPr>
          <w:p w14:paraId="733BC5A7" w14:textId="77777777" w:rsidR="0046625D" w:rsidRPr="00467DB2" w:rsidRDefault="0046625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0,45</w:t>
            </w:r>
          </w:p>
        </w:tc>
      </w:tr>
      <w:tr w:rsidR="0046625D" w14:paraId="3EFC0D1C" w14:textId="77777777" w:rsidTr="008006A7">
        <w:tc>
          <w:tcPr>
            <w:cnfStyle w:val="001000000000" w:firstRow="0" w:lastRow="0" w:firstColumn="1" w:lastColumn="0" w:oddVBand="0" w:evenVBand="0" w:oddHBand="0" w:evenHBand="0" w:firstRowFirstColumn="0" w:firstRowLastColumn="0" w:lastRowFirstColumn="0" w:lastRowLastColumn="0"/>
            <w:tcW w:w="1843" w:type="dxa"/>
            <w:tcBorders>
              <w:bottom w:val="single" w:sz="4" w:space="0" w:color="5B9BD5" w:themeColor="accent1"/>
            </w:tcBorders>
            <w:shd w:val="clear" w:color="auto" w:fill="DEEAF6" w:themeFill="accent1" w:themeFillTint="33"/>
          </w:tcPr>
          <w:p w14:paraId="30A8EA20" w14:textId="77777777" w:rsidR="0046625D" w:rsidRPr="004620F1" w:rsidRDefault="0046625D" w:rsidP="008006A7">
            <w:pPr>
              <w:jc w:val="both"/>
              <w:rPr>
                <w:b w:val="0"/>
                <w:color w:val="auto"/>
                <w:sz w:val="16"/>
                <w:szCs w:val="16"/>
              </w:rPr>
            </w:pPr>
          </w:p>
        </w:tc>
        <w:tc>
          <w:tcPr>
            <w:tcW w:w="1276" w:type="dxa"/>
            <w:tcBorders>
              <w:bottom w:val="single" w:sz="4" w:space="0" w:color="5B9BD5" w:themeColor="accent1"/>
            </w:tcBorders>
            <w:shd w:val="clear" w:color="auto" w:fill="DEEAF6" w:themeFill="accent1" w:themeFillTint="33"/>
          </w:tcPr>
          <w:p w14:paraId="5B2A915C" w14:textId="77777777" w:rsidR="0046625D" w:rsidRPr="00467DB2" w:rsidRDefault="0046625D" w:rsidP="008006A7">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sidRPr="00467DB2">
              <w:rPr>
                <w:i/>
                <w:color w:val="auto"/>
                <w:sz w:val="16"/>
                <w:szCs w:val="16"/>
              </w:rPr>
              <w:t>2020</w:t>
            </w:r>
          </w:p>
        </w:tc>
        <w:tc>
          <w:tcPr>
            <w:tcW w:w="1513" w:type="dxa"/>
            <w:tcBorders>
              <w:bottom w:val="single" w:sz="4" w:space="0" w:color="5B9BD5" w:themeColor="accent1"/>
            </w:tcBorders>
            <w:shd w:val="clear" w:color="auto" w:fill="DEEAF6" w:themeFill="accent1" w:themeFillTint="33"/>
          </w:tcPr>
          <w:p w14:paraId="0B17580F" w14:textId="77777777" w:rsidR="0046625D" w:rsidRPr="00467DB2" w:rsidRDefault="0046625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36,1</w:t>
            </w:r>
          </w:p>
        </w:tc>
        <w:tc>
          <w:tcPr>
            <w:tcW w:w="1843" w:type="dxa"/>
            <w:tcBorders>
              <w:bottom w:val="single" w:sz="4" w:space="0" w:color="5B9BD5" w:themeColor="accent1"/>
            </w:tcBorders>
            <w:shd w:val="clear" w:color="auto" w:fill="DEEAF6" w:themeFill="accent1" w:themeFillTint="33"/>
          </w:tcPr>
          <w:p w14:paraId="1999DE91" w14:textId="77777777" w:rsidR="0046625D" w:rsidRPr="00467DB2" w:rsidRDefault="0046625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0,40</w:t>
            </w:r>
          </w:p>
        </w:tc>
      </w:tr>
      <w:tr w:rsidR="0046625D" w14:paraId="4F7CAFE7" w14:textId="77777777" w:rsidTr="008006A7">
        <w:tc>
          <w:tcPr>
            <w:cnfStyle w:val="001000000000" w:firstRow="0" w:lastRow="0" w:firstColumn="1" w:lastColumn="0" w:oddVBand="0" w:evenVBand="0" w:oddHBand="0" w:evenHBand="0" w:firstRowFirstColumn="0" w:firstRowLastColumn="0" w:lastRowFirstColumn="0" w:lastRowLastColumn="0"/>
            <w:tcW w:w="1843" w:type="dxa"/>
            <w:tcBorders>
              <w:top w:val="single" w:sz="4" w:space="0" w:color="5B9BD5" w:themeColor="accent1"/>
            </w:tcBorders>
            <w:shd w:val="clear" w:color="auto" w:fill="EFF5FB"/>
          </w:tcPr>
          <w:p w14:paraId="668FB9FF" w14:textId="77777777" w:rsidR="0046625D" w:rsidRPr="004620F1" w:rsidRDefault="0046625D" w:rsidP="008006A7">
            <w:pPr>
              <w:jc w:val="both"/>
              <w:rPr>
                <w:b w:val="0"/>
                <w:color w:val="auto"/>
                <w:sz w:val="16"/>
                <w:szCs w:val="16"/>
              </w:rPr>
            </w:pPr>
            <w:r w:rsidRPr="001F2648">
              <w:rPr>
                <w:b w:val="0"/>
                <w:i/>
                <w:color w:val="auto"/>
                <w:sz w:val="16"/>
                <w:szCs w:val="16"/>
              </w:rPr>
              <w:t>D</w:t>
            </w:r>
            <w:r w:rsidRPr="001F2648">
              <w:rPr>
                <w:b w:val="0"/>
                <w:i/>
                <w:color w:val="auto"/>
                <w:sz w:val="16"/>
                <w:szCs w:val="16"/>
                <w:vertAlign w:val="subscript"/>
              </w:rPr>
              <w:t>90</w:t>
            </w:r>
            <w:r w:rsidRPr="004620F1">
              <w:rPr>
                <w:b w:val="0"/>
                <w:color w:val="auto"/>
                <w:sz w:val="16"/>
                <w:szCs w:val="16"/>
              </w:rPr>
              <w:t xml:space="preserve"> (mm)</w:t>
            </w:r>
          </w:p>
        </w:tc>
        <w:tc>
          <w:tcPr>
            <w:tcW w:w="1276" w:type="dxa"/>
            <w:tcBorders>
              <w:top w:val="single" w:sz="4" w:space="0" w:color="5B9BD5" w:themeColor="accent1"/>
            </w:tcBorders>
            <w:shd w:val="clear" w:color="auto" w:fill="EFF5FB"/>
          </w:tcPr>
          <w:p w14:paraId="32DF48C6" w14:textId="77777777" w:rsidR="0046625D" w:rsidRPr="00467DB2" w:rsidRDefault="0046625D" w:rsidP="008006A7">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sidRPr="00467DB2">
              <w:rPr>
                <w:i/>
                <w:color w:val="auto"/>
                <w:sz w:val="16"/>
                <w:szCs w:val="16"/>
              </w:rPr>
              <w:t>1981-83</w:t>
            </w:r>
          </w:p>
        </w:tc>
        <w:tc>
          <w:tcPr>
            <w:tcW w:w="1513" w:type="dxa"/>
            <w:tcBorders>
              <w:top w:val="single" w:sz="4" w:space="0" w:color="5B9BD5" w:themeColor="accent1"/>
            </w:tcBorders>
            <w:shd w:val="clear" w:color="auto" w:fill="EFF5FB"/>
          </w:tcPr>
          <w:p w14:paraId="3AF7A54D" w14:textId="77777777" w:rsidR="0046625D" w:rsidRPr="00467DB2" w:rsidRDefault="0046625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96,4</w:t>
            </w:r>
          </w:p>
        </w:tc>
        <w:tc>
          <w:tcPr>
            <w:tcW w:w="1843" w:type="dxa"/>
            <w:tcBorders>
              <w:top w:val="single" w:sz="4" w:space="0" w:color="5B9BD5" w:themeColor="accent1"/>
            </w:tcBorders>
            <w:shd w:val="clear" w:color="auto" w:fill="EFF5FB"/>
          </w:tcPr>
          <w:p w14:paraId="498D5EDA" w14:textId="77777777" w:rsidR="0046625D" w:rsidRPr="00467DB2" w:rsidRDefault="0046625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0,85</w:t>
            </w:r>
          </w:p>
        </w:tc>
      </w:tr>
      <w:tr w:rsidR="0046625D" w14:paraId="4902B909" w14:textId="77777777" w:rsidTr="008006A7">
        <w:tc>
          <w:tcPr>
            <w:cnfStyle w:val="001000000000" w:firstRow="0" w:lastRow="0" w:firstColumn="1" w:lastColumn="0" w:oddVBand="0" w:evenVBand="0" w:oddHBand="0" w:evenHBand="0" w:firstRowFirstColumn="0" w:firstRowLastColumn="0" w:lastRowFirstColumn="0" w:lastRowLastColumn="0"/>
            <w:tcW w:w="1843" w:type="dxa"/>
            <w:tcBorders>
              <w:bottom w:val="single" w:sz="4" w:space="0" w:color="5B9BD5" w:themeColor="accent1"/>
            </w:tcBorders>
            <w:shd w:val="clear" w:color="auto" w:fill="EFF5FB"/>
          </w:tcPr>
          <w:p w14:paraId="7D752188" w14:textId="77777777" w:rsidR="0046625D" w:rsidRPr="004620F1" w:rsidRDefault="0046625D" w:rsidP="008006A7">
            <w:pPr>
              <w:jc w:val="both"/>
              <w:rPr>
                <w:b w:val="0"/>
                <w:color w:val="auto"/>
                <w:sz w:val="16"/>
                <w:szCs w:val="16"/>
              </w:rPr>
            </w:pPr>
          </w:p>
        </w:tc>
        <w:tc>
          <w:tcPr>
            <w:tcW w:w="1276" w:type="dxa"/>
            <w:tcBorders>
              <w:bottom w:val="single" w:sz="4" w:space="0" w:color="5B9BD5" w:themeColor="accent1"/>
            </w:tcBorders>
            <w:shd w:val="clear" w:color="auto" w:fill="EFF5FB"/>
          </w:tcPr>
          <w:p w14:paraId="11945ED6" w14:textId="77777777" w:rsidR="0046625D" w:rsidRPr="00467DB2" w:rsidRDefault="0046625D" w:rsidP="008006A7">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sidRPr="00467DB2">
              <w:rPr>
                <w:i/>
                <w:color w:val="auto"/>
                <w:sz w:val="16"/>
                <w:szCs w:val="16"/>
              </w:rPr>
              <w:t>2020</w:t>
            </w:r>
          </w:p>
        </w:tc>
        <w:tc>
          <w:tcPr>
            <w:tcW w:w="1513" w:type="dxa"/>
            <w:tcBorders>
              <w:bottom w:val="single" w:sz="4" w:space="0" w:color="5B9BD5" w:themeColor="accent1"/>
            </w:tcBorders>
            <w:shd w:val="clear" w:color="auto" w:fill="EFF5FB"/>
          </w:tcPr>
          <w:p w14:paraId="0406F81C" w14:textId="77777777" w:rsidR="0046625D" w:rsidRPr="00467DB2" w:rsidRDefault="0046625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89,8</w:t>
            </w:r>
          </w:p>
        </w:tc>
        <w:tc>
          <w:tcPr>
            <w:tcW w:w="1843" w:type="dxa"/>
            <w:tcBorders>
              <w:bottom w:val="single" w:sz="4" w:space="0" w:color="5B9BD5" w:themeColor="accent1"/>
            </w:tcBorders>
            <w:shd w:val="clear" w:color="auto" w:fill="EFF5FB"/>
          </w:tcPr>
          <w:p w14:paraId="1A68FEC6" w14:textId="77777777" w:rsidR="0046625D" w:rsidRPr="00467DB2" w:rsidRDefault="0046625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1,19</w:t>
            </w:r>
          </w:p>
        </w:tc>
      </w:tr>
      <w:tr w:rsidR="0046625D" w14:paraId="539FEFC6" w14:textId="77777777" w:rsidTr="008006A7">
        <w:tc>
          <w:tcPr>
            <w:cnfStyle w:val="001000000000" w:firstRow="0" w:lastRow="0" w:firstColumn="1" w:lastColumn="0" w:oddVBand="0" w:evenVBand="0" w:oddHBand="0" w:evenHBand="0" w:firstRowFirstColumn="0" w:firstRowLastColumn="0" w:lastRowFirstColumn="0" w:lastRowLastColumn="0"/>
            <w:tcW w:w="1843" w:type="dxa"/>
            <w:tcBorders>
              <w:top w:val="single" w:sz="4" w:space="0" w:color="5B9BD5" w:themeColor="accent1"/>
            </w:tcBorders>
            <w:shd w:val="clear" w:color="auto" w:fill="DEEAF6" w:themeFill="accent1" w:themeFillTint="33"/>
          </w:tcPr>
          <w:p w14:paraId="08817693" w14:textId="77777777" w:rsidR="0046625D" w:rsidRPr="004620F1" w:rsidRDefault="0046625D" w:rsidP="008006A7">
            <w:pPr>
              <w:jc w:val="both"/>
              <w:rPr>
                <w:b w:val="0"/>
                <w:color w:val="auto"/>
                <w:sz w:val="16"/>
                <w:szCs w:val="16"/>
              </w:rPr>
            </w:pPr>
            <w:r w:rsidRPr="004620F1">
              <w:rPr>
                <w:b w:val="0"/>
                <w:color w:val="auto"/>
                <w:sz w:val="16"/>
                <w:szCs w:val="16"/>
              </w:rPr>
              <w:t>Lutum/</w:t>
            </w:r>
            <w:proofErr w:type="spellStart"/>
            <w:r w:rsidRPr="004620F1">
              <w:rPr>
                <w:b w:val="0"/>
                <w:color w:val="auto"/>
                <w:sz w:val="16"/>
                <w:szCs w:val="16"/>
              </w:rPr>
              <w:t>siltgehalte</w:t>
            </w:r>
            <w:proofErr w:type="spellEnd"/>
            <w:r w:rsidRPr="004620F1">
              <w:rPr>
                <w:b w:val="0"/>
                <w:color w:val="auto"/>
                <w:sz w:val="16"/>
                <w:szCs w:val="16"/>
              </w:rPr>
              <w:t xml:space="preserve"> (-)</w:t>
            </w:r>
          </w:p>
        </w:tc>
        <w:tc>
          <w:tcPr>
            <w:tcW w:w="1276" w:type="dxa"/>
            <w:tcBorders>
              <w:top w:val="single" w:sz="4" w:space="0" w:color="5B9BD5" w:themeColor="accent1"/>
            </w:tcBorders>
            <w:shd w:val="clear" w:color="auto" w:fill="DEEAF6" w:themeFill="accent1" w:themeFillTint="33"/>
          </w:tcPr>
          <w:p w14:paraId="69AE92E2" w14:textId="77777777" w:rsidR="0046625D" w:rsidRPr="00467DB2" w:rsidRDefault="0046625D" w:rsidP="008006A7">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sidRPr="00467DB2">
              <w:rPr>
                <w:i/>
                <w:color w:val="auto"/>
                <w:sz w:val="16"/>
                <w:szCs w:val="16"/>
              </w:rPr>
              <w:t>1981-83</w:t>
            </w:r>
          </w:p>
        </w:tc>
        <w:tc>
          <w:tcPr>
            <w:tcW w:w="1513" w:type="dxa"/>
            <w:tcBorders>
              <w:top w:val="single" w:sz="4" w:space="0" w:color="5B9BD5" w:themeColor="accent1"/>
            </w:tcBorders>
            <w:shd w:val="clear" w:color="auto" w:fill="DEEAF6" w:themeFill="accent1" w:themeFillTint="33"/>
          </w:tcPr>
          <w:p w14:paraId="6945CBC1" w14:textId="77777777" w:rsidR="0046625D" w:rsidRPr="00467DB2" w:rsidRDefault="0046625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0,02</w:t>
            </w:r>
          </w:p>
        </w:tc>
        <w:tc>
          <w:tcPr>
            <w:tcW w:w="1843" w:type="dxa"/>
            <w:tcBorders>
              <w:top w:val="single" w:sz="4" w:space="0" w:color="5B9BD5" w:themeColor="accent1"/>
            </w:tcBorders>
            <w:shd w:val="clear" w:color="auto" w:fill="DEEAF6" w:themeFill="accent1" w:themeFillTint="33"/>
          </w:tcPr>
          <w:p w14:paraId="35A69B48" w14:textId="77777777" w:rsidR="0046625D" w:rsidRPr="00467DB2" w:rsidRDefault="0046625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0,00</w:t>
            </w:r>
          </w:p>
        </w:tc>
      </w:tr>
      <w:tr w:rsidR="0046625D" w:rsidRPr="00173E43" w14:paraId="7E07F219" w14:textId="77777777" w:rsidTr="008006A7">
        <w:tc>
          <w:tcPr>
            <w:cnfStyle w:val="001000000000" w:firstRow="0" w:lastRow="0" w:firstColumn="1" w:lastColumn="0" w:oddVBand="0" w:evenVBand="0" w:oddHBand="0" w:evenHBand="0" w:firstRowFirstColumn="0" w:firstRowLastColumn="0" w:lastRowFirstColumn="0" w:lastRowLastColumn="0"/>
            <w:tcW w:w="1843" w:type="dxa"/>
            <w:tcBorders>
              <w:bottom w:val="single" w:sz="4" w:space="0" w:color="5B9BD5" w:themeColor="accent1"/>
            </w:tcBorders>
            <w:shd w:val="clear" w:color="auto" w:fill="DEEAF6" w:themeFill="accent1" w:themeFillTint="33"/>
          </w:tcPr>
          <w:p w14:paraId="39BE57DF" w14:textId="77777777" w:rsidR="0046625D" w:rsidRPr="004620F1" w:rsidRDefault="0046625D" w:rsidP="008006A7">
            <w:pPr>
              <w:jc w:val="both"/>
              <w:rPr>
                <w:b w:val="0"/>
                <w:color w:val="auto"/>
                <w:sz w:val="16"/>
                <w:szCs w:val="16"/>
              </w:rPr>
            </w:pPr>
          </w:p>
        </w:tc>
        <w:tc>
          <w:tcPr>
            <w:tcW w:w="1276" w:type="dxa"/>
            <w:tcBorders>
              <w:bottom w:val="single" w:sz="4" w:space="0" w:color="5B9BD5" w:themeColor="accent1"/>
            </w:tcBorders>
            <w:shd w:val="clear" w:color="auto" w:fill="DEEAF6" w:themeFill="accent1" w:themeFillTint="33"/>
          </w:tcPr>
          <w:p w14:paraId="563DD0CA" w14:textId="77777777" w:rsidR="0046625D" w:rsidRPr="00467DB2" w:rsidRDefault="0046625D" w:rsidP="008006A7">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sidRPr="00467DB2">
              <w:rPr>
                <w:i/>
                <w:color w:val="auto"/>
                <w:sz w:val="16"/>
                <w:szCs w:val="16"/>
              </w:rPr>
              <w:t>2020</w:t>
            </w:r>
          </w:p>
        </w:tc>
        <w:tc>
          <w:tcPr>
            <w:tcW w:w="1513" w:type="dxa"/>
            <w:tcBorders>
              <w:bottom w:val="single" w:sz="4" w:space="0" w:color="5B9BD5" w:themeColor="accent1"/>
            </w:tcBorders>
            <w:shd w:val="clear" w:color="auto" w:fill="DEEAF6" w:themeFill="accent1" w:themeFillTint="33"/>
          </w:tcPr>
          <w:p w14:paraId="1C7FB9DD" w14:textId="77777777" w:rsidR="0046625D" w:rsidRPr="00467DB2" w:rsidRDefault="0046625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0,02</w:t>
            </w:r>
          </w:p>
        </w:tc>
        <w:tc>
          <w:tcPr>
            <w:tcW w:w="1843" w:type="dxa"/>
            <w:tcBorders>
              <w:bottom w:val="single" w:sz="4" w:space="0" w:color="5B9BD5" w:themeColor="accent1"/>
            </w:tcBorders>
            <w:shd w:val="clear" w:color="auto" w:fill="DEEAF6" w:themeFill="accent1" w:themeFillTint="33"/>
          </w:tcPr>
          <w:p w14:paraId="6B0A1D03" w14:textId="77777777" w:rsidR="0046625D" w:rsidRPr="00467DB2" w:rsidRDefault="0046625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0,01</w:t>
            </w:r>
          </w:p>
        </w:tc>
      </w:tr>
      <w:tr w:rsidR="0046625D" w:rsidRPr="00173E43" w14:paraId="019B36BD" w14:textId="77777777" w:rsidTr="008006A7">
        <w:tc>
          <w:tcPr>
            <w:cnfStyle w:val="001000000000" w:firstRow="0" w:lastRow="0" w:firstColumn="1" w:lastColumn="0" w:oddVBand="0" w:evenVBand="0" w:oddHBand="0" w:evenHBand="0" w:firstRowFirstColumn="0" w:firstRowLastColumn="0" w:lastRowFirstColumn="0" w:lastRowLastColumn="0"/>
            <w:tcW w:w="1843" w:type="dxa"/>
            <w:tcBorders>
              <w:top w:val="single" w:sz="4" w:space="0" w:color="5B9BD5" w:themeColor="accent1"/>
            </w:tcBorders>
            <w:shd w:val="clear" w:color="auto" w:fill="EFF5FB"/>
          </w:tcPr>
          <w:p w14:paraId="11DFAC96" w14:textId="77777777" w:rsidR="0046625D" w:rsidRPr="004620F1" w:rsidRDefault="0046625D" w:rsidP="008006A7">
            <w:pPr>
              <w:jc w:val="both"/>
              <w:rPr>
                <w:b w:val="0"/>
                <w:color w:val="auto"/>
                <w:sz w:val="16"/>
                <w:szCs w:val="16"/>
              </w:rPr>
            </w:pPr>
            <w:r w:rsidRPr="004620F1">
              <w:rPr>
                <w:b w:val="0"/>
                <w:color w:val="auto"/>
                <w:sz w:val="16"/>
                <w:szCs w:val="16"/>
              </w:rPr>
              <w:t>Zandgehalte (-)</w:t>
            </w:r>
          </w:p>
        </w:tc>
        <w:tc>
          <w:tcPr>
            <w:tcW w:w="1276" w:type="dxa"/>
            <w:tcBorders>
              <w:top w:val="single" w:sz="4" w:space="0" w:color="5B9BD5" w:themeColor="accent1"/>
            </w:tcBorders>
            <w:shd w:val="clear" w:color="auto" w:fill="EFF5FB"/>
          </w:tcPr>
          <w:p w14:paraId="4CECA193" w14:textId="77777777" w:rsidR="0046625D" w:rsidRPr="00467DB2" w:rsidRDefault="0046625D" w:rsidP="008006A7">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sidRPr="00467DB2">
              <w:rPr>
                <w:i/>
                <w:color w:val="auto"/>
                <w:sz w:val="16"/>
                <w:szCs w:val="16"/>
              </w:rPr>
              <w:t>1981-83</w:t>
            </w:r>
          </w:p>
        </w:tc>
        <w:tc>
          <w:tcPr>
            <w:tcW w:w="1513" w:type="dxa"/>
            <w:tcBorders>
              <w:top w:val="single" w:sz="4" w:space="0" w:color="5B9BD5" w:themeColor="accent1"/>
            </w:tcBorders>
            <w:shd w:val="clear" w:color="auto" w:fill="EFF5FB"/>
          </w:tcPr>
          <w:p w14:paraId="2CFF6F40" w14:textId="77777777" w:rsidR="0046625D" w:rsidRPr="00467DB2" w:rsidRDefault="0046625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0,20</w:t>
            </w:r>
          </w:p>
        </w:tc>
        <w:tc>
          <w:tcPr>
            <w:tcW w:w="1843" w:type="dxa"/>
            <w:tcBorders>
              <w:top w:val="single" w:sz="4" w:space="0" w:color="5B9BD5" w:themeColor="accent1"/>
            </w:tcBorders>
            <w:shd w:val="clear" w:color="auto" w:fill="EFF5FB"/>
          </w:tcPr>
          <w:p w14:paraId="5E5BC4D6" w14:textId="77777777" w:rsidR="0046625D" w:rsidRPr="00467DB2" w:rsidRDefault="0046625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0,97</w:t>
            </w:r>
          </w:p>
        </w:tc>
      </w:tr>
      <w:tr w:rsidR="0046625D" w:rsidRPr="00173E43" w14:paraId="5CF3A94E" w14:textId="77777777" w:rsidTr="008006A7">
        <w:tc>
          <w:tcPr>
            <w:cnfStyle w:val="001000000000" w:firstRow="0" w:lastRow="0" w:firstColumn="1" w:lastColumn="0" w:oddVBand="0" w:evenVBand="0" w:oddHBand="0" w:evenHBand="0" w:firstRowFirstColumn="0" w:firstRowLastColumn="0" w:lastRowFirstColumn="0" w:lastRowLastColumn="0"/>
            <w:tcW w:w="1843" w:type="dxa"/>
            <w:tcBorders>
              <w:bottom w:val="single" w:sz="4" w:space="0" w:color="5B9BD5" w:themeColor="accent1"/>
            </w:tcBorders>
            <w:shd w:val="clear" w:color="auto" w:fill="EFF5FB"/>
          </w:tcPr>
          <w:p w14:paraId="3A8FA0D7" w14:textId="77777777" w:rsidR="0046625D" w:rsidRPr="004620F1" w:rsidRDefault="0046625D" w:rsidP="008006A7">
            <w:pPr>
              <w:jc w:val="both"/>
              <w:rPr>
                <w:b w:val="0"/>
                <w:color w:val="auto"/>
                <w:sz w:val="16"/>
                <w:szCs w:val="16"/>
              </w:rPr>
            </w:pPr>
          </w:p>
        </w:tc>
        <w:tc>
          <w:tcPr>
            <w:tcW w:w="1276" w:type="dxa"/>
            <w:tcBorders>
              <w:bottom w:val="single" w:sz="4" w:space="0" w:color="5B9BD5" w:themeColor="accent1"/>
            </w:tcBorders>
            <w:shd w:val="clear" w:color="auto" w:fill="EFF5FB"/>
          </w:tcPr>
          <w:p w14:paraId="331A2A14" w14:textId="77777777" w:rsidR="0046625D" w:rsidRPr="00467DB2" w:rsidRDefault="0046625D" w:rsidP="008006A7">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sidRPr="00467DB2">
              <w:rPr>
                <w:i/>
                <w:color w:val="auto"/>
                <w:sz w:val="16"/>
                <w:szCs w:val="16"/>
              </w:rPr>
              <w:t>2020</w:t>
            </w:r>
          </w:p>
        </w:tc>
        <w:tc>
          <w:tcPr>
            <w:tcW w:w="1513" w:type="dxa"/>
            <w:tcBorders>
              <w:bottom w:val="single" w:sz="4" w:space="0" w:color="5B9BD5" w:themeColor="accent1"/>
            </w:tcBorders>
            <w:shd w:val="clear" w:color="auto" w:fill="EFF5FB"/>
          </w:tcPr>
          <w:p w14:paraId="0DCD1BA2" w14:textId="77777777" w:rsidR="0046625D" w:rsidRPr="00467DB2" w:rsidRDefault="0046625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0,05</w:t>
            </w:r>
          </w:p>
        </w:tc>
        <w:tc>
          <w:tcPr>
            <w:tcW w:w="1843" w:type="dxa"/>
            <w:tcBorders>
              <w:bottom w:val="single" w:sz="4" w:space="0" w:color="5B9BD5" w:themeColor="accent1"/>
            </w:tcBorders>
            <w:shd w:val="clear" w:color="auto" w:fill="EFF5FB"/>
          </w:tcPr>
          <w:p w14:paraId="10A9CB94" w14:textId="77777777" w:rsidR="0046625D" w:rsidRPr="00467DB2" w:rsidRDefault="0046625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0,92</w:t>
            </w:r>
          </w:p>
        </w:tc>
      </w:tr>
      <w:tr w:rsidR="0046625D" w:rsidRPr="00173E43" w14:paraId="350E7615" w14:textId="77777777" w:rsidTr="008006A7">
        <w:tc>
          <w:tcPr>
            <w:cnfStyle w:val="001000000000" w:firstRow="0" w:lastRow="0" w:firstColumn="1" w:lastColumn="0" w:oddVBand="0" w:evenVBand="0" w:oddHBand="0" w:evenHBand="0" w:firstRowFirstColumn="0" w:firstRowLastColumn="0" w:lastRowFirstColumn="0" w:lastRowLastColumn="0"/>
            <w:tcW w:w="1843" w:type="dxa"/>
            <w:tcBorders>
              <w:top w:val="single" w:sz="4" w:space="0" w:color="5B9BD5" w:themeColor="accent1"/>
            </w:tcBorders>
            <w:shd w:val="clear" w:color="auto" w:fill="DEEAF6" w:themeFill="accent1" w:themeFillTint="33"/>
          </w:tcPr>
          <w:p w14:paraId="0AB30C8D" w14:textId="77777777" w:rsidR="0046625D" w:rsidRPr="004620F1" w:rsidRDefault="0046625D" w:rsidP="008006A7">
            <w:pPr>
              <w:jc w:val="both"/>
              <w:rPr>
                <w:b w:val="0"/>
                <w:color w:val="auto"/>
                <w:sz w:val="16"/>
                <w:szCs w:val="16"/>
              </w:rPr>
            </w:pPr>
            <w:r w:rsidRPr="004620F1">
              <w:rPr>
                <w:b w:val="0"/>
                <w:color w:val="auto"/>
                <w:sz w:val="16"/>
                <w:szCs w:val="16"/>
              </w:rPr>
              <w:t>Grindgehalte (-)</w:t>
            </w:r>
          </w:p>
        </w:tc>
        <w:tc>
          <w:tcPr>
            <w:tcW w:w="1276" w:type="dxa"/>
            <w:tcBorders>
              <w:top w:val="single" w:sz="4" w:space="0" w:color="5B9BD5" w:themeColor="accent1"/>
            </w:tcBorders>
            <w:shd w:val="clear" w:color="auto" w:fill="DEEAF6" w:themeFill="accent1" w:themeFillTint="33"/>
          </w:tcPr>
          <w:p w14:paraId="11F53054" w14:textId="77777777" w:rsidR="0046625D" w:rsidRPr="00467DB2" w:rsidRDefault="0046625D" w:rsidP="008006A7">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sidRPr="00467DB2">
              <w:rPr>
                <w:i/>
                <w:color w:val="auto"/>
                <w:sz w:val="16"/>
                <w:szCs w:val="16"/>
              </w:rPr>
              <w:t>1981-83</w:t>
            </w:r>
          </w:p>
        </w:tc>
        <w:tc>
          <w:tcPr>
            <w:tcW w:w="1513" w:type="dxa"/>
            <w:tcBorders>
              <w:top w:val="single" w:sz="4" w:space="0" w:color="5B9BD5" w:themeColor="accent1"/>
            </w:tcBorders>
            <w:shd w:val="clear" w:color="auto" w:fill="DEEAF6" w:themeFill="accent1" w:themeFillTint="33"/>
          </w:tcPr>
          <w:p w14:paraId="064BB55A" w14:textId="77777777" w:rsidR="0046625D" w:rsidRPr="00467DB2" w:rsidRDefault="0046625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0,52</w:t>
            </w:r>
          </w:p>
        </w:tc>
        <w:tc>
          <w:tcPr>
            <w:tcW w:w="1843" w:type="dxa"/>
            <w:tcBorders>
              <w:top w:val="single" w:sz="4" w:space="0" w:color="5B9BD5" w:themeColor="accent1"/>
            </w:tcBorders>
            <w:shd w:val="clear" w:color="auto" w:fill="DEEAF6" w:themeFill="accent1" w:themeFillTint="33"/>
          </w:tcPr>
          <w:p w14:paraId="2178DEF7" w14:textId="77777777" w:rsidR="0046625D" w:rsidRPr="00467DB2" w:rsidRDefault="0046625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0,03</w:t>
            </w:r>
          </w:p>
        </w:tc>
      </w:tr>
      <w:tr w:rsidR="0046625D" w:rsidRPr="00173E43" w14:paraId="3BBFF003" w14:textId="77777777" w:rsidTr="008006A7">
        <w:tc>
          <w:tcPr>
            <w:cnfStyle w:val="001000000000" w:firstRow="0" w:lastRow="0" w:firstColumn="1" w:lastColumn="0" w:oddVBand="0" w:evenVBand="0" w:oddHBand="0" w:evenHBand="0" w:firstRowFirstColumn="0" w:firstRowLastColumn="0" w:lastRowFirstColumn="0" w:lastRowLastColumn="0"/>
            <w:tcW w:w="1843" w:type="dxa"/>
            <w:tcBorders>
              <w:bottom w:val="single" w:sz="4" w:space="0" w:color="5B9BD5" w:themeColor="accent1"/>
            </w:tcBorders>
            <w:shd w:val="clear" w:color="auto" w:fill="DEEAF6" w:themeFill="accent1" w:themeFillTint="33"/>
          </w:tcPr>
          <w:p w14:paraId="06D4E0FE" w14:textId="77777777" w:rsidR="0046625D" w:rsidRPr="004620F1" w:rsidRDefault="0046625D" w:rsidP="008006A7">
            <w:pPr>
              <w:jc w:val="both"/>
              <w:rPr>
                <w:b w:val="0"/>
                <w:color w:val="auto"/>
                <w:sz w:val="16"/>
                <w:szCs w:val="16"/>
              </w:rPr>
            </w:pPr>
          </w:p>
        </w:tc>
        <w:tc>
          <w:tcPr>
            <w:tcW w:w="1276" w:type="dxa"/>
            <w:tcBorders>
              <w:bottom w:val="single" w:sz="4" w:space="0" w:color="5B9BD5" w:themeColor="accent1"/>
            </w:tcBorders>
            <w:shd w:val="clear" w:color="auto" w:fill="DEEAF6" w:themeFill="accent1" w:themeFillTint="33"/>
          </w:tcPr>
          <w:p w14:paraId="2FC83030" w14:textId="77777777" w:rsidR="0046625D" w:rsidRPr="00467DB2" w:rsidRDefault="0046625D" w:rsidP="008006A7">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sidRPr="00467DB2">
              <w:rPr>
                <w:i/>
                <w:color w:val="auto"/>
                <w:sz w:val="16"/>
                <w:szCs w:val="16"/>
              </w:rPr>
              <w:t>2020</w:t>
            </w:r>
          </w:p>
        </w:tc>
        <w:tc>
          <w:tcPr>
            <w:tcW w:w="1513" w:type="dxa"/>
            <w:tcBorders>
              <w:bottom w:val="single" w:sz="4" w:space="0" w:color="5B9BD5" w:themeColor="accent1"/>
            </w:tcBorders>
            <w:shd w:val="clear" w:color="auto" w:fill="DEEAF6" w:themeFill="accent1" w:themeFillTint="33"/>
          </w:tcPr>
          <w:p w14:paraId="2DED78F5" w14:textId="77777777" w:rsidR="0046625D" w:rsidRPr="00467DB2" w:rsidRDefault="0046625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0,70</w:t>
            </w:r>
          </w:p>
        </w:tc>
        <w:tc>
          <w:tcPr>
            <w:tcW w:w="1843" w:type="dxa"/>
            <w:tcBorders>
              <w:bottom w:val="single" w:sz="4" w:space="0" w:color="5B9BD5" w:themeColor="accent1"/>
            </w:tcBorders>
            <w:shd w:val="clear" w:color="auto" w:fill="DEEAF6" w:themeFill="accent1" w:themeFillTint="33"/>
          </w:tcPr>
          <w:p w14:paraId="0A46087A" w14:textId="77777777" w:rsidR="0046625D" w:rsidRPr="00467DB2" w:rsidRDefault="0046625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0,07</w:t>
            </w:r>
          </w:p>
        </w:tc>
      </w:tr>
      <w:tr w:rsidR="0046625D" w:rsidRPr="00173E43" w14:paraId="5310429D" w14:textId="77777777" w:rsidTr="008006A7">
        <w:tc>
          <w:tcPr>
            <w:cnfStyle w:val="001000000000" w:firstRow="0" w:lastRow="0" w:firstColumn="1" w:lastColumn="0" w:oddVBand="0" w:evenVBand="0" w:oddHBand="0" w:evenHBand="0" w:firstRowFirstColumn="0" w:firstRowLastColumn="0" w:lastRowFirstColumn="0" w:lastRowLastColumn="0"/>
            <w:tcW w:w="1843" w:type="dxa"/>
            <w:tcBorders>
              <w:top w:val="single" w:sz="4" w:space="0" w:color="5B9BD5" w:themeColor="accent1"/>
            </w:tcBorders>
            <w:shd w:val="clear" w:color="auto" w:fill="EFF5FB"/>
          </w:tcPr>
          <w:p w14:paraId="4D6765B3" w14:textId="77777777" w:rsidR="0046625D" w:rsidRPr="004620F1" w:rsidRDefault="0046625D" w:rsidP="008006A7">
            <w:pPr>
              <w:jc w:val="both"/>
              <w:rPr>
                <w:b w:val="0"/>
                <w:color w:val="auto"/>
                <w:sz w:val="16"/>
                <w:szCs w:val="16"/>
              </w:rPr>
            </w:pPr>
            <w:r w:rsidRPr="004620F1">
              <w:rPr>
                <w:b w:val="0"/>
                <w:color w:val="auto"/>
                <w:sz w:val="16"/>
                <w:szCs w:val="16"/>
              </w:rPr>
              <w:t>Steengehalte (-)</w:t>
            </w:r>
          </w:p>
        </w:tc>
        <w:tc>
          <w:tcPr>
            <w:tcW w:w="1276" w:type="dxa"/>
            <w:tcBorders>
              <w:top w:val="single" w:sz="4" w:space="0" w:color="5B9BD5" w:themeColor="accent1"/>
            </w:tcBorders>
            <w:shd w:val="clear" w:color="auto" w:fill="EFF5FB"/>
          </w:tcPr>
          <w:p w14:paraId="12B5703A" w14:textId="77777777" w:rsidR="0046625D" w:rsidRPr="00467DB2" w:rsidRDefault="0046625D" w:rsidP="008006A7">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sidRPr="00467DB2">
              <w:rPr>
                <w:i/>
                <w:color w:val="auto"/>
                <w:sz w:val="16"/>
                <w:szCs w:val="16"/>
              </w:rPr>
              <w:t>1981-83</w:t>
            </w:r>
          </w:p>
        </w:tc>
        <w:tc>
          <w:tcPr>
            <w:tcW w:w="1513" w:type="dxa"/>
            <w:tcBorders>
              <w:top w:val="single" w:sz="4" w:space="0" w:color="5B9BD5" w:themeColor="accent1"/>
            </w:tcBorders>
            <w:shd w:val="clear" w:color="auto" w:fill="EFF5FB"/>
          </w:tcPr>
          <w:p w14:paraId="559F1FA2" w14:textId="77777777" w:rsidR="0046625D" w:rsidRPr="00467DB2" w:rsidRDefault="0046625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0,26</w:t>
            </w:r>
          </w:p>
        </w:tc>
        <w:tc>
          <w:tcPr>
            <w:tcW w:w="1843" w:type="dxa"/>
            <w:tcBorders>
              <w:top w:val="single" w:sz="4" w:space="0" w:color="5B9BD5" w:themeColor="accent1"/>
            </w:tcBorders>
            <w:shd w:val="clear" w:color="auto" w:fill="EFF5FB"/>
          </w:tcPr>
          <w:p w14:paraId="548D7D64" w14:textId="77777777" w:rsidR="0046625D" w:rsidRPr="00467DB2" w:rsidRDefault="0046625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0,00</w:t>
            </w:r>
          </w:p>
        </w:tc>
      </w:tr>
      <w:tr w:rsidR="0046625D" w:rsidRPr="00173E43" w14:paraId="0E640983" w14:textId="77777777" w:rsidTr="008006A7">
        <w:tc>
          <w:tcPr>
            <w:cnfStyle w:val="001000000000" w:firstRow="0" w:lastRow="0" w:firstColumn="1" w:lastColumn="0" w:oddVBand="0" w:evenVBand="0" w:oddHBand="0" w:evenHBand="0" w:firstRowFirstColumn="0" w:firstRowLastColumn="0" w:lastRowFirstColumn="0" w:lastRowLastColumn="0"/>
            <w:tcW w:w="1843" w:type="dxa"/>
            <w:tcBorders>
              <w:bottom w:val="single" w:sz="4" w:space="0" w:color="5B9BD5" w:themeColor="accent1"/>
            </w:tcBorders>
            <w:shd w:val="clear" w:color="auto" w:fill="EFF5FB"/>
          </w:tcPr>
          <w:p w14:paraId="31D86058" w14:textId="77777777" w:rsidR="0046625D" w:rsidRPr="004620F1" w:rsidRDefault="0046625D" w:rsidP="008006A7">
            <w:pPr>
              <w:jc w:val="both"/>
              <w:rPr>
                <w:b w:val="0"/>
                <w:color w:val="auto"/>
                <w:sz w:val="16"/>
                <w:szCs w:val="16"/>
              </w:rPr>
            </w:pPr>
          </w:p>
        </w:tc>
        <w:tc>
          <w:tcPr>
            <w:tcW w:w="1276" w:type="dxa"/>
            <w:tcBorders>
              <w:bottom w:val="single" w:sz="4" w:space="0" w:color="5B9BD5" w:themeColor="accent1"/>
            </w:tcBorders>
            <w:shd w:val="clear" w:color="auto" w:fill="EFF5FB"/>
          </w:tcPr>
          <w:p w14:paraId="54F4EB9B" w14:textId="77777777" w:rsidR="0046625D" w:rsidRPr="00467DB2" w:rsidRDefault="0046625D" w:rsidP="008006A7">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sidRPr="00467DB2">
              <w:rPr>
                <w:i/>
                <w:color w:val="auto"/>
                <w:sz w:val="16"/>
                <w:szCs w:val="16"/>
              </w:rPr>
              <w:t>2020</w:t>
            </w:r>
          </w:p>
        </w:tc>
        <w:tc>
          <w:tcPr>
            <w:tcW w:w="1513" w:type="dxa"/>
            <w:tcBorders>
              <w:bottom w:val="single" w:sz="4" w:space="0" w:color="5B9BD5" w:themeColor="accent1"/>
            </w:tcBorders>
            <w:shd w:val="clear" w:color="auto" w:fill="EFF5FB"/>
          </w:tcPr>
          <w:p w14:paraId="52FF78C4" w14:textId="77777777" w:rsidR="0046625D" w:rsidRPr="00467DB2" w:rsidRDefault="0046625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0,23</w:t>
            </w:r>
          </w:p>
        </w:tc>
        <w:tc>
          <w:tcPr>
            <w:tcW w:w="1843" w:type="dxa"/>
            <w:tcBorders>
              <w:bottom w:val="single" w:sz="4" w:space="0" w:color="5B9BD5" w:themeColor="accent1"/>
            </w:tcBorders>
            <w:shd w:val="clear" w:color="auto" w:fill="EFF5FB"/>
          </w:tcPr>
          <w:p w14:paraId="2DC8E0C7" w14:textId="77777777" w:rsidR="0046625D" w:rsidRPr="00467DB2" w:rsidRDefault="0046625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0,00</w:t>
            </w:r>
          </w:p>
        </w:tc>
      </w:tr>
    </w:tbl>
    <w:p w14:paraId="2ECDAA8D" w14:textId="77777777" w:rsidR="0046625D" w:rsidRDefault="0046625D" w:rsidP="0046625D">
      <w:pPr>
        <w:spacing w:line="240" w:lineRule="auto"/>
      </w:pPr>
    </w:p>
    <w:p w14:paraId="2314B366" w14:textId="77777777" w:rsidR="0046625D" w:rsidRDefault="0046625D" w:rsidP="0046625D">
      <w:pPr>
        <w:spacing w:line="240" w:lineRule="auto"/>
      </w:pPr>
    </w:p>
    <w:p w14:paraId="5575D668" w14:textId="1103482A" w:rsidR="0046625D" w:rsidRDefault="00537D6B" w:rsidP="0046625D">
      <w:pPr>
        <w:spacing w:line="240" w:lineRule="auto"/>
        <w:rPr>
          <w:i/>
        </w:rPr>
      </w:pPr>
      <w:r>
        <w:rPr>
          <w:i/>
          <w:noProof/>
        </w:rPr>
        <w:lastRenderedPageBreak/>
        <mc:AlternateContent>
          <mc:Choice Requires="wpg">
            <w:drawing>
              <wp:inline distT="0" distB="0" distL="0" distR="0" wp14:anchorId="309BA9C0" wp14:editId="4F69799C">
                <wp:extent cx="4896485" cy="5553710"/>
                <wp:effectExtent l="0" t="0" r="0" b="0"/>
                <wp:docPr id="69" name="Groep 69"/>
                <wp:cNvGraphicFramePr/>
                <a:graphic xmlns:a="http://schemas.openxmlformats.org/drawingml/2006/main">
                  <a:graphicData uri="http://schemas.microsoft.com/office/word/2010/wordprocessingGroup">
                    <wpg:wgp>
                      <wpg:cNvGrpSpPr/>
                      <wpg:grpSpPr>
                        <a:xfrm>
                          <a:off x="0" y="0"/>
                          <a:ext cx="4896485" cy="5553710"/>
                          <a:chOff x="0" y="0"/>
                          <a:chExt cx="4896485" cy="5553710"/>
                        </a:xfrm>
                      </wpg:grpSpPr>
                      <pic:pic xmlns:pic="http://schemas.openxmlformats.org/drawingml/2006/picture">
                        <pic:nvPicPr>
                          <pic:cNvPr id="41" name="Afbeelding 41"/>
                          <pic:cNvPicPr>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896485" cy="5553710"/>
                          </a:xfrm>
                          <a:prstGeom prst="rect">
                            <a:avLst/>
                          </a:prstGeom>
                          <a:noFill/>
                          <a:ln>
                            <a:noFill/>
                          </a:ln>
                        </pic:spPr>
                      </pic:pic>
                      <wpg:grpSp>
                        <wpg:cNvPr id="68" name="Groep 68"/>
                        <wpg:cNvGrpSpPr/>
                        <wpg:grpSpPr>
                          <a:xfrm>
                            <a:off x="621102" y="189781"/>
                            <a:ext cx="250166" cy="4149305"/>
                            <a:chOff x="0" y="0"/>
                            <a:chExt cx="250166" cy="4149305"/>
                          </a:xfrm>
                        </wpg:grpSpPr>
                        <wps:wsp>
                          <wps:cNvPr id="64" name="Tekstvak 64"/>
                          <wps:cNvSpPr txBox="1"/>
                          <wps:spPr>
                            <a:xfrm>
                              <a:off x="25879" y="0"/>
                              <a:ext cx="215661" cy="189781"/>
                            </a:xfrm>
                            <a:prstGeom prst="rect">
                              <a:avLst/>
                            </a:prstGeom>
                            <a:noFill/>
                            <a:ln w="6350">
                              <a:solidFill>
                                <a:schemeClr val="bg1"/>
                              </a:solidFill>
                            </a:ln>
                          </wps:spPr>
                          <wps:txbx>
                            <w:txbxContent>
                              <w:p w14:paraId="22851C14" w14:textId="169D91E4" w:rsidR="00742FAE" w:rsidRPr="00537D6B" w:rsidRDefault="00742FAE">
                                <w:pPr>
                                  <w:rPr>
                                    <w:rFonts w:ascii="Arial" w:hAnsi="Arial" w:cs="Arial"/>
                                    <w:sz w:val="16"/>
                                    <w:szCs w:val="16"/>
                                  </w:rPr>
                                </w:pPr>
                                <w:r>
                                  <w:t>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5" name="Tekstvak 65"/>
                          <wps:cNvSpPr txBox="1"/>
                          <wps:spPr>
                            <a:xfrm>
                              <a:off x="17253" y="1423358"/>
                              <a:ext cx="215661" cy="189781"/>
                            </a:xfrm>
                            <a:prstGeom prst="rect">
                              <a:avLst/>
                            </a:prstGeom>
                            <a:noFill/>
                            <a:ln w="6350">
                              <a:solidFill>
                                <a:schemeClr val="bg1"/>
                              </a:solidFill>
                            </a:ln>
                          </wps:spPr>
                          <wps:txbx>
                            <w:txbxContent>
                              <w:p w14:paraId="48A7CC4F" w14:textId="31DBDB16" w:rsidR="00742FAE" w:rsidRPr="00537D6B" w:rsidRDefault="00742FAE" w:rsidP="00537D6B">
                                <w:pPr>
                                  <w:rPr>
                                    <w:rFonts w:ascii="Arial" w:hAnsi="Arial" w:cs="Arial"/>
                                    <w:sz w:val="16"/>
                                    <w:szCs w:val="16"/>
                                  </w:rPr>
                                </w:pPr>
                                <w:r>
                                  <w:t>b</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6" name="Tekstvak 66"/>
                          <wps:cNvSpPr txBox="1"/>
                          <wps:spPr>
                            <a:xfrm>
                              <a:off x="34505" y="2708694"/>
                              <a:ext cx="215661" cy="189781"/>
                            </a:xfrm>
                            <a:prstGeom prst="rect">
                              <a:avLst/>
                            </a:prstGeom>
                            <a:noFill/>
                            <a:ln w="6350">
                              <a:solidFill>
                                <a:schemeClr val="bg1"/>
                              </a:solidFill>
                            </a:ln>
                          </wps:spPr>
                          <wps:txbx>
                            <w:txbxContent>
                              <w:p w14:paraId="6A58D3EF" w14:textId="52244CE8" w:rsidR="00742FAE" w:rsidRPr="00537D6B" w:rsidRDefault="00742FAE" w:rsidP="00537D6B">
                                <w:pPr>
                                  <w:rPr>
                                    <w:rFonts w:ascii="Arial" w:hAnsi="Arial" w:cs="Arial"/>
                                    <w:sz w:val="16"/>
                                    <w:szCs w:val="16"/>
                                  </w:rPr>
                                </w:pPr>
                                <w:r>
                                  <w:t>c</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7" name="Tekstvak 67"/>
                          <wps:cNvSpPr txBox="1"/>
                          <wps:spPr>
                            <a:xfrm>
                              <a:off x="0" y="3959524"/>
                              <a:ext cx="215661" cy="189781"/>
                            </a:xfrm>
                            <a:prstGeom prst="rect">
                              <a:avLst/>
                            </a:prstGeom>
                            <a:noFill/>
                            <a:ln w="6350">
                              <a:solidFill>
                                <a:schemeClr val="bg1"/>
                              </a:solidFill>
                            </a:ln>
                          </wps:spPr>
                          <wps:txbx>
                            <w:txbxContent>
                              <w:p w14:paraId="6B2E44DB" w14:textId="2B0C5D22" w:rsidR="00742FAE" w:rsidRPr="00537D6B" w:rsidRDefault="00742FAE" w:rsidP="00537D6B">
                                <w:pPr>
                                  <w:rPr>
                                    <w:rFonts w:ascii="Arial" w:hAnsi="Arial" w:cs="Arial"/>
                                    <w:sz w:val="16"/>
                                    <w:szCs w:val="16"/>
                                  </w:rPr>
                                </w:pPr>
                                <w:r>
                                  <w:t>d</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inline>
            </w:drawing>
          </mc:Choice>
          <mc:Fallback>
            <w:pict>
              <v:group w14:anchorId="309BA9C0" id="Groep 69" o:spid="_x0000_s1046" style="width:385.55pt;height:437.3pt;mso-position-horizontal-relative:char;mso-position-vertical-relative:line" coordsize="48964,5553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">
                <v:shape id="Afbeelding 41" o:spid="_x0000_s1047" type="#_x0000_t75" style="position:absolute;width:48964;height:555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">
                  <v:imagedata r:id="rId47" o:title=""/>
                  <v:path arrowok="t"/>
                </v:shape>
                <v:group id="Groep 68" o:spid="_x0000_s1048" style="position:absolute;left:6211;top:1897;width:2501;height:41493" coordsize="2501,41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shape id="Tekstvak 64" o:spid="_x0000_s1049" type="#_x0000_t202" style="position:absolute;left:258;width:2157;height:18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" filled="f" strokecolor="white [3212]" strokeweight=".5pt">
                    <v:textbox inset="0,0,0,0">
                      <w:txbxContent>
                        <w:p w14:paraId="22851C14" w14:textId="169D91E4" w:rsidR="00742FAE" w:rsidRPr="00537D6B" w:rsidRDefault="00742FAE">
                          <w:pPr>
                            <w:rPr>
                              <w:rFonts w:ascii="Arial" w:hAnsi="Arial" w:cs="Arial"/>
                              <w:sz w:val="16"/>
                              <w:szCs w:val="16"/>
                            </w:rPr>
                          </w:pPr>
                          <w:r>
                            <w:t>a</w:t>
                          </w:r>
                        </w:p>
                      </w:txbxContent>
                    </v:textbox>
                  </v:shape>
                  <v:shape id="Tekstvak 65" o:spid="_x0000_s1050" type="#_x0000_t202" style="position:absolute;left:172;top:14233;width:2157;height:18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" filled="f" strokecolor="white [3212]" strokeweight=".5pt">
                    <v:textbox inset="0,0,0,0">
                      <w:txbxContent>
                        <w:p w14:paraId="48A7CC4F" w14:textId="31DBDB16" w:rsidR="00742FAE" w:rsidRPr="00537D6B" w:rsidRDefault="00742FAE" w:rsidP="00537D6B">
                          <w:pPr>
                            <w:rPr>
                              <w:rFonts w:ascii="Arial" w:hAnsi="Arial" w:cs="Arial"/>
                              <w:sz w:val="16"/>
                              <w:szCs w:val="16"/>
                            </w:rPr>
                          </w:pPr>
                          <w:r>
                            <w:t>b</w:t>
                          </w:r>
                        </w:p>
                      </w:txbxContent>
                    </v:textbox>
                  </v:shape>
                  <v:shape id="Tekstvak 66" o:spid="_x0000_s1051" type="#_x0000_t202" style="position:absolute;left:345;top:27086;width:2156;height:18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" filled="f" strokecolor="white [3212]" strokeweight=".5pt">
                    <v:textbox inset="0,0,0,0">
                      <w:txbxContent>
                        <w:p w14:paraId="6A58D3EF" w14:textId="52244CE8" w:rsidR="00742FAE" w:rsidRPr="00537D6B" w:rsidRDefault="00742FAE" w:rsidP="00537D6B">
                          <w:pPr>
                            <w:rPr>
                              <w:rFonts w:ascii="Arial" w:hAnsi="Arial" w:cs="Arial"/>
                              <w:sz w:val="16"/>
                              <w:szCs w:val="16"/>
                            </w:rPr>
                          </w:pPr>
                          <w:r>
                            <w:t>c</w:t>
                          </w:r>
                        </w:p>
                      </w:txbxContent>
                    </v:textbox>
                  </v:shape>
                  <v:shape id="Tekstvak 67" o:spid="_x0000_s1052" type="#_x0000_t202" style="position:absolute;top:39595;width:2156;height:18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" filled="f" strokecolor="white [3212]" strokeweight=".5pt">
                    <v:textbox inset="0,0,0,0">
                      <w:txbxContent>
                        <w:p w14:paraId="6B2E44DB" w14:textId="2B0C5D22" w:rsidR="00742FAE" w:rsidRPr="00537D6B" w:rsidRDefault="00742FAE" w:rsidP="00537D6B">
                          <w:pPr>
                            <w:rPr>
                              <w:rFonts w:ascii="Arial" w:hAnsi="Arial" w:cs="Arial"/>
                              <w:sz w:val="16"/>
                              <w:szCs w:val="16"/>
                            </w:rPr>
                          </w:pPr>
                          <w:r>
                            <w:t>d</w:t>
                          </w:r>
                        </w:p>
                      </w:txbxContent>
                    </v:textbox>
                  </v:shape>
                </v:group>
                <w10:anchorlock/>
              </v:group>
            </w:pict>
          </mc:Fallback>
        </mc:AlternateContent>
      </w:r>
    </w:p>
    <w:p w14:paraId="24AF3929" w14:textId="77777777" w:rsidR="0046625D" w:rsidRPr="007B1433" w:rsidRDefault="0046625D" w:rsidP="0046625D">
      <w:pPr>
        <w:spacing w:line="240" w:lineRule="auto"/>
        <w:ind w:left="851" w:hanging="851"/>
        <w:jc w:val="both"/>
        <w:rPr>
          <w:i/>
          <w:sz w:val="16"/>
          <w:szCs w:val="16"/>
        </w:rPr>
      </w:pPr>
      <w:r>
        <w:rPr>
          <w:i/>
          <w:sz w:val="16"/>
          <w:szCs w:val="16"/>
        </w:rPr>
        <w:t>Fig. 24</w:t>
      </w:r>
      <w:r w:rsidRPr="007B1433">
        <w:rPr>
          <w:i/>
          <w:sz w:val="16"/>
          <w:szCs w:val="16"/>
        </w:rPr>
        <w:t xml:space="preserve">. </w:t>
      </w:r>
      <w:r w:rsidRPr="007B1433">
        <w:rPr>
          <w:i/>
          <w:sz w:val="16"/>
          <w:szCs w:val="16"/>
        </w:rPr>
        <w:tab/>
        <w:t xml:space="preserve">De </w:t>
      </w:r>
      <w:r>
        <w:rPr>
          <w:i/>
          <w:sz w:val="16"/>
          <w:szCs w:val="16"/>
        </w:rPr>
        <w:t xml:space="preserve">breedtegemiddelde </w:t>
      </w:r>
      <w:r w:rsidRPr="007B1433">
        <w:rPr>
          <w:i/>
          <w:sz w:val="16"/>
          <w:szCs w:val="16"/>
        </w:rPr>
        <w:t>korrelgrootte van de Maasbodem in 2020 in vergelijking met de situatie in 1981-1983: a) geometrisch gemiddelde korrelgrootte, b) mediane korrelgrootte, c) D90</w:t>
      </w:r>
      <w:r>
        <w:rPr>
          <w:i/>
          <w:sz w:val="16"/>
          <w:szCs w:val="16"/>
        </w:rPr>
        <w:t>, d) zandgehalte</w:t>
      </w:r>
      <w:r w:rsidRPr="007B1433">
        <w:rPr>
          <w:i/>
          <w:sz w:val="16"/>
          <w:szCs w:val="16"/>
        </w:rPr>
        <w:t>. Weergegeven is het lopend gemiddelde door de meetwaarden (venster 10 km).</w:t>
      </w:r>
    </w:p>
    <w:p w14:paraId="76D7F546" w14:textId="77777777" w:rsidR="0046625D" w:rsidRDefault="0046625D" w:rsidP="00BF58D5">
      <w:pPr>
        <w:spacing w:line="240" w:lineRule="auto"/>
        <w:jc w:val="both"/>
      </w:pPr>
    </w:p>
    <w:p w14:paraId="61EA56CC" w14:textId="554011D9" w:rsidR="007B1433" w:rsidRDefault="000A012E">
      <w:pPr>
        <w:spacing w:line="240" w:lineRule="auto"/>
        <w:rPr>
          <w:i/>
        </w:rPr>
      </w:pPr>
      <w:r>
        <w:rPr>
          <w:noProof/>
        </w:rPr>
        <w:drawing>
          <wp:inline distT="0" distB="0" distL="0" distR="0" wp14:anchorId="15F98707" wp14:editId="6166610F">
            <wp:extent cx="4896485" cy="1571625"/>
            <wp:effectExtent l="0" t="0" r="0" b="0"/>
            <wp:docPr id="56" name="Afbeelding 13">
              <a:extLst xmlns:a="http://schemas.openxmlformats.org/drawingml/2006/main">
                <a:ext uri="{FF2B5EF4-FFF2-40B4-BE49-F238E27FC236}">
                  <a16:creationId xmlns:a16="http://schemas.microsoft.com/office/drawing/2014/main" id="{6FA42FB8-C73B-ADDE-A265-AED5D75C90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Afbeelding 13">
                      <a:extLst>
                        <a:ext uri="{FF2B5EF4-FFF2-40B4-BE49-F238E27FC236}">
                          <a16:creationId xmlns:a16="http://schemas.microsoft.com/office/drawing/2014/main" id="{6FA42FB8-C73B-ADDE-A265-AED5D75C904A}"/>
                        </a:ext>
                      </a:extLst>
                    </pic:cNvPr>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896485" cy="1571625"/>
                    </a:xfrm>
                    <a:prstGeom prst="rect">
                      <a:avLst/>
                    </a:prstGeom>
                    <a:noFill/>
                  </pic:spPr>
                </pic:pic>
              </a:graphicData>
            </a:graphic>
          </wp:inline>
        </w:drawing>
      </w:r>
    </w:p>
    <w:p w14:paraId="16486B5E" w14:textId="77777777" w:rsidR="00475CE5" w:rsidRDefault="00475CE5" w:rsidP="00475CE5">
      <w:pPr>
        <w:spacing w:line="240" w:lineRule="auto"/>
        <w:ind w:left="851" w:hanging="851"/>
        <w:jc w:val="both"/>
        <w:rPr>
          <w:i/>
          <w:sz w:val="16"/>
          <w:szCs w:val="16"/>
        </w:rPr>
      </w:pPr>
    </w:p>
    <w:p w14:paraId="4C48DF77" w14:textId="28303588" w:rsidR="00475CE5" w:rsidRPr="007B1433" w:rsidRDefault="00475CE5" w:rsidP="00475CE5">
      <w:pPr>
        <w:spacing w:line="240" w:lineRule="auto"/>
        <w:ind w:left="851" w:hanging="851"/>
        <w:jc w:val="both"/>
        <w:rPr>
          <w:i/>
          <w:sz w:val="16"/>
          <w:szCs w:val="16"/>
        </w:rPr>
      </w:pPr>
      <w:r>
        <w:rPr>
          <w:i/>
          <w:sz w:val="16"/>
          <w:szCs w:val="16"/>
        </w:rPr>
        <w:t>Fig. 25</w:t>
      </w:r>
      <w:r w:rsidRPr="007B1433">
        <w:rPr>
          <w:i/>
          <w:sz w:val="16"/>
          <w:szCs w:val="16"/>
        </w:rPr>
        <w:t xml:space="preserve">. </w:t>
      </w:r>
      <w:r w:rsidRPr="007B1433">
        <w:rPr>
          <w:i/>
          <w:sz w:val="16"/>
          <w:szCs w:val="16"/>
        </w:rPr>
        <w:tab/>
      </w:r>
      <w:r>
        <w:rPr>
          <w:i/>
          <w:sz w:val="16"/>
          <w:szCs w:val="16"/>
        </w:rPr>
        <w:t>Het</w:t>
      </w:r>
      <w:r w:rsidRPr="007B1433">
        <w:rPr>
          <w:i/>
          <w:sz w:val="16"/>
          <w:szCs w:val="16"/>
        </w:rPr>
        <w:t xml:space="preserve"> </w:t>
      </w:r>
      <w:r>
        <w:rPr>
          <w:i/>
          <w:sz w:val="16"/>
          <w:szCs w:val="16"/>
        </w:rPr>
        <w:t xml:space="preserve">zandgehalte </w:t>
      </w:r>
      <w:r w:rsidRPr="007B1433">
        <w:rPr>
          <w:i/>
          <w:sz w:val="16"/>
          <w:szCs w:val="16"/>
        </w:rPr>
        <w:t>van de Maasbodem in 2020 in vergelijking met de situatie in 1981-1983</w:t>
      </w:r>
      <w:r>
        <w:rPr>
          <w:i/>
          <w:sz w:val="16"/>
          <w:szCs w:val="16"/>
        </w:rPr>
        <w:t xml:space="preserve"> zoals gemeten op de </w:t>
      </w:r>
      <w:proofErr w:type="spellStart"/>
      <w:r>
        <w:rPr>
          <w:i/>
          <w:sz w:val="16"/>
          <w:szCs w:val="16"/>
        </w:rPr>
        <w:t>riv</w:t>
      </w:r>
      <w:r w:rsidR="009F3027">
        <w:rPr>
          <w:i/>
          <w:sz w:val="16"/>
          <w:szCs w:val="16"/>
        </w:rPr>
        <w:t>i</w:t>
      </w:r>
      <w:r>
        <w:rPr>
          <w:i/>
          <w:sz w:val="16"/>
          <w:szCs w:val="16"/>
        </w:rPr>
        <w:t>eras</w:t>
      </w:r>
      <w:proofErr w:type="spellEnd"/>
      <w:r w:rsidRPr="007B1433">
        <w:rPr>
          <w:i/>
          <w:sz w:val="16"/>
          <w:szCs w:val="16"/>
        </w:rPr>
        <w:t>. Weergegeven is het lopend gemiddelde door de meetwaarden (venster 10 km).</w:t>
      </w:r>
    </w:p>
    <w:p w14:paraId="1AC4575B" w14:textId="126F619A" w:rsidR="007F6239" w:rsidRPr="009F3027" w:rsidRDefault="007F6239" w:rsidP="007F6239">
      <w:pPr>
        <w:spacing w:line="240" w:lineRule="auto"/>
        <w:rPr>
          <w:sz w:val="16"/>
          <w:szCs w:val="16"/>
        </w:rPr>
      </w:pPr>
      <w:r w:rsidRPr="009F3027">
        <w:rPr>
          <w:i/>
          <w:sz w:val="16"/>
          <w:szCs w:val="16"/>
        </w:rPr>
        <w:lastRenderedPageBreak/>
        <w:t>Tabel 4. Korrelgroottekarakteristieken in 1981-83 en 2020 per stuwpand, gemiddeld</w:t>
      </w:r>
    </w:p>
    <w:tbl>
      <w:tblPr>
        <w:tblStyle w:val="Rastertabel1licht-Accent1"/>
        <w:tblW w:w="7386" w:type="dxa"/>
        <w:tblLayout w:type="fixed"/>
        <w:tblCellMar>
          <w:left w:w="0" w:type="dxa"/>
          <w:right w:w="28" w:type="dxa"/>
        </w:tblCellMar>
        <w:tblLook w:val="04A0" w:firstRow="1" w:lastRow="0" w:firstColumn="1" w:lastColumn="0" w:noHBand="0" w:noVBand="1"/>
      </w:tblPr>
      <w:tblGrid>
        <w:gridCol w:w="1985"/>
        <w:gridCol w:w="142"/>
        <w:gridCol w:w="805"/>
        <w:gridCol w:w="741"/>
        <w:gridCol w:w="741"/>
        <w:gridCol w:w="741"/>
        <w:gridCol w:w="741"/>
        <w:gridCol w:w="741"/>
        <w:gridCol w:w="749"/>
      </w:tblGrid>
      <w:tr w:rsidR="0048367D" w:rsidRPr="002E279B" w14:paraId="6FDBFF08" w14:textId="77777777" w:rsidTr="00467DB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5" w:type="dxa"/>
            <w:tcBorders>
              <w:top w:val="single" w:sz="4" w:space="0" w:color="5B9BD5" w:themeColor="accent1"/>
            </w:tcBorders>
            <w:shd w:val="clear" w:color="auto" w:fill="DEEAF6" w:themeFill="accent1" w:themeFillTint="33"/>
          </w:tcPr>
          <w:p w14:paraId="7957FDAB" w14:textId="77777777" w:rsidR="0048367D" w:rsidRPr="00F8175E" w:rsidRDefault="0048367D" w:rsidP="008006A7">
            <w:pPr>
              <w:jc w:val="both"/>
              <w:rPr>
                <w:sz w:val="16"/>
                <w:szCs w:val="16"/>
              </w:rPr>
            </w:pPr>
            <w:r>
              <w:rPr>
                <w:sz w:val="16"/>
                <w:szCs w:val="16"/>
              </w:rPr>
              <w:t>Stuwpand</w:t>
            </w:r>
          </w:p>
        </w:tc>
        <w:tc>
          <w:tcPr>
            <w:tcW w:w="142" w:type="dxa"/>
            <w:tcBorders>
              <w:top w:val="single" w:sz="4" w:space="0" w:color="5B9BD5" w:themeColor="accent1"/>
            </w:tcBorders>
            <w:shd w:val="clear" w:color="auto" w:fill="DEEAF6" w:themeFill="accent1" w:themeFillTint="33"/>
          </w:tcPr>
          <w:p w14:paraId="11E84B41" w14:textId="77777777" w:rsidR="0048367D" w:rsidRPr="00F8175E" w:rsidRDefault="0048367D" w:rsidP="008006A7">
            <w:pPr>
              <w:ind w:left="1" w:firstLine="4"/>
              <w:jc w:val="both"/>
              <w:cnfStyle w:val="100000000000" w:firstRow="1" w:lastRow="0" w:firstColumn="0" w:lastColumn="0" w:oddVBand="0" w:evenVBand="0" w:oddHBand="0" w:evenHBand="0" w:firstRowFirstColumn="0" w:firstRowLastColumn="0" w:lastRowFirstColumn="0" w:lastRowLastColumn="0"/>
              <w:rPr>
                <w:b w:val="0"/>
                <w:sz w:val="16"/>
                <w:szCs w:val="16"/>
              </w:rPr>
            </w:pPr>
          </w:p>
        </w:tc>
        <w:tc>
          <w:tcPr>
            <w:tcW w:w="805" w:type="dxa"/>
            <w:tcBorders>
              <w:top w:val="single" w:sz="4" w:space="0" w:color="5B9BD5" w:themeColor="accent1"/>
            </w:tcBorders>
            <w:shd w:val="clear" w:color="auto" w:fill="DEEAF6" w:themeFill="accent1" w:themeFillTint="33"/>
          </w:tcPr>
          <w:p w14:paraId="3FAB917E" w14:textId="28A9B743" w:rsidR="0048367D" w:rsidRPr="00F8175E" w:rsidRDefault="0048367D" w:rsidP="008006A7">
            <w:pPr>
              <w:ind w:left="1" w:firstLine="4"/>
              <w:jc w:val="both"/>
              <w:cnfStyle w:val="100000000000" w:firstRow="1" w:lastRow="0" w:firstColumn="0" w:lastColumn="0" w:oddVBand="0" w:evenVBand="0" w:oddHBand="0" w:evenHBand="0" w:firstRowFirstColumn="0" w:firstRowLastColumn="0" w:lastRowFirstColumn="0" w:lastRowLastColumn="0"/>
              <w:rPr>
                <w:b w:val="0"/>
                <w:sz w:val="16"/>
                <w:szCs w:val="16"/>
              </w:rPr>
            </w:pPr>
          </w:p>
        </w:tc>
        <w:tc>
          <w:tcPr>
            <w:tcW w:w="741" w:type="dxa"/>
            <w:tcBorders>
              <w:top w:val="single" w:sz="4" w:space="0" w:color="5B9BD5" w:themeColor="accent1"/>
            </w:tcBorders>
            <w:shd w:val="clear" w:color="auto" w:fill="DEEAF6" w:themeFill="accent1" w:themeFillTint="33"/>
          </w:tcPr>
          <w:p w14:paraId="33F958BB" w14:textId="77777777" w:rsidR="0048367D" w:rsidRPr="008E4304" w:rsidRDefault="0048367D" w:rsidP="008006A7">
            <w:pPr>
              <w:jc w:val="both"/>
              <w:cnfStyle w:val="100000000000" w:firstRow="1" w:lastRow="0" w:firstColumn="0" w:lastColumn="0" w:oddVBand="0" w:evenVBand="0" w:oddHBand="0" w:evenHBand="0" w:firstRowFirstColumn="0" w:firstRowLastColumn="0" w:lastRowFirstColumn="0" w:lastRowLastColumn="0"/>
              <w:rPr>
                <w:sz w:val="16"/>
                <w:szCs w:val="16"/>
                <w:lang w:val="en-GB"/>
              </w:rPr>
            </w:pPr>
            <w:proofErr w:type="spellStart"/>
            <w:r w:rsidRPr="008E4304">
              <w:rPr>
                <w:sz w:val="16"/>
                <w:szCs w:val="16"/>
              </w:rPr>
              <w:t>Roerm</w:t>
            </w:r>
            <w:proofErr w:type="spellEnd"/>
            <w:r w:rsidRPr="008E4304">
              <w:rPr>
                <w:sz w:val="16"/>
                <w:szCs w:val="16"/>
              </w:rPr>
              <w:t>.</w:t>
            </w:r>
          </w:p>
        </w:tc>
        <w:tc>
          <w:tcPr>
            <w:tcW w:w="741" w:type="dxa"/>
            <w:tcBorders>
              <w:top w:val="single" w:sz="4" w:space="0" w:color="5B9BD5" w:themeColor="accent1"/>
            </w:tcBorders>
            <w:shd w:val="clear" w:color="auto" w:fill="DEEAF6" w:themeFill="accent1" w:themeFillTint="33"/>
          </w:tcPr>
          <w:p w14:paraId="7FCDBC1F" w14:textId="77777777" w:rsidR="0048367D" w:rsidRPr="008E4304" w:rsidRDefault="0048367D" w:rsidP="008006A7">
            <w:pPr>
              <w:jc w:val="both"/>
              <w:cnfStyle w:val="100000000000" w:firstRow="1" w:lastRow="0" w:firstColumn="0" w:lastColumn="0" w:oddVBand="0" w:evenVBand="0" w:oddHBand="0" w:evenHBand="0" w:firstRowFirstColumn="0" w:firstRowLastColumn="0" w:lastRowFirstColumn="0" w:lastRowLastColumn="0"/>
              <w:rPr>
                <w:sz w:val="16"/>
                <w:szCs w:val="16"/>
                <w:lang w:val="en-GB"/>
              </w:rPr>
            </w:pPr>
            <w:r w:rsidRPr="008E4304">
              <w:rPr>
                <w:sz w:val="16"/>
                <w:szCs w:val="16"/>
              </w:rPr>
              <w:t xml:space="preserve">Belfeld </w:t>
            </w:r>
          </w:p>
        </w:tc>
        <w:tc>
          <w:tcPr>
            <w:tcW w:w="741" w:type="dxa"/>
            <w:tcBorders>
              <w:top w:val="single" w:sz="4" w:space="0" w:color="5B9BD5" w:themeColor="accent1"/>
            </w:tcBorders>
            <w:shd w:val="clear" w:color="auto" w:fill="DEEAF6" w:themeFill="accent1" w:themeFillTint="33"/>
          </w:tcPr>
          <w:p w14:paraId="12B6E853" w14:textId="77777777" w:rsidR="0048367D" w:rsidRPr="008E4304" w:rsidRDefault="0048367D" w:rsidP="008006A7">
            <w:pPr>
              <w:jc w:val="both"/>
              <w:cnfStyle w:val="100000000000" w:firstRow="1" w:lastRow="0" w:firstColumn="0" w:lastColumn="0" w:oddVBand="0" w:evenVBand="0" w:oddHBand="0" w:evenHBand="0" w:firstRowFirstColumn="0" w:firstRowLastColumn="0" w:lastRowFirstColumn="0" w:lastRowLastColumn="0"/>
              <w:rPr>
                <w:sz w:val="16"/>
                <w:szCs w:val="16"/>
                <w:lang w:val="en-GB"/>
              </w:rPr>
            </w:pPr>
            <w:proofErr w:type="spellStart"/>
            <w:r w:rsidRPr="008E4304">
              <w:rPr>
                <w:sz w:val="16"/>
                <w:szCs w:val="16"/>
              </w:rPr>
              <w:t>Samb</w:t>
            </w:r>
            <w:proofErr w:type="spellEnd"/>
            <w:r w:rsidRPr="008E4304">
              <w:rPr>
                <w:sz w:val="16"/>
                <w:szCs w:val="16"/>
              </w:rPr>
              <w:t>.</w:t>
            </w:r>
          </w:p>
        </w:tc>
        <w:tc>
          <w:tcPr>
            <w:tcW w:w="741" w:type="dxa"/>
            <w:tcBorders>
              <w:top w:val="single" w:sz="4" w:space="0" w:color="5B9BD5" w:themeColor="accent1"/>
            </w:tcBorders>
            <w:shd w:val="clear" w:color="auto" w:fill="DEEAF6" w:themeFill="accent1" w:themeFillTint="33"/>
          </w:tcPr>
          <w:p w14:paraId="0DFB83C2" w14:textId="77777777" w:rsidR="0048367D" w:rsidRPr="008E4304" w:rsidRDefault="0048367D" w:rsidP="008006A7">
            <w:pPr>
              <w:jc w:val="both"/>
              <w:cnfStyle w:val="100000000000" w:firstRow="1" w:lastRow="0" w:firstColumn="0" w:lastColumn="0" w:oddVBand="0" w:evenVBand="0" w:oddHBand="0" w:evenHBand="0" w:firstRowFirstColumn="0" w:firstRowLastColumn="0" w:lastRowFirstColumn="0" w:lastRowLastColumn="0"/>
              <w:rPr>
                <w:sz w:val="16"/>
                <w:szCs w:val="16"/>
                <w:lang w:val="en-GB"/>
              </w:rPr>
            </w:pPr>
            <w:r w:rsidRPr="008E4304">
              <w:rPr>
                <w:sz w:val="16"/>
                <w:szCs w:val="16"/>
              </w:rPr>
              <w:t>Grave</w:t>
            </w:r>
          </w:p>
        </w:tc>
        <w:tc>
          <w:tcPr>
            <w:tcW w:w="741" w:type="dxa"/>
            <w:tcBorders>
              <w:top w:val="single" w:sz="4" w:space="0" w:color="5B9BD5" w:themeColor="accent1"/>
            </w:tcBorders>
            <w:shd w:val="clear" w:color="auto" w:fill="DEEAF6" w:themeFill="accent1" w:themeFillTint="33"/>
          </w:tcPr>
          <w:p w14:paraId="04FA6785" w14:textId="77777777" w:rsidR="0048367D" w:rsidRPr="008E4304" w:rsidRDefault="0048367D" w:rsidP="008006A7">
            <w:pPr>
              <w:jc w:val="both"/>
              <w:cnfStyle w:val="100000000000" w:firstRow="1" w:lastRow="0" w:firstColumn="0" w:lastColumn="0" w:oddVBand="0" w:evenVBand="0" w:oddHBand="0" w:evenHBand="0" w:firstRowFirstColumn="0" w:firstRowLastColumn="0" w:lastRowFirstColumn="0" w:lastRowLastColumn="0"/>
              <w:rPr>
                <w:sz w:val="16"/>
                <w:szCs w:val="16"/>
                <w:lang w:val="en-GB"/>
              </w:rPr>
            </w:pPr>
            <w:r w:rsidRPr="008E4304">
              <w:rPr>
                <w:sz w:val="16"/>
                <w:szCs w:val="16"/>
              </w:rPr>
              <w:t>Lith-bo</w:t>
            </w:r>
          </w:p>
        </w:tc>
        <w:tc>
          <w:tcPr>
            <w:tcW w:w="749" w:type="dxa"/>
            <w:tcBorders>
              <w:top w:val="single" w:sz="4" w:space="0" w:color="5B9BD5" w:themeColor="accent1"/>
            </w:tcBorders>
            <w:shd w:val="clear" w:color="auto" w:fill="DEEAF6" w:themeFill="accent1" w:themeFillTint="33"/>
          </w:tcPr>
          <w:p w14:paraId="15621C15" w14:textId="77777777" w:rsidR="0048367D" w:rsidRPr="008E4304" w:rsidRDefault="0048367D" w:rsidP="008006A7">
            <w:pPr>
              <w:jc w:val="both"/>
              <w:cnfStyle w:val="100000000000" w:firstRow="1" w:lastRow="0" w:firstColumn="0" w:lastColumn="0" w:oddVBand="0" w:evenVBand="0" w:oddHBand="0" w:evenHBand="0" w:firstRowFirstColumn="0" w:firstRowLastColumn="0" w:lastRowFirstColumn="0" w:lastRowLastColumn="0"/>
              <w:rPr>
                <w:sz w:val="16"/>
                <w:szCs w:val="16"/>
                <w:lang w:val="en-GB"/>
              </w:rPr>
            </w:pPr>
            <w:r w:rsidRPr="008E4304">
              <w:rPr>
                <w:sz w:val="16"/>
                <w:szCs w:val="16"/>
              </w:rPr>
              <w:t>Lith-</w:t>
            </w:r>
            <w:proofErr w:type="spellStart"/>
            <w:r w:rsidRPr="008E4304">
              <w:rPr>
                <w:sz w:val="16"/>
                <w:szCs w:val="16"/>
              </w:rPr>
              <w:t>be</w:t>
            </w:r>
            <w:proofErr w:type="spellEnd"/>
          </w:p>
        </w:tc>
      </w:tr>
      <w:tr w:rsidR="0048367D" w:rsidRPr="00597209" w14:paraId="5FC83F2A" w14:textId="77777777" w:rsidTr="00467DB2">
        <w:tc>
          <w:tcPr>
            <w:cnfStyle w:val="001000000000" w:firstRow="0" w:lastRow="0" w:firstColumn="1" w:lastColumn="0" w:oddVBand="0" w:evenVBand="0" w:oddHBand="0" w:evenHBand="0" w:firstRowFirstColumn="0" w:firstRowLastColumn="0" w:lastRowFirstColumn="0" w:lastRowLastColumn="0"/>
            <w:tcW w:w="1985" w:type="dxa"/>
            <w:shd w:val="clear" w:color="auto" w:fill="DEEAF6" w:themeFill="accent1" w:themeFillTint="33"/>
          </w:tcPr>
          <w:p w14:paraId="65D3D8F4" w14:textId="77777777" w:rsidR="0048367D" w:rsidRPr="008E4304" w:rsidRDefault="0048367D" w:rsidP="008006A7">
            <w:pPr>
              <w:jc w:val="both"/>
              <w:rPr>
                <w:b w:val="0"/>
                <w:i/>
                <w:sz w:val="16"/>
                <w:szCs w:val="16"/>
              </w:rPr>
            </w:pPr>
            <w:r w:rsidRPr="008E4304">
              <w:rPr>
                <w:b w:val="0"/>
                <w:i/>
                <w:sz w:val="16"/>
                <w:szCs w:val="16"/>
              </w:rPr>
              <w:t xml:space="preserve">(begin </w:t>
            </w:r>
            <w:proofErr w:type="spellStart"/>
            <w:r w:rsidRPr="008E4304">
              <w:rPr>
                <w:b w:val="0"/>
                <w:i/>
                <w:sz w:val="16"/>
                <w:szCs w:val="16"/>
              </w:rPr>
              <w:t>rkm</w:t>
            </w:r>
            <w:proofErr w:type="spellEnd"/>
            <w:r w:rsidRPr="008E4304">
              <w:rPr>
                <w:b w:val="0"/>
                <w:i/>
                <w:sz w:val="16"/>
                <w:szCs w:val="16"/>
              </w:rPr>
              <w:t>)</w:t>
            </w:r>
          </w:p>
        </w:tc>
        <w:tc>
          <w:tcPr>
            <w:tcW w:w="142" w:type="dxa"/>
            <w:shd w:val="clear" w:color="auto" w:fill="DEEAF6" w:themeFill="accent1" w:themeFillTint="33"/>
          </w:tcPr>
          <w:p w14:paraId="496D7339" w14:textId="77777777" w:rsidR="0048367D" w:rsidRPr="005F4B28" w:rsidRDefault="0048367D" w:rsidP="008006A7">
            <w:pPr>
              <w:ind w:left="1" w:hanging="102"/>
              <w:jc w:val="both"/>
              <w:cnfStyle w:val="000000000000" w:firstRow="0" w:lastRow="0" w:firstColumn="0" w:lastColumn="0" w:oddVBand="0" w:evenVBand="0" w:oddHBand="0" w:evenHBand="0" w:firstRowFirstColumn="0" w:firstRowLastColumn="0" w:lastRowFirstColumn="0" w:lastRowLastColumn="0"/>
              <w:rPr>
                <w:sz w:val="16"/>
                <w:szCs w:val="16"/>
              </w:rPr>
            </w:pPr>
          </w:p>
        </w:tc>
        <w:tc>
          <w:tcPr>
            <w:tcW w:w="805" w:type="dxa"/>
            <w:shd w:val="clear" w:color="auto" w:fill="DEEAF6" w:themeFill="accent1" w:themeFillTint="33"/>
          </w:tcPr>
          <w:p w14:paraId="0B36FD02" w14:textId="179BA74A" w:rsidR="0048367D" w:rsidRPr="005F4B28" w:rsidRDefault="0048367D" w:rsidP="008006A7">
            <w:pPr>
              <w:ind w:left="1" w:hanging="102"/>
              <w:jc w:val="both"/>
              <w:cnfStyle w:val="000000000000" w:firstRow="0" w:lastRow="0" w:firstColumn="0" w:lastColumn="0" w:oddVBand="0" w:evenVBand="0" w:oddHBand="0" w:evenHBand="0" w:firstRowFirstColumn="0" w:firstRowLastColumn="0" w:lastRowFirstColumn="0" w:lastRowLastColumn="0"/>
              <w:rPr>
                <w:sz w:val="16"/>
                <w:szCs w:val="16"/>
              </w:rPr>
            </w:pPr>
          </w:p>
        </w:tc>
        <w:tc>
          <w:tcPr>
            <w:tcW w:w="741" w:type="dxa"/>
            <w:shd w:val="clear" w:color="auto" w:fill="DEEAF6" w:themeFill="accent1" w:themeFillTint="33"/>
          </w:tcPr>
          <w:p w14:paraId="5794EC93" w14:textId="77777777" w:rsidR="0048367D" w:rsidRPr="008E4304" w:rsidRDefault="0048367D" w:rsidP="008006A7">
            <w:pPr>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sidRPr="008E4304">
              <w:rPr>
                <w:i/>
                <w:color w:val="auto"/>
                <w:sz w:val="16"/>
                <w:szCs w:val="16"/>
              </w:rPr>
              <w:t>68,55*</w:t>
            </w:r>
          </w:p>
        </w:tc>
        <w:tc>
          <w:tcPr>
            <w:tcW w:w="741" w:type="dxa"/>
            <w:shd w:val="clear" w:color="auto" w:fill="DEEAF6" w:themeFill="accent1" w:themeFillTint="33"/>
          </w:tcPr>
          <w:p w14:paraId="07449BBF" w14:textId="77777777" w:rsidR="0048367D" w:rsidRPr="008E4304" w:rsidRDefault="0048367D" w:rsidP="008006A7">
            <w:pPr>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sidRPr="008E4304">
              <w:rPr>
                <w:i/>
                <w:color w:val="auto"/>
                <w:sz w:val="16"/>
                <w:szCs w:val="16"/>
              </w:rPr>
              <w:t>80,91</w:t>
            </w:r>
          </w:p>
        </w:tc>
        <w:tc>
          <w:tcPr>
            <w:tcW w:w="741" w:type="dxa"/>
            <w:shd w:val="clear" w:color="auto" w:fill="DEEAF6" w:themeFill="accent1" w:themeFillTint="33"/>
          </w:tcPr>
          <w:p w14:paraId="6E17A7C8" w14:textId="77777777" w:rsidR="0048367D" w:rsidRPr="008E4304" w:rsidRDefault="0048367D" w:rsidP="008006A7">
            <w:pPr>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sidRPr="008E4304">
              <w:rPr>
                <w:i/>
                <w:color w:val="auto"/>
                <w:sz w:val="16"/>
                <w:szCs w:val="16"/>
              </w:rPr>
              <w:t>100,79</w:t>
            </w:r>
          </w:p>
        </w:tc>
        <w:tc>
          <w:tcPr>
            <w:tcW w:w="741" w:type="dxa"/>
            <w:shd w:val="clear" w:color="auto" w:fill="DEEAF6" w:themeFill="accent1" w:themeFillTint="33"/>
          </w:tcPr>
          <w:p w14:paraId="1C8C82BE" w14:textId="77777777" w:rsidR="0048367D" w:rsidRPr="008E4304" w:rsidRDefault="0048367D" w:rsidP="008006A7">
            <w:pPr>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sidRPr="008E4304">
              <w:rPr>
                <w:i/>
                <w:color w:val="auto"/>
                <w:sz w:val="16"/>
                <w:szCs w:val="16"/>
              </w:rPr>
              <w:t>146,55</w:t>
            </w:r>
          </w:p>
        </w:tc>
        <w:tc>
          <w:tcPr>
            <w:tcW w:w="741" w:type="dxa"/>
            <w:shd w:val="clear" w:color="auto" w:fill="DEEAF6" w:themeFill="accent1" w:themeFillTint="33"/>
          </w:tcPr>
          <w:p w14:paraId="558079D4" w14:textId="77777777" w:rsidR="0048367D" w:rsidRPr="008E4304" w:rsidRDefault="0048367D" w:rsidP="008006A7">
            <w:pPr>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sidRPr="008E4304">
              <w:rPr>
                <w:i/>
                <w:color w:val="auto"/>
                <w:sz w:val="16"/>
                <w:szCs w:val="16"/>
              </w:rPr>
              <w:t>175,65</w:t>
            </w:r>
          </w:p>
        </w:tc>
        <w:tc>
          <w:tcPr>
            <w:tcW w:w="749" w:type="dxa"/>
            <w:shd w:val="clear" w:color="auto" w:fill="DEEAF6" w:themeFill="accent1" w:themeFillTint="33"/>
          </w:tcPr>
          <w:p w14:paraId="3CCEACCE" w14:textId="77777777" w:rsidR="0048367D" w:rsidRPr="008E4304" w:rsidRDefault="0048367D" w:rsidP="008006A7">
            <w:pPr>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sidRPr="008E4304">
              <w:rPr>
                <w:i/>
                <w:color w:val="auto"/>
                <w:sz w:val="16"/>
                <w:szCs w:val="16"/>
              </w:rPr>
              <w:t>200,87</w:t>
            </w:r>
          </w:p>
        </w:tc>
      </w:tr>
      <w:tr w:rsidR="0048367D" w:rsidRPr="00597209" w14:paraId="3F2A6F13" w14:textId="77777777" w:rsidTr="00467DB2">
        <w:tc>
          <w:tcPr>
            <w:cnfStyle w:val="001000000000" w:firstRow="0" w:lastRow="0" w:firstColumn="1" w:lastColumn="0" w:oddVBand="0" w:evenVBand="0" w:oddHBand="0" w:evenHBand="0" w:firstRowFirstColumn="0" w:firstRowLastColumn="0" w:lastRowFirstColumn="0" w:lastRowLastColumn="0"/>
            <w:tcW w:w="1985" w:type="dxa"/>
            <w:tcBorders>
              <w:bottom w:val="single" w:sz="4" w:space="0" w:color="5B9BD5" w:themeColor="accent1"/>
            </w:tcBorders>
            <w:shd w:val="clear" w:color="auto" w:fill="DEEAF6" w:themeFill="accent1" w:themeFillTint="33"/>
          </w:tcPr>
          <w:p w14:paraId="202C106B" w14:textId="77777777" w:rsidR="0048367D" w:rsidRPr="008E4304" w:rsidRDefault="0048367D" w:rsidP="008006A7">
            <w:pPr>
              <w:jc w:val="both"/>
              <w:rPr>
                <w:b w:val="0"/>
                <w:i/>
                <w:sz w:val="16"/>
                <w:szCs w:val="16"/>
              </w:rPr>
            </w:pPr>
            <w:r w:rsidRPr="008E4304">
              <w:rPr>
                <w:b w:val="0"/>
                <w:i/>
                <w:sz w:val="16"/>
                <w:szCs w:val="16"/>
              </w:rPr>
              <w:t xml:space="preserve">(eind </w:t>
            </w:r>
            <w:proofErr w:type="spellStart"/>
            <w:r w:rsidRPr="008E4304">
              <w:rPr>
                <w:b w:val="0"/>
                <w:i/>
                <w:sz w:val="16"/>
                <w:szCs w:val="16"/>
              </w:rPr>
              <w:t>rkm</w:t>
            </w:r>
            <w:proofErr w:type="spellEnd"/>
            <w:r w:rsidRPr="008E4304">
              <w:rPr>
                <w:b w:val="0"/>
                <w:i/>
                <w:sz w:val="16"/>
                <w:szCs w:val="16"/>
              </w:rPr>
              <w:t>)</w:t>
            </w:r>
          </w:p>
        </w:tc>
        <w:tc>
          <w:tcPr>
            <w:tcW w:w="142" w:type="dxa"/>
            <w:tcBorders>
              <w:bottom w:val="single" w:sz="4" w:space="0" w:color="5B9BD5" w:themeColor="accent1"/>
            </w:tcBorders>
            <w:shd w:val="clear" w:color="auto" w:fill="DEEAF6" w:themeFill="accent1" w:themeFillTint="33"/>
          </w:tcPr>
          <w:p w14:paraId="6137D42F" w14:textId="77777777" w:rsidR="0048367D" w:rsidRPr="005F4B28" w:rsidRDefault="0048367D" w:rsidP="008006A7">
            <w:pPr>
              <w:ind w:left="1" w:hanging="102"/>
              <w:jc w:val="both"/>
              <w:cnfStyle w:val="000000000000" w:firstRow="0" w:lastRow="0" w:firstColumn="0" w:lastColumn="0" w:oddVBand="0" w:evenVBand="0" w:oddHBand="0" w:evenHBand="0" w:firstRowFirstColumn="0" w:firstRowLastColumn="0" w:lastRowFirstColumn="0" w:lastRowLastColumn="0"/>
              <w:rPr>
                <w:sz w:val="16"/>
                <w:szCs w:val="16"/>
              </w:rPr>
            </w:pPr>
          </w:p>
        </w:tc>
        <w:tc>
          <w:tcPr>
            <w:tcW w:w="805" w:type="dxa"/>
            <w:tcBorders>
              <w:bottom w:val="single" w:sz="4" w:space="0" w:color="5B9BD5" w:themeColor="accent1"/>
            </w:tcBorders>
            <w:shd w:val="clear" w:color="auto" w:fill="DEEAF6" w:themeFill="accent1" w:themeFillTint="33"/>
          </w:tcPr>
          <w:p w14:paraId="557E8A66" w14:textId="06EA2FC9" w:rsidR="0048367D" w:rsidRPr="005F4B28" w:rsidRDefault="0048367D" w:rsidP="008006A7">
            <w:pPr>
              <w:ind w:left="1" w:hanging="102"/>
              <w:jc w:val="both"/>
              <w:cnfStyle w:val="000000000000" w:firstRow="0" w:lastRow="0" w:firstColumn="0" w:lastColumn="0" w:oddVBand="0" w:evenVBand="0" w:oddHBand="0" w:evenHBand="0" w:firstRowFirstColumn="0" w:firstRowLastColumn="0" w:lastRowFirstColumn="0" w:lastRowLastColumn="0"/>
              <w:rPr>
                <w:sz w:val="16"/>
                <w:szCs w:val="16"/>
              </w:rPr>
            </w:pPr>
          </w:p>
        </w:tc>
        <w:tc>
          <w:tcPr>
            <w:tcW w:w="741" w:type="dxa"/>
            <w:tcBorders>
              <w:bottom w:val="single" w:sz="4" w:space="0" w:color="5B9BD5" w:themeColor="accent1"/>
            </w:tcBorders>
            <w:shd w:val="clear" w:color="auto" w:fill="DEEAF6" w:themeFill="accent1" w:themeFillTint="33"/>
          </w:tcPr>
          <w:p w14:paraId="7290475D" w14:textId="77777777" w:rsidR="0048367D" w:rsidRPr="008E4304" w:rsidRDefault="0048367D" w:rsidP="008006A7">
            <w:pPr>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sidRPr="008E4304">
              <w:rPr>
                <w:i/>
                <w:color w:val="auto"/>
                <w:sz w:val="16"/>
                <w:szCs w:val="16"/>
              </w:rPr>
              <w:t>80,91</w:t>
            </w:r>
          </w:p>
        </w:tc>
        <w:tc>
          <w:tcPr>
            <w:tcW w:w="741" w:type="dxa"/>
            <w:tcBorders>
              <w:bottom w:val="single" w:sz="4" w:space="0" w:color="5B9BD5" w:themeColor="accent1"/>
            </w:tcBorders>
            <w:shd w:val="clear" w:color="auto" w:fill="DEEAF6" w:themeFill="accent1" w:themeFillTint="33"/>
          </w:tcPr>
          <w:p w14:paraId="240EB299" w14:textId="77777777" w:rsidR="0048367D" w:rsidRPr="008E4304" w:rsidRDefault="0048367D" w:rsidP="008006A7">
            <w:pPr>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sidRPr="008E4304">
              <w:rPr>
                <w:i/>
                <w:color w:val="auto"/>
                <w:sz w:val="16"/>
                <w:szCs w:val="16"/>
              </w:rPr>
              <w:t>100,79</w:t>
            </w:r>
          </w:p>
        </w:tc>
        <w:tc>
          <w:tcPr>
            <w:tcW w:w="741" w:type="dxa"/>
            <w:tcBorders>
              <w:bottom w:val="single" w:sz="4" w:space="0" w:color="5B9BD5" w:themeColor="accent1"/>
            </w:tcBorders>
            <w:shd w:val="clear" w:color="auto" w:fill="DEEAF6" w:themeFill="accent1" w:themeFillTint="33"/>
          </w:tcPr>
          <w:p w14:paraId="62E65C24" w14:textId="77777777" w:rsidR="0048367D" w:rsidRPr="008E4304" w:rsidRDefault="0048367D" w:rsidP="008006A7">
            <w:pPr>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sidRPr="008E4304">
              <w:rPr>
                <w:i/>
                <w:color w:val="auto"/>
                <w:sz w:val="16"/>
                <w:szCs w:val="16"/>
              </w:rPr>
              <w:t>146,55</w:t>
            </w:r>
          </w:p>
        </w:tc>
        <w:tc>
          <w:tcPr>
            <w:tcW w:w="741" w:type="dxa"/>
            <w:tcBorders>
              <w:bottom w:val="single" w:sz="4" w:space="0" w:color="5B9BD5" w:themeColor="accent1"/>
            </w:tcBorders>
            <w:shd w:val="clear" w:color="auto" w:fill="DEEAF6" w:themeFill="accent1" w:themeFillTint="33"/>
          </w:tcPr>
          <w:p w14:paraId="3A69B2A3" w14:textId="77777777" w:rsidR="0048367D" w:rsidRPr="008E4304" w:rsidRDefault="0048367D" w:rsidP="008006A7">
            <w:pPr>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sidRPr="008E4304">
              <w:rPr>
                <w:i/>
                <w:color w:val="auto"/>
                <w:sz w:val="16"/>
                <w:szCs w:val="16"/>
              </w:rPr>
              <w:t>175,65</w:t>
            </w:r>
          </w:p>
        </w:tc>
        <w:tc>
          <w:tcPr>
            <w:tcW w:w="741" w:type="dxa"/>
            <w:tcBorders>
              <w:bottom w:val="single" w:sz="4" w:space="0" w:color="5B9BD5" w:themeColor="accent1"/>
            </w:tcBorders>
            <w:shd w:val="clear" w:color="auto" w:fill="DEEAF6" w:themeFill="accent1" w:themeFillTint="33"/>
          </w:tcPr>
          <w:p w14:paraId="03F6DDBA" w14:textId="77777777" w:rsidR="0048367D" w:rsidRPr="008E4304" w:rsidRDefault="0048367D" w:rsidP="008006A7">
            <w:pPr>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sidRPr="008E4304">
              <w:rPr>
                <w:i/>
                <w:color w:val="auto"/>
                <w:sz w:val="16"/>
                <w:szCs w:val="16"/>
              </w:rPr>
              <w:t>200,87</w:t>
            </w:r>
          </w:p>
        </w:tc>
        <w:tc>
          <w:tcPr>
            <w:tcW w:w="749" w:type="dxa"/>
            <w:tcBorders>
              <w:bottom w:val="single" w:sz="4" w:space="0" w:color="5B9BD5" w:themeColor="accent1"/>
            </w:tcBorders>
            <w:shd w:val="clear" w:color="auto" w:fill="DEEAF6" w:themeFill="accent1" w:themeFillTint="33"/>
          </w:tcPr>
          <w:p w14:paraId="30A4D920" w14:textId="77777777" w:rsidR="0048367D" w:rsidRPr="008E4304" w:rsidRDefault="0048367D" w:rsidP="008006A7">
            <w:pPr>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sidRPr="008E4304">
              <w:rPr>
                <w:i/>
                <w:color w:val="auto"/>
                <w:sz w:val="16"/>
                <w:szCs w:val="16"/>
              </w:rPr>
              <w:t>247,80**</w:t>
            </w:r>
          </w:p>
        </w:tc>
      </w:tr>
      <w:tr w:rsidR="0048367D" w:rsidRPr="00173E43" w14:paraId="04087305" w14:textId="77777777" w:rsidTr="00467DB2">
        <w:tc>
          <w:tcPr>
            <w:cnfStyle w:val="001000000000" w:firstRow="0" w:lastRow="0" w:firstColumn="1" w:lastColumn="0" w:oddVBand="0" w:evenVBand="0" w:oddHBand="0" w:evenHBand="0" w:firstRowFirstColumn="0" w:firstRowLastColumn="0" w:lastRowFirstColumn="0" w:lastRowLastColumn="0"/>
            <w:tcW w:w="1985" w:type="dxa"/>
            <w:tcBorders>
              <w:top w:val="single" w:sz="4" w:space="0" w:color="5B9BD5" w:themeColor="accent1"/>
            </w:tcBorders>
            <w:shd w:val="clear" w:color="auto" w:fill="EFF5FB"/>
          </w:tcPr>
          <w:p w14:paraId="59F40C8F" w14:textId="77777777" w:rsidR="0048367D" w:rsidRPr="0055249E" w:rsidRDefault="0048367D" w:rsidP="008006A7">
            <w:pPr>
              <w:rPr>
                <w:b w:val="0"/>
                <w:sz w:val="16"/>
                <w:szCs w:val="16"/>
              </w:rPr>
            </w:pPr>
            <w:r>
              <w:rPr>
                <w:b w:val="0"/>
                <w:sz w:val="16"/>
                <w:szCs w:val="16"/>
              </w:rPr>
              <w:t xml:space="preserve">Gemiddelde </w:t>
            </w:r>
            <w:r w:rsidRPr="000C425C">
              <w:rPr>
                <w:b w:val="0"/>
                <w:i/>
                <w:sz w:val="16"/>
                <w:szCs w:val="16"/>
              </w:rPr>
              <w:t>D</w:t>
            </w:r>
            <w:r w:rsidRPr="000C425C">
              <w:rPr>
                <w:b w:val="0"/>
                <w:i/>
                <w:sz w:val="16"/>
                <w:szCs w:val="16"/>
                <w:vertAlign w:val="subscript"/>
              </w:rPr>
              <w:t>g</w:t>
            </w:r>
            <w:r>
              <w:rPr>
                <w:b w:val="0"/>
                <w:sz w:val="16"/>
                <w:szCs w:val="16"/>
              </w:rPr>
              <w:t xml:space="preserve"> (mm)</w:t>
            </w:r>
          </w:p>
        </w:tc>
        <w:tc>
          <w:tcPr>
            <w:tcW w:w="142" w:type="dxa"/>
            <w:tcBorders>
              <w:top w:val="single" w:sz="4" w:space="0" w:color="5B9BD5" w:themeColor="accent1"/>
            </w:tcBorders>
            <w:shd w:val="clear" w:color="auto" w:fill="EFF5FB"/>
          </w:tcPr>
          <w:p w14:paraId="225DF3D9" w14:textId="77777777" w:rsidR="0048367D" w:rsidRPr="00467DB2" w:rsidRDefault="0048367D" w:rsidP="008006A7">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p>
        </w:tc>
        <w:tc>
          <w:tcPr>
            <w:tcW w:w="805" w:type="dxa"/>
            <w:tcBorders>
              <w:top w:val="single" w:sz="4" w:space="0" w:color="5B9BD5" w:themeColor="accent1"/>
            </w:tcBorders>
            <w:shd w:val="clear" w:color="auto" w:fill="EFF5FB"/>
          </w:tcPr>
          <w:p w14:paraId="0292AFEE" w14:textId="35D408AF" w:rsidR="0048367D" w:rsidRPr="00467DB2" w:rsidRDefault="0048367D" w:rsidP="008006A7">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sidRPr="00467DB2">
              <w:rPr>
                <w:i/>
                <w:color w:val="auto"/>
                <w:sz w:val="16"/>
                <w:szCs w:val="16"/>
              </w:rPr>
              <w:t>1981-83</w:t>
            </w:r>
          </w:p>
        </w:tc>
        <w:tc>
          <w:tcPr>
            <w:tcW w:w="741" w:type="dxa"/>
            <w:tcBorders>
              <w:top w:val="single" w:sz="4" w:space="0" w:color="5B9BD5" w:themeColor="accent1"/>
            </w:tcBorders>
            <w:shd w:val="clear" w:color="auto" w:fill="EFF5FB"/>
          </w:tcPr>
          <w:p w14:paraId="5073F91A"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17,0</w:t>
            </w:r>
          </w:p>
        </w:tc>
        <w:tc>
          <w:tcPr>
            <w:tcW w:w="741" w:type="dxa"/>
            <w:tcBorders>
              <w:top w:val="single" w:sz="4" w:space="0" w:color="5B9BD5" w:themeColor="accent1"/>
            </w:tcBorders>
            <w:shd w:val="clear" w:color="auto" w:fill="EFF5FB"/>
          </w:tcPr>
          <w:p w14:paraId="0C284AC5"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7,20</w:t>
            </w:r>
          </w:p>
        </w:tc>
        <w:tc>
          <w:tcPr>
            <w:tcW w:w="741" w:type="dxa"/>
            <w:tcBorders>
              <w:top w:val="single" w:sz="4" w:space="0" w:color="5B9BD5" w:themeColor="accent1"/>
            </w:tcBorders>
            <w:shd w:val="clear" w:color="auto" w:fill="EFF5FB"/>
          </w:tcPr>
          <w:p w14:paraId="00C91667"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1,92</w:t>
            </w:r>
          </w:p>
        </w:tc>
        <w:tc>
          <w:tcPr>
            <w:tcW w:w="741" w:type="dxa"/>
            <w:tcBorders>
              <w:top w:val="single" w:sz="4" w:space="0" w:color="5B9BD5" w:themeColor="accent1"/>
            </w:tcBorders>
            <w:shd w:val="clear" w:color="auto" w:fill="EFF5FB"/>
          </w:tcPr>
          <w:p w14:paraId="3D6D0EB0"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2,30</w:t>
            </w:r>
          </w:p>
        </w:tc>
        <w:tc>
          <w:tcPr>
            <w:tcW w:w="741" w:type="dxa"/>
            <w:tcBorders>
              <w:top w:val="single" w:sz="4" w:space="0" w:color="5B9BD5" w:themeColor="accent1"/>
            </w:tcBorders>
            <w:shd w:val="clear" w:color="auto" w:fill="EFF5FB"/>
          </w:tcPr>
          <w:p w14:paraId="1BD9424B"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0,80</w:t>
            </w:r>
          </w:p>
        </w:tc>
        <w:tc>
          <w:tcPr>
            <w:tcW w:w="749" w:type="dxa"/>
            <w:tcBorders>
              <w:top w:val="single" w:sz="4" w:space="0" w:color="5B9BD5" w:themeColor="accent1"/>
            </w:tcBorders>
            <w:shd w:val="clear" w:color="auto" w:fill="EFF5FB"/>
          </w:tcPr>
          <w:p w14:paraId="78D0F9B4"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0,50</w:t>
            </w:r>
          </w:p>
        </w:tc>
      </w:tr>
      <w:tr w:rsidR="0048367D" w:rsidRPr="00173E43" w14:paraId="26D36069" w14:textId="77777777" w:rsidTr="00467DB2">
        <w:tc>
          <w:tcPr>
            <w:cnfStyle w:val="001000000000" w:firstRow="0" w:lastRow="0" w:firstColumn="1" w:lastColumn="0" w:oddVBand="0" w:evenVBand="0" w:oddHBand="0" w:evenHBand="0" w:firstRowFirstColumn="0" w:firstRowLastColumn="0" w:lastRowFirstColumn="0" w:lastRowLastColumn="0"/>
            <w:tcW w:w="1985" w:type="dxa"/>
            <w:tcBorders>
              <w:bottom w:val="single" w:sz="4" w:space="0" w:color="5B9BD5" w:themeColor="accent1"/>
            </w:tcBorders>
            <w:shd w:val="clear" w:color="auto" w:fill="EFF5FB"/>
          </w:tcPr>
          <w:p w14:paraId="53312769" w14:textId="77777777" w:rsidR="0048367D" w:rsidRPr="0055249E" w:rsidRDefault="0048367D" w:rsidP="008006A7">
            <w:pPr>
              <w:jc w:val="both"/>
              <w:rPr>
                <w:b w:val="0"/>
                <w:sz w:val="16"/>
                <w:szCs w:val="16"/>
              </w:rPr>
            </w:pPr>
          </w:p>
        </w:tc>
        <w:tc>
          <w:tcPr>
            <w:tcW w:w="142" w:type="dxa"/>
            <w:tcBorders>
              <w:bottom w:val="single" w:sz="4" w:space="0" w:color="5B9BD5" w:themeColor="accent1"/>
            </w:tcBorders>
            <w:shd w:val="clear" w:color="auto" w:fill="EFF5FB"/>
          </w:tcPr>
          <w:p w14:paraId="588A6E24" w14:textId="77777777" w:rsidR="0048367D" w:rsidRPr="00467DB2" w:rsidRDefault="0048367D" w:rsidP="008006A7">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p>
        </w:tc>
        <w:tc>
          <w:tcPr>
            <w:tcW w:w="805" w:type="dxa"/>
            <w:tcBorders>
              <w:bottom w:val="single" w:sz="4" w:space="0" w:color="5B9BD5" w:themeColor="accent1"/>
            </w:tcBorders>
            <w:shd w:val="clear" w:color="auto" w:fill="EFF5FB"/>
          </w:tcPr>
          <w:p w14:paraId="1FC1C183" w14:textId="0960903F" w:rsidR="0048367D" w:rsidRPr="00467DB2" w:rsidRDefault="0048367D" w:rsidP="008006A7">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sidRPr="00467DB2">
              <w:rPr>
                <w:i/>
                <w:color w:val="auto"/>
                <w:sz w:val="16"/>
                <w:szCs w:val="16"/>
              </w:rPr>
              <w:t>2020</w:t>
            </w:r>
          </w:p>
        </w:tc>
        <w:tc>
          <w:tcPr>
            <w:tcW w:w="741" w:type="dxa"/>
            <w:tcBorders>
              <w:bottom w:val="single" w:sz="4" w:space="0" w:color="5B9BD5" w:themeColor="accent1"/>
            </w:tcBorders>
            <w:shd w:val="clear" w:color="auto" w:fill="EFF5FB"/>
          </w:tcPr>
          <w:p w14:paraId="67297450"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23,6</w:t>
            </w:r>
          </w:p>
        </w:tc>
        <w:tc>
          <w:tcPr>
            <w:tcW w:w="741" w:type="dxa"/>
            <w:tcBorders>
              <w:bottom w:val="single" w:sz="4" w:space="0" w:color="5B9BD5" w:themeColor="accent1"/>
            </w:tcBorders>
            <w:shd w:val="clear" w:color="auto" w:fill="EFF5FB"/>
          </w:tcPr>
          <w:p w14:paraId="3C6003F8"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7,80</w:t>
            </w:r>
          </w:p>
        </w:tc>
        <w:tc>
          <w:tcPr>
            <w:tcW w:w="741" w:type="dxa"/>
            <w:tcBorders>
              <w:bottom w:val="single" w:sz="4" w:space="0" w:color="5B9BD5" w:themeColor="accent1"/>
            </w:tcBorders>
            <w:shd w:val="clear" w:color="auto" w:fill="EFF5FB"/>
          </w:tcPr>
          <w:p w14:paraId="4A8511F1"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2,06</w:t>
            </w:r>
          </w:p>
        </w:tc>
        <w:tc>
          <w:tcPr>
            <w:tcW w:w="741" w:type="dxa"/>
            <w:tcBorders>
              <w:bottom w:val="single" w:sz="4" w:space="0" w:color="5B9BD5" w:themeColor="accent1"/>
            </w:tcBorders>
            <w:shd w:val="clear" w:color="auto" w:fill="EFF5FB"/>
          </w:tcPr>
          <w:p w14:paraId="6E0E2403"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2,42</w:t>
            </w:r>
          </w:p>
        </w:tc>
        <w:tc>
          <w:tcPr>
            <w:tcW w:w="741" w:type="dxa"/>
            <w:tcBorders>
              <w:bottom w:val="single" w:sz="4" w:space="0" w:color="5B9BD5" w:themeColor="accent1"/>
            </w:tcBorders>
            <w:shd w:val="clear" w:color="auto" w:fill="EFF5FB"/>
          </w:tcPr>
          <w:p w14:paraId="2F8882A6"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1,23</w:t>
            </w:r>
          </w:p>
        </w:tc>
        <w:tc>
          <w:tcPr>
            <w:tcW w:w="749" w:type="dxa"/>
            <w:tcBorders>
              <w:bottom w:val="single" w:sz="4" w:space="0" w:color="5B9BD5" w:themeColor="accent1"/>
            </w:tcBorders>
            <w:shd w:val="clear" w:color="auto" w:fill="EFF5FB"/>
          </w:tcPr>
          <w:p w14:paraId="2308E203"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0,45</w:t>
            </w:r>
          </w:p>
        </w:tc>
      </w:tr>
      <w:tr w:rsidR="0048367D" w14:paraId="157C6987" w14:textId="77777777" w:rsidTr="00467DB2">
        <w:tc>
          <w:tcPr>
            <w:cnfStyle w:val="001000000000" w:firstRow="0" w:lastRow="0" w:firstColumn="1" w:lastColumn="0" w:oddVBand="0" w:evenVBand="0" w:oddHBand="0" w:evenHBand="0" w:firstRowFirstColumn="0" w:firstRowLastColumn="0" w:lastRowFirstColumn="0" w:lastRowLastColumn="0"/>
            <w:tcW w:w="1985" w:type="dxa"/>
            <w:tcBorders>
              <w:top w:val="single" w:sz="4" w:space="0" w:color="5B9BD5" w:themeColor="accent1"/>
            </w:tcBorders>
            <w:shd w:val="clear" w:color="auto" w:fill="DEEAF6" w:themeFill="accent1" w:themeFillTint="33"/>
          </w:tcPr>
          <w:p w14:paraId="16267563" w14:textId="77777777" w:rsidR="0048367D" w:rsidRPr="0055249E" w:rsidRDefault="0048367D" w:rsidP="008006A7">
            <w:pPr>
              <w:jc w:val="both"/>
              <w:rPr>
                <w:b w:val="0"/>
                <w:sz w:val="16"/>
                <w:szCs w:val="16"/>
              </w:rPr>
            </w:pPr>
            <w:r>
              <w:rPr>
                <w:b w:val="0"/>
                <w:sz w:val="16"/>
                <w:szCs w:val="16"/>
              </w:rPr>
              <w:t xml:space="preserve">Mediaan </w:t>
            </w:r>
            <w:r w:rsidRPr="000C425C">
              <w:rPr>
                <w:b w:val="0"/>
                <w:i/>
                <w:sz w:val="16"/>
                <w:szCs w:val="16"/>
              </w:rPr>
              <w:t>D</w:t>
            </w:r>
            <w:r w:rsidRPr="000C425C">
              <w:rPr>
                <w:b w:val="0"/>
                <w:i/>
                <w:sz w:val="16"/>
                <w:szCs w:val="16"/>
                <w:vertAlign w:val="subscript"/>
              </w:rPr>
              <w:t>50</w:t>
            </w:r>
            <w:r>
              <w:rPr>
                <w:b w:val="0"/>
                <w:sz w:val="16"/>
                <w:szCs w:val="16"/>
              </w:rPr>
              <w:t xml:space="preserve"> (mm)</w:t>
            </w:r>
          </w:p>
        </w:tc>
        <w:tc>
          <w:tcPr>
            <w:tcW w:w="142" w:type="dxa"/>
            <w:tcBorders>
              <w:top w:val="single" w:sz="4" w:space="0" w:color="5B9BD5" w:themeColor="accent1"/>
            </w:tcBorders>
            <w:shd w:val="clear" w:color="auto" w:fill="DEEAF6" w:themeFill="accent1" w:themeFillTint="33"/>
          </w:tcPr>
          <w:p w14:paraId="74013DF7" w14:textId="77777777" w:rsidR="0048367D" w:rsidRPr="00467DB2" w:rsidRDefault="0048367D" w:rsidP="008006A7">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p>
        </w:tc>
        <w:tc>
          <w:tcPr>
            <w:tcW w:w="805" w:type="dxa"/>
            <w:tcBorders>
              <w:top w:val="single" w:sz="4" w:space="0" w:color="5B9BD5" w:themeColor="accent1"/>
            </w:tcBorders>
            <w:shd w:val="clear" w:color="auto" w:fill="DEEAF6" w:themeFill="accent1" w:themeFillTint="33"/>
          </w:tcPr>
          <w:p w14:paraId="5C721740" w14:textId="51B05031" w:rsidR="0048367D" w:rsidRPr="00467DB2" w:rsidRDefault="0048367D" w:rsidP="008006A7">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sidRPr="00467DB2">
              <w:rPr>
                <w:i/>
                <w:color w:val="auto"/>
                <w:sz w:val="16"/>
                <w:szCs w:val="16"/>
              </w:rPr>
              <w:t>1981-83</w:t>
            </w:r>
          </w:p>
        </w:tc>
        <w:tc>
          <w:tcPr>
            <w:tcW w:w="741" w:type="dxa"/>
            <w:tcBorders>
              <w:top w:val="single" w:sz="4" w:space="0" w:color="5B9BD5" w:themeColor="accent1"/>
            </w:tcBorders>
            <w:shd w:val="clear" w:color="auto" w:fill="DEEAF6" w:themeFill="accent1" w:themeFillTint="33"/>
          </w:tcPr>
          <w:p w14:paraId="1FF2EC9C"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37,7</w:t>
            </w:r>
          </w:p>
        </w:tc>
        <w:tc>
          <w:tcPr>
            <w:tcW w:w="741" w:type="dxa"/>
            <w:tcBorders>
              <w:top w:val="single" w:sz="4" w:space="0" w:color="5B9BD5" w:themeColor="accent1"/>
            </w:tcBorders>
            <w:shd w:val="clear" w:color="auto" w:fill="DEEAF6" w:themeFill="accent1" w:themeFillTint="33"/>
          </w:tcPr>
          <w:p w14:paraId="456BE7E6"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12,7</w:t>
            </w:r>
          </w:p>
        </w:tc>
        <w:tc>
          <w:tcPr>
            <w:tcW w:w="741" w:type="dxa"/>
            <w:tcBorders>
              <w:top w:val="single" w:sz="4" w:space="0" w:color="5B9BD5" w:themeColor="accent1"/>
            </w:tcBorders>
            <w:shd w:val="clear" w:color="auto" w:fill="DEEAF6" w:themeFill="accent1" w:themeFillTint="33"/>
          </w:tcPr>
          <w:p w14:paraId="57AC4A7B"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0,87</w:t>
            </w:r>
          </w:p>
        </w:tc>
        <w:tc>
          <w:tcPr>
            <w:tcW w:w="741" w:type="dxa"/>
            <w:tcBorders>
              <w:top w:val="single" w:sz="4" w:space="0" w:color="5B9BD5" w:themeColor="accent1"/>
            </w:tcBorders>
            <w:shd w:val="clear" w:color="auto" w:fill="DEEAF6" w:themeFill="accent1" w:themeFillTint="33"/>
          </w:tcPr>
          <w:p w14:paraId="07B2280E"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0,86</w:t>
            </w:r>
          </w:p>
        </w:tc>
        <w:tc>
          <w:tcPr>
            <w:tcW w:w="741" w:type="dxa"/>
            <w:tcBorders>
              <w:top w:val="single" w:sz="4" w:space="0" w:color="5B9BD5" w:themeColor="accent1"/>
            </w:tcBorders>
            <w:shd w:val="clear" w:color="auto" w:fill="DEEAF6" w:themeFill="accent1" w:themeFillTint="33"/>
          </w:tcPr>
          <w:p w14:paraId="58B74C9E"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0,63</w:t>
            </w:r>
          </w:p>
        </w:tc>
        <w:tc>
          <w:tcPr>
            <w:tcW w:w="749" w:type="dxa"/>
            <w:tcBorders>
              <w:top w:val="single" w:sz="4" w:space="0" w:color="5B9BD5" w:themeColor="accent1"/>
            </w:tcBorders>
            <w:shd w:val="clear" w:color="auto" w:fill="DEEAF6" w:themeFill="accent1" w:themeFillTint="33"/>
          </w:tcPr>
          <w:p w14:paraId="0B0337B2"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0,47</w:t>
            </w:r>
          </w:p>
        </w:tc>
      </w:tr>
      <w:tr w:rsidR="0048367D" w14:paraId="6ECA8CF7" w14:textId="77777777" w:rsidTr="00467DB2">
        <w:tc>
          <w:tcPr>
            <w:cnfStyle w:val="001000000000" w:firstRow="0" w:lastRow="0" w:firstColumn="1" w:lastColumn="0" w:oddVBand="0" w:evenVBand="0" w:oddHBand="0" w:evenHBand="0" w:firstRowFirstColumn="0" w:firstRowLastColumn="0" w:lastRowFirstColumn="0" w:lastRowLastColumn="0"/>
            <w:tcW w:w="1985" w:type="dxa"/>
            <w:tcBorders>
              <w:bottom w:val="single" w:sz="4" w:space="0" w:color="5B9BD5" w:themeColor="accent1"/>
            </w:tcBorders>
            <w:shd w:val="clear" w:color="auto" w:fill="DEEAF6" w:themeFill="accent1" w:themeFillTint="33"/>
          </w:tcPr>
          <w:p w14:paraId="60E92CEB" w14:textId="77777777" w:rsidR="0048367D" w:rsidRPr="00932B48" w:rsidRDefault="0048367D" w:rsidP="008006A7">
            <w:pPr>
              <w:jc w:val="both"/>
              <w:rPr>
                <w:b w:val="0"/>
                <w:sz w:val="16"/>
                <w:szCs w:val="16"/>
              </w:rPr>
            </w:pPr>
          </w:p>
        </w:tc>
        <w:tc>
          <w:tcPr>
            <w:tcW w:w="142" w:type="dxa"/>
            <w:tcBorders>
              <w:bottom w:val="single" w:sz="4" w:space="0" w:color="5B9BD5" w:themeColor="accent1"/>
            </w:tcBorders>
            <w:shd w:val="clear" w:color="auto" w:fill="DEEAF6" w:themeFill="accent1" w:themeFillTint="33"/>
          </w:tcPr>
          <w:p w14:paraId="6A28E612" w14:textId="77777777" w:rsidR="0048367D" w:rsidRPr="00467DB2" w:rsidRDefault="0048367D" w:rsidP="008006A7">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p>
        </w:tc>
        <w:tc>
          <w:tcPr>
            <w:tcW w:w="805" w:type="dxa"/>
            <w:tcBorders>
              <w:bottom w:val="single" w:sz="4" w:space="0" w:color="5B9BD5" w:themeColor="accent1"/>
            </w:tcBorders>
            <w:shd w:val="clear" w:color="auto" w:fill="DEEAF6" w:themeFill="accent1" w:themeFillTint="33"/>
          </w:tcPr>
          <w:p w14:paraId="6C6D1B25" w14:textId="6EB32896" w:rsidR="0048367D" w:rsidRPr="00467DB2" w:rsidRDefault="0048367D" w:rsidP="008006A7">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sidRPr="00467DB2">
              <w:rPr>
                <w:i/>
                <w:color w:val="auto"/>
                <w:sz w:val="16"/>
                <w:szCs w:val="16"/>
              </w:rPr>
              <w:t>2020</w:t>
            </w:r>
          </w:p>
        </w:tc>
        <w:tc>
          <w:tcPr>
            <w:tcW w:w="741" w:type="dxa"/>
            <w:tcBorders>
              <w:bottom w:val="single" w:sz="4" w:space="0" w:color="5B9BD5" w:themeColor="accent1"/>
            </w:tcBorders>
            <w:shd w:val="clear" w:color="auto" w:fill="DEEAF6" w:themeFill="accent1" w:themeFillTint="33"/>
          </w:tcPr>
          <w:p w14:paraId="30B74A3C"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35,4</w:t>
            </w:r>
          </w:p>
        </w:tc>
        <w:tc>
          <w:tcPr>
            <w:tcW w:w="741" w:type="dxa"/>
            <w:tcBorders>
              <w:bottom w:val="single" w:sz="4" w:space="0" w:color="5B9BD5" w:themeColor="accent1"/>
            </w:tcBorders>
            <w:shd w:val="clear" w:color="auto" w:fill="DEEAF6" w:themeFill="accent1" w:themeFillTint="33"/>
          </w:tcPr>
          <w:p w14:paraId="02A7B9F1"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13,3</w:t>
            </w:r>
          </w:p>
        </w:tc>
        <w:tc>
          <w:tcPr>
            <w:tcW w:w="741" w:type="dxa"/>
            <w:tcBorders>
              <w:bottom w:val="single" w:sz="4" w:space="0" w:color="5B9BD5" w:themeColor="accent1"/>
            </w:tcBorders>
            <w:shd w:val="clear" w:color="auto" w:fill="DEEAF6" w:themeFill="accent1" w:themeFillTint="33"/>
          </w:tcPr>
          <w:p w14:paraId="7794F35E"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1,25</w:t>
            </w:r>
          </w:p>
        </w:tc>
        <w:tc>
          <w:tcPr>
            <w:tcW w:w="741" w:type="dxa"/>
            <w:tcBorders>
              <w:bottom w:val="single" w:sz="4" w:space="0" w:color="5B9BD5" w:themeColor="accent1"/>
            </w:tcBorders>
            <w:shd w:val="clear" w:color="auto" w:fill="DEEAF6" w:themeFill="accent1" w:themeFillTint="33"/>
          </w:tcPr>
          <w:p w14:paraId="28494C6C"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1,31</w:t>
            </w:r>
          </w:p>
        </w:tc>
        <w:tc>
          <w:tcPr>
            <w:tcW w:w="741" w:type="dxa"/>
            <w:tcBorders>
              <w:bottom w:val="single" w:sz="4" w:space="0" w:color="5B9BD5" w:themeColor="accent1"/>
            </w:tcBorders>
            <w:shd w:val="clear" w:color="auto" w:fill="DEEAF6" w:themeFill="accent1" w:themeFillTint="33"/>
          </w:tcPr>
          <w:p w14:paraId="1F058B9A"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0,77</w:t>
            </w:r>
          </w:p>
        </w:tc>
        <w:tc>
          <w:tcPr>
            <w:tcW w:w="749" w:type="dxa"/>
            <w:tcBorders>
              <w:bottom w:val="single" w:sz="4" w:space="0" w:color="5B9BD5" w:themeColor="accent1"/>
            </w:tcBorders>
            <w:shd w:val="clear" w:color="auto" w:fill="DEEAF6" w:themeFill="accent1" w:themeFillTint="33"/>
          </w:tcPr>
          <w:p w14:paraId="32C9478C"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0,38</w:t>
            </w:r>
          </w:p>
        </w:tc>
      </w:tr>
      <w:tr w:rsidR="0048367D" w14:paraId="0A40A862" w14:textId="77777777" w:rsidTr="00467DB2">
        <w:tc>
          <w:tcPr>
            <w:cnfStyle w:val="001000000000" w:firstRow="0" w:lastRow="0" w:firstColumn="1" w:lastColumn="0" w:oddVBand="0" w:evenVBand="0" w:oddHBand="0" w:evenHBand="0" w:firstRowFirstColumn="0" w:firstRowLastColumn="0" w:lastRowFirstColumn="0" w:lastRowLastColumn="0"/>
            <w:tcW w:w="1985" w:type="dxa"/>
            <w:tcBorders>
              <w:top w:val="single" w:sz="4" w:space="0" w:color="5B9BD5" w:themeColor="accent1"/>
            </w:tcBorders>
            <w:shd w:val="clear" w:color="auto" w:fill="EFF5FB"/>
          </w:tcPr>
          <w:p w14:paraId="6B8EC807" w14:textId="77777777" w:rsidR="0048367D" w:rsidRPr="00932B48" w:rsidRDefault="0048367D" w:rsidP="008006A7">
            <w:pPr>
              <w:jc w:val="both"/>
              <w:rPr>
                <w:b w:val="0"/>
                <w:sz w:val="16"/>
                <w:szCs w:val="16"/>
              </w:rPr>
            </w:pPr>
            <w:r w:rsidRPr="000C425C">
              <w:rPr>
                <w:b w:val="0"/>
                <w:i/>
                <w:sz w:val="16"/>
                <w:szCs w:val="16"/>
              </w:rPr>
              <w:t>D</w:t>
            </w:r>
            <w:r w:rsidRPr="000C425C">
              <w:rPr>
                <w:b w:val="0"/>
                <w:i/>
                <w:sz w:val="16"/>
                <w:szCs w:val="16"/>
                <w:vertAlign w:val="subscript"/>
              </w:rPr>
              <w:t>90</w:t>
            </w:r>
            <w:r w:rsidRPr="00932B48">
              <w:rPr>
                <w:b w:val="0"/>
                <w:sz w:val="16"/>
                <w:szCs w:val="16"/>
              </w:rPr>
              <w:t xml:space="preserve"> (mm)</w:t>
            </w:r>
          </w:p>
        </w:tc>
        <w:tc>
          <w:tcPr>
            <w:tcW w:w="142" w:type="dxa"/>
            <w:tcBorders>
              <w:top w:val="single" w:sz="4" w:space="0" w:color="5B9BD5" w:themeColor="accent1"/>
            </w:tcBorders>
            <w:shd w:val="clear" w:color="auto" w:fill="EFF5FB"/>
          </w:tcPr>
          <w:p w14:paraId="66C3F244" w14:textId="77777777" w:rsidR="0048367D" w:rsidRPr="00467DB2" w:rsidRDefault="0048367D" w:rsidP="008006A7">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p>
        </w:tc>
        <w:tc>
          <w:tcPr>
            <w:tcW w:w="805" w:type="dxa"/>
            <w:tcBorders>
              <w:top w:val="single" w:sz="4" w:space="0" w:color="5B9BD5" w:themeColor="accent1"/>
            </w:tcBorders>
            <w:shd w:val="clear" w:color="auto" w:fill="EFF5FB"/>
          </w:tcPr>
          <w:p w14:paraId="5F9CAEC0" w14:textId="3E0F29D0" w:rsidR="0048367D" w:rsidRPr="00467DB2" w:rsidRDefault="0048367D" w:rsidP="008006A7">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sidRPr="00467DB2">
              <w:rPr>
                <w:i/>
                <w:color w:val="auto"/>
                <w:sz w:val="16"/>
                <w:szCs w:val="16"/>
              </w:rPr>
              <w:t>1981-83</w:t>
            </w:r>
          </w:p>
        </w:tc>
        <w:tc>
          <w:tcPr>
            <w:tcW w:w="741" w:type="dxa"/>
            <w:tcBorders>
              <w:top w:val="single" w:sz="4" w:space="0" w:color="5B9BD5" w:themeColor="accent1"/>
            </w:tcBorders>
            <w:shd w:val="clear" w:color="auto" w:fill="EFF5FB"/>
          </w:tcPr>
          <w:p w14:paraId="18E8DF7B"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98,3</w:t>
            </w:r>
          </w:p>
        </w:tc>
        <w:tc>
          <w:tcPr>
            <w:tcW w:w="741" w:type="dxa"/>
            <w:tcBorders>
              <w:top w:val="single" w:sz="4" w:space="0" w:color="5B9BD5" w:themeColor="accent1"/>
            </w:tcBorders>
            <w:shd w:val="clear" w:color="auto" w:fill="EFF5FB"/>
          </w:tcPr>
          <w:p w14:paraId="38D24275"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61,2</w:t>
            </w:r>
          </w:p>
        </w:tc>
        <w:tc>
          <w:tcPr>
            <w:tcW w:w="741" w:type="dxa"/>
            <w:tcBorders>
              <w:top w:val="single" w:sz="4" w:space="0" w:color="5B9BD5" w:themeColor="accent1"/>
            </w:tcBorders>
            <w:shd w:val="clear" w:color="auto" w:fill="EFF5FB"/>
          </w:tcPr>
          <w:p w14:paraId="754C54FF"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28,2</w:t>
            </w:r>
          </w:p>
        </w:tc>
        <w:tc>
          <w:tcPr>
            <w:tcW w:w="741" w:type="dxa"/>
            <w:tcBorders>
              <w:top w:val="single" w:sz="4" w:space="0" w:color="5B9BD5" w:themeColor="accent1"/>
            </w:tcBorders>
            <w:shd w:val="clear" w:color="auto" w:fill="EFF5FB"/>
          </w:tcPr>
          <w:p w14:paraId="0C65BA51"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49,8</w:t>
            </w:r>
          </w:p>
        </w:tc>
        <w:tc>
          <w:tcPr>
            <w:tcW w:w="741" w:type="dxa"/>
            <w:tcBorders>
              <w:top w:val="single" w:sz="4" w:space="0" w:color="5B9BD5" w:themeColor="accent1"/>
            </w:tcBorders>
            <w:shd w:val="clear" w:color="auto" w:fill="EFF5FB"/>
          </w:tcPr>
          <w:p w14:paraId="35A97CAF"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4,15</w:t>
            </w:r>
          </w:p>
        </w:tc>
        <w:tc>
          <w:tcPr>
            <w:tcW w:w="749" w:type="dxa"/>
            <w:tcBorders>
              <w:top w:val="single" w:sz="4" w:space="0" w:color="5B9BD5" w:themeColor="accent1"/>
            </w:tcBorders>
            <w:shd w:val="clear" w:color="auto" w:fill="EFF5FB"/>
          </w:tcPr>
          <w:p w14:paraId="42211573"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0,85</w:t>
            </w:r>
          </w:p>
        </w:tc>
      </w:tr>
      <w:tr w:rsidR="0048367D" w14:paraId="77624DA6" w14:textId="77777777" w:rsidTr="00467DB2">
        <w:tc>
          <w:tcPr>
            <w:cnfStyle w:val="001000000000" w:firstRow="0" w:lastRow="0" w:firstColumn="1" w:lastColumn="0" w:oddVBand="0" w:evenVBand="0" w:oddHBand="0" w:evenHBand="0" w:firstRowFirstColumn="0" w:firstRowLastColumn="0" w:lastRowFirstColumn="0" w:lastRowLastColumn="0"/>
            <w:tcW w:w="1985" w:type="dxa"/>
            <w:tcBorders>
              <w:bottom w:val="single" w:sz="4" w:space="0" w:color="5B9BD5" w:themeColor="accent1"/>
            </w:tcBorders>
            <w:shd w:val="clear" w:color="auto" w:fill="EFF5FB"/>
          </w:tcPr>
          <w:p w14:paraId="6D8875A4" w14:textId="77777777" w:rsidR="0048367D" w:rsidRPr="00932B48" w:rsidRDefault="0048367D" w:rsidP="008006A7">
            <w:pPr>
              <w:jc w:val="both"/>
              <w:rPr>
                <w:b w:val="0"/>
                <w:sz w:val="16"/>
                <w:szCs w:val="16"/>
              </w:rPr>
            </w:pPr>
          </w:p>
        </w:tc>
        <w:tc>
          <w:tcPr>
            <w:tcW w:w="142" w:type="dxa"/>
            <w:tcBorders>
              <w:bottom w:val="single" w:sz="4" w:space="0" w:color="5B9BD5" w:themeColor="accent1"/>
            </w:tcBorders>
            <w:shd w:val="clear" w:color="auto" w:fill="EFF5FB"/>
          </w:tcPr>
          <w:p w14:paraId="4A701144" w14:textId="77777777" w:rsidR="0048367D" w:rsidRPr="00467DB2" w:rsidRDefault="0048367D" w:rsidP="008006A7">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p>
        </w:tc>
        <w:tc>
          <w:tcPr>
            <w:tcW w:w="805" w:type="dxa"/>
            <w:tcBorders>
              <w:bottom w:val="single" w:sz="4" w:space="0" w:color="5B9BD5" w:themeColor="accent1"/>
            </w:tcBorders>
            <w:shd w:val="clear" w:color="auto" w:fill="EFF5FB"/>
          </w:tcPr>
          <w:p w14:paraId="2715FDB4" w14:textId="06321584" w:rsidR="0048367D" w:rsidRPr="00467DB2" w:rsidRDefault="0048367D" w:rsidP="008006A7">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sidRPr="00467DB2">
              <w:rPr>
                <w:i/>
                <w:color w:val="auto"/>
                <w:sz w:val="16"/>
                <w:szCs w:val="16"/>
              </w:rPr>
              <w:t>2020</w:t>
            </w:r>
          </w:p>
        </w:tc>
        <w:tc>
          <w:tcPr>
            <w:tcW w:w="741" w:type="dxa"/>
            <w:tcBorders>
              <w:bottom w:val="single" w:sz="4" w:space="0" w:color="5B9BD5" w:themeColor="accent1"/>
            </w:tcBorders>
            <w:shd w:val="clear" w:color="auto" w:fill="EFF5FB"/>
          </w:tcPr>
          <w:p w14:paraId="11B2B63D"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88,6</w:t>
            </w:r>
          </w:p>
        </w:tc>
        <w:tc>
          <w:tcPr>
            <w:tcW w:w="741" w:type="dxa"/>
            <w:tcBorders>
              <w:bottom w:val="single" w:sz="4" w:space="0" w:color="5B9BD5" w:themeColor="accent1"/>
            </w:tcBorders>
            <w:shd w:val="clear" w:color="auto" w:fill="EFF5FB"/>
          </w:tcPr>
          <w:p w14:paraId="1005FF74"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63,0</w:t>
            </w:r>
          </w:p>
        </w:tc>
        <w:tc>
          <w:tcPr>
            <w:tcW w:w="741" w:type="dxa"/>
            <w:tcBorders>
              <w:bottom w:val="single" w:sz="4" w:space="0" w:color="5B9BD5" w:themeColor="accent1"/>
            </w:tcBorders>
            <w:shd w:val="clear" w:color="auto" w:fill="EFF5FB"/>
          </w:tcPr>
          <w:p w14:paraId="5125CEF2"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33,3</w:t>
            </w:r>
          </w:p>
        </w:tc>
        <w:tc>
          <w:tcPr>
            <w:tcW w:w="741" w:type="dxa"/>
            <w:tcBorders>
              <w:bottom w:val="single" w:sz="4" w:space="0" w:color="5B9BD5" w:themeColor="accent1"/>
            </w:tcBorders>
            <w:shd w:val="clear" w:color="auto" w:fill="EFF5FB"/>
          </w:tcPr>
          <w:p w14:paraId="3280F088"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45,7</w:t>
            </w:r>
          </w:p>
        </w:tc>
        <w:tc>
          <w:tcPr>
            <w:tcW w:w="741" w:type="dxa"/>
            <w:tcBorders>
              <w:bottom w:val="single" w:sz="4" w:space="0" w:color="5B9BD5" w:themeColor="accent1"/>
            </w:tcBorders>
            <w:shd w:val="clear" w:color="auto" w:fill="EFF5FB"/>
          </w:tcPr>
          <w:p w14:paraId="17986A59"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10,9</w:t>
            </w:r>
          </w:p>
        </w:tc>
        <w:tc>
          <w:tcPr>
            <w:tcW w:w="749" w:type="dxa"/>
            <w:tcBorders>
              <w:bottom w:val="single" w:sz="4" w:space="0" w:color="5B9BD5" w:themeColor="accent1"/>
            </w:tcBorders>
            <w:shd w:val="clear" w:color="auto" w:fill="EFF5FB"/>
          </w:tcPr>
          <w:p w14:paraId="4D34A31C"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1,00</w:t>
            </w:r>
          </w:p>
        </w:tc>
      </w:tr>
      <w:tr w:rsidR="0048367D" w14:paraId="032F40A7" w14:textId="77777777" w:rsidTr="00467DB2">
        <w:tc>
          <w:tcPr>
            <w:cnfStyle w:val="001000000000" w:firstRow="0" w:lastRow="0" w:firstColumn="1" w:lastColumn="0" w:oddVBand="0" w:evenVBand="0" w:oddHBand="0" w:evenHBand="0" w:firstRowFirstColumn="0" w:firstRowLastColumn="0" w:lastRowFirstColumn="0" w:lastRowLastColumn="0"/>
            <w:tcW w:w="1985" w:type="dxa"/>
            <w:tcBorders>
              <w:top w:val="single" w:sz="4" w:space="0" w:color="5B9BD5" w:themeColor="accent1"/>
            </w:tcBorders>
            <w:shd w:val="clear" w:color="auto" w:fill="DEEAF6" w:themeFill="accent1" w:themeFillTint="33"/>
          </w:tcPr>
          <w:p w14:paraId="1149C967" w14:textId="77777777" w:rsidR="0048367D" w:rsidRPr="008E4304" w:rsidRDefault="0048367D" w:rsidP="008006A7">
            <w:pPr>
              <w:jc w:val="both"/>
              <w:rPr>
                <w:b w:val="0"/>
                <w:sz w:val="16"/>
                <w:szCs w:val="16"/>
              </w:rPr>
            </w:pPr>
            <w:r w:rsidRPr="008E4304">
              <w:rPr>
                <w:b w:val="0"/>
                <w:sz w:val="16"/>
                <w:szCs w:val="16"/>
              </w:rPr>
              <w:t>Lutum/</w:t>
            </w:r>
            <w:proofErr w:type="spellStart"/>
            <w:r w:rsidRPr="008E4304">
              <w:rPr>
                <w:b w:val="0"/>
                <w:sz w:val="16"/>
                <w:szCs w:val="16"/>
              </w:rPr>
              <w:t>siltgehalte</w:t>
            </w:r>
            <w:proofErr w:type="spellEnd"/>
            <w:r w:rsidRPr="008E4304">
              <w:rPr>
                <w:b w:val="0"/>
                <w:sz w:val="16"/>
                <w:szCs w:val="16"/>
              </w:rPr>
              <w:t xml:space="preserve"> (-)</w:t>
            </w:r>
          </w:p>
        </w:tc>
        <w:tc>
          <w:tcPr>
            <w:tcW w:w="142" w:type="dxa"/>
            <w:tcBorders>
              <w:top w:val="single" w:sz="4" w:space="0" w:color="5B9BD5" w:themeColor="accent1"/>
            </w:tcBorders>
            <w:shd w:val="clear" w:color="auto" w:fill="DEEAF6" w:themeFill="accent1" w:themeFillTint="33"/>
          </w:tcPr>
          <w:p w14:paraId="39EE7388" w14:textId="77777777" w:rsidR="0048367D" w:rsidRPr="00467DB2" w:rsidRDefault="0048367D" w:rsidP="008006A7">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p>
        </w:tc>
        <w:tc>
          <w:tcPr>
            <w:tcW w:w="805" w:type="dxa"/>
            <w:tcBorders>
              <w:top w:val="single" w:sz="4" w:space="0" w:color="5B9BD5" w:themeColor="accent1"/>
            </w:tcBorders>
            <w:shd w:val="clear" w:color="auto" w:fill="DEEAF6" w:themeFill="accent1" w:themeFillTint="33"/>
          </w:tcPr>
          <w:p w14:paraId="56C01DB4" w14:textId="48532CE7" w:rsidR="0048367D" w:rsidRPr="00467DB2" w:rsidRDefault="0048367D" w:rsidP="008006A7">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sidRPr="00467DB2">
              <w:rPr>
                <w:i/>
                <w:color w:val="auto"/>
                <w:sz w:val="16"/>
                <w:szCs w:val="16"/>
              </w:rPr>
              <w:t>1981-83</w:t>
            </w:r>
          </w:p>
        </w:tc>
        <w:tc>
          <w:tcPr>
            <w:tcW w:w="741" w:type="dxa"/>
            <w:tcBorders>
              <w:top w:val="single" w:sz="4" w:space="0" w:color="5B9BD5" w:themeColor="accent1"/>
            </w:tcBorders>
            <w:shd w:val="clear" w:color="auto" w:fill="DEEAF6" w:themeFill="accent1" w:themeFillTint="33"/>
          </w:tcPr>
          <w:p w14:paraId="23405F74"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0,02</w:t>
            </w:r>
          </w:p>
        </w:tc>
        <w:tc>
          <w:tcPr>
            <w:tcW w:w="741" w:type="dxa"/>
            <w:tcBorders>
              <w:top w:val="single" w:sz="4" w:space="0" w:color="5B9BD5" w:themeColor="accent1"/>
            </w:tcBorders>
            <w:shd w:val="clear" w:color="auto" w:fill="DEEAF6" w:themeFill="accent1" w:themeFillTint="33"/>
          </w:tcPr>
          <w:p w14:paraId="779AAF8B"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0,01</w:t>
            </w:r>
          </w:p>
        </w:tc>
        <w:tc>
          <w:tcPr>
            <w:tcW w:w="741" w:type="dxa"/>
            <w:tcBorders>
              <w:top w:val="single" w:sz="4" w:space="0" w:color="5B9BD5" w:themeColor="accent1"/>
            </w:tcBorders>
            <w:shd w:val="clear" w:color="auto" w:fill="DEEAF6" w:themeFill="accent1" w:themeFillTint="33"/>
          </w:tcPr>
          <w:p w14:paraId="044D4F80"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0,01</w:t>
            </w:r>
          </w:p>
        </w:tc>
        <w:tc>
          <w:tcPr>
            <w:tcW w:w="741" w:type="dxa"/>
            <w:tcBorders>
              <w:top w:val="single" w:sz="4" w:space="0" w:color="5B9BD5" w:themeColor="accent1"/>
            </w:tcBorders>
            <w:shd w:val="clear" w:color="auto" w:fill="DEEAF6" w:themeFill="accent1" w:themeFillTint="33"/>
          </w:tcPr>
          <w:p w14:paraId="24EF9979"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0,01</w:t>
            </w:r>
          </w:p>
        </w:tc>
        <w:tc>
          <w:tcPr>
            <w:tcW w:w="741" w:type="dxa"/>
            <w:tcBorders>
              <w:top w:val="single" w:sz="4" w:space="0" w:color="5B9BD5" w:themeColor="accent1"/>
            </w:tcBorders>
            <w:shd w:val="clear" w:color="auto" w:fill="DEEAF6" w:themeFill="accent1" w:themeFillTint="33"/>
          </w:tcPr>
          <w:p w14:paraId="16DF84BC"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0,01</w:t>
            </w:r>
          </w:p>
        </w:tc>
        <w:tc>
          <w:tcPr>
            <w:tcW w:w="749" w:type="dxa"/>
            <w:tcBorders>
              <w:top w:val="single" w:sz="4" w:space="0" w:color="5B9BD5" w:themeColor="accent1"/>
            </w:tcBorders>
            <w:shd w:val="clear" w:color="auto" w:fill="DEEAF6" w:themeFill="accent1" w:themeFillTint="33"/>
          </w:tcPr>
          <w:p w14:paraId="17F3E89B"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0,00</w:t>
            </w:r>
          </w:p>
        </w:tc>
      </w:tr>
      <w:tr w:rsidR="0048367D" w:rsidRPr="00173E43" w14:paraId="1B77D095" w14:textId="77777777" w:rsidTr="00467DB2">
        <w:tc>
          <w:tcPr>
            <w:cnfStyle w:val="001000000000" w:firstRow="0" w:lastRow="0" w:firstColumn="1" w:lastColumn="0" w:oddVBand="0" w:evenVBand="0" w:oddHBand="0" w:evenHBand="0" w:firstRowFirstColumn="0" w:firstRowLastColumn="0" w:lastRowFirstColumn="0" w:lastRowLastColumn="0"/>
            <w:tcW w:w="1985" w:type="dxa"/>
            <w:tcBorders>
              <w:bottom w:val="single" w:sz="4" w:space="0" w:color="5B9BD5" w:themeColor="accent1"/>
            </w:tcBorders>
            <w:shd w:val="clear" w:color="auto" w:fill="DEEAF6" w:themeFill="accent1" w:themeFillTint="33"/>
          </w:tcPr>
          <w:p w14:paraId="46CFFEF0" w14:textId="77777777" w:rsidR="0048367D" w:rsidRPr="008E4304" w:rsidRDefault="0048367D" w:rsidP="008006A7">
            <w:pPr>
              <w:jc w:val="both"/>
              <w:rPr>
                <w:b w:val="0"/>
                <w:sz w:val="16"/>
                <w:szCs w:val="16"/>
              </w:rPr>
            </w:pPr>
          </w:p>
        </w:tc>
        <w:tc>
          <w:tcPr>
            <w:tcW w:w="142" w:type="dxa"/>
            <w:tcBorders>
              <w:bottom w:val="single" w:sz="4" w:space="0" w:color="5B9BD5" w:themeColor="accent1"/>
            </w:tcBorders>
            <w:shd w:val="clear" w:color="auto" w:fill="DEEAF6" w:themeFill="accent1" w:themeFillTint="33"/>
          </w:tcPr>
          <w:p w14:paraId="3A6E6C86" w14:textId="77777777" w:rsidR="0048367D" w:rsidRPr="00467DB2" w:rsidRDefault="0048367D" w:rsidP="008006A7">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p>
        </w:tc>
        <w:tc>
          <w:tcPr>
            <w:tcW w:w="805" w:type="dxa"/>
            <w:tcBorders>
              <w:bottom w:val="single" w:sz="4" w:space="0" w:color="5B9BD5" w:themeColor="accent1"/>
            </w:tcBorders>
            <w:shd w:val="clear" w:color="auto" w:fill="DEEAF6" w:themeFill="accent1" w:themeFillTint="33"/>
          </w:tcPr>
          <w:p w14:paraId="347426D7" w14:textId="0BD30B8A" w:rsidR="0048367D" w:rsidRPr="00467DB2" w:rsidRDefault="0048367D" w:rsidP="008006A7">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sidRPr="00467DB2">
              <w:rPr>
                <w:i/>
                <w:color w:val="auto"/>
                <w:sz w:val="16"/>
                <w:szCs w:val="16"/>
              </w:rPr>
              <w:t>2020</w:t>
            </w:r>
          </w:p>
        </w:tc>
        <w:tc>
          <w:tcPr>
            <w:tcW w:w="741" w:type="dxa"/>
            <w:tcBorders>
              <w:bottom w:val="single" w:sz="4" w:space="0" w:color="5B9BD5" w:themeColor="accent1"/>
            </w:tcBorders>
            <w:shd w:val="clear" w:color="auto" w:fill="DEEAF6" w:themeFill="accent1" w:themeFillTint="33"/>
          </w:tcPr>
          <w:p w14:paraId="6702D4EE"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0,02</w:t>
            </w:r>
          </w:p>
        </w:tc>
        <w:tc>
          <w:tcPr>
            <w:tcW w:w="741" w:type="dxa"/>
            <w:tcBorders>
              <w:bottom w:val="single" w:sz="4" w:space="0" w:color="5B9BD5" w:themeColor="accent1"/>
            </w:tcBorders>
            <w:shd w:val="clear" w:color="auto" w:fill="DEEAF6" w:themeFill="accent1" w:themeFillTint="33"/>
          </w:tcPr>
          <w:p w14:paraId="72AF8B98"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0,01</w:t>
            </w:r>
          </w:p>
        </w:tc>
        <w:tc>
          <w:tcPr>
            <w:tcW w:w="741" w:type="dxa"/>
            <w:tcBorders>
              <w:bottom w:val="single" w:sz="4" w:space="0" w:color="5B9BD5" w:themeColor="accent1"/>
            </w:tcBorders>
            <w:shd w:val="clear" w:color="auto" w:fill="DEEAF6" w:themeFill="accent1" w:themeFillTint="33"/>
          </w:tcPr>
          <w:p w14:paraId="538B3DF4"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0,02</w:t>
            </w:r>
          </w:p>
        </w:tc>
        <w:tc>
          <w:tcPr>
            <w:tcW w:w="741" w:type="dxa"/>
            <w:tcBorders>
              <w:bottom w:val="single" w:sz="4" w:space="0" w:color="5B9BD5" w:themeColor="accent1"/>
            </w:tcBorders>
            <w:shd w:val="clear" w:color="auto" w:fill="DEEAF6" w:themeFill="accent1" w:themeFillTint="33"/>
          </w:tcPr>
          <w:p w14:paraId="1FD49DAC"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0,02</w:t>
            </w:r>
          </w:p>
        </w:tc>
        <w:tc>
          <w:tcPr>
            <w:tcW w:w="741" w:type="dxa"/>
            <w:tcBorders>
              <w:bottom w:val="single" w:sz="4" w:space="0" w:color="5B9BD5" w:themeColor="accent1"/>
            </w:tcBorders>
            <w:shd w:val="clear" w:color="auto" w:fill="DEEAF6" w:themeFill="accent1" w:themeFillTint="33"/>
          </w:tcPr>
          <w:p w14:paraId="3AB195C5"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0,01</w:t>
            </w:r>
          </w:p>
        </w:tc>
        <w:tc>
          <w:tcPr>
            <w:tcW w:w="749" w:type="dxa"/>
            <w:tcBorders>
              <w:bottom w:val="single" w:sz="4" w:space="0" w:color="5B9BD5" w:themeColor="accent1"/>
            </w:tcBorders>
            <w:shd w:val="clear" w:color="auto" w:fill="DEEAF6" w:themeFill="accent1" w:themeFillTint="33"/>
          </w:tcPr>
          <w:p w14:paraId="49CB6894"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0,01</w:t>
            </w:r>
          </w:p>
        </w:tc>
      </w:tr>
      <w:tr w:rsidR="0048367D" w:rsidRPr="00173E43" w14:paraId="0C81F153" w14:textId="77777777" w:rsidTr="00467DB2">
        <w:tc>
          <w:tcPr>
            <w:cnfStyle w:val="001000000000" w:firstRow="0" w:lastRow="0" w:firstColumn="1" w:lastColumn="0" w:oddVBand="0" w:evenVBand="0" w:oddHBand="0" w:evenHBand="0" w:firstRowFirstColumn="0" w:firstRowLastColumn="0" w:lastRowFirstColumn="0" w:lastRowLastColumn="0"/>
            <w:tcW w:w="1985" w:type="dxa"/>
            <w:tcBorders>
              <w:top w:val="single" w:sz="4" w:space="0" w:color="5B9BD5" w:themeColor="accent1"/>
            </w:tcBorders>
            <w:shd w:val="clear" w:color="auto" w:fill="EFF5FB"/>
          </w:tcPr>
          <w:p w14:paraId="5E899D4C" w14:textId="77777777" w:rsidR="0048367D" w:rsidRPr="008E4304" w:rsidRDefault="0048367D" w:rsidP="008006A7">
            <w:pPr>
              <w:jc w:val="both"/>
              <w:rPr>
                <w:b w:val="0"/>
                <w:sz w:val="16"/>
                <w:szCs w:val="16"/>
              </w:rPr>
            </w:pPr>
            <w:r w:rsidRPr="008E4304">
              <w:rPr>
                <w:b w:val="0"/>
                <w:sz w:val="16"/>
                <w:szCs w:val="16"/>
              </w:rPr>
              <w:t>Zandgehalte (-)</w:t>
            </w:r>
          </w:p>
        </w:tc>
        <w:tc>
          <w:tcPr>
            <w:tcW w:w="142" w:type="dxa"/>
            <w:tcBorders>
              <w:top w:val="single" w:sz="4" w:space="0" w:color="5B9BD5" w:themeColor="accent1"/>
            </w:tcBorders>
            <w:shd w:val="clear" w:color="auto" w:fill="EFF5FB"/>
          </w:tcPr>
          <w:p w14:paraId="51F157F9" w14:textId="77777777" w:rsidR="0048367D" w:rsidRPr="00467DB2" w:rsidRDefault="0048367D" w:rsidP="008006A7">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p>
        </w:tc>
        <w:tc>
          <w:tcPr>
            <w:tcW w:w="805" w:type="dxa"/>
            <w:tcBorders>
              <w:top w:val="single" w:sz="4" w:space="0" w:color="5B9BD5" w:themeColor="accent1"/>
            </w:tcBorders>
            <w:shd w:val="clear" w:color="auto" w:fill="EFF5FB"/>
          </w:tcPr>
          <w:p w14:paraId="60645D26" w14:textId="39461DC8" w:rsidR="0048367D" w:rsidRPr="00467DB2" w:rsidRDefault="0048367D" w:rsidP="008006A7">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sidRPr="00467DB2">
              <w:rPr>
                <w:i/>
                <w:color w:val="auto"/>
                <w:sz w:val="16"/>
                <w:szCs w:val="16"/>
              </w:rPr>
              <w:t>1981-83</w:t>
            </w:r>
          </w:p>
        </w:tc>
        <w:tc>
          <w:tcPr>
            <w:tcW w:w="741" w:type="dxa"/>
            <w:tcBorders>
              <w:top w:val="single" w:sz="4" w:space="0" w:color="5B9BD5" w:themeColor="accent1"/>
            </w:tcBorders>
            <w:shd w:val="clear" w:color="auto" w:fill="EFF5FB"/>
          </w:tcPr>
          <w:p w14:paraId="05567444"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0,18</w:t>
            </w:r>
          </w:p>
        </w:tc>
        <w:tc>
          <w:tcPr>
            <w:tcW w:w="741" w:type="dxa"/>
            <w:tcBorders>
              <w:top w:val="single" w:sz="4" w:space="0" w:color="5B9BD5" w:themeColor="accent1"/>
            </w:tcBorders>
            <w:shd w:val="clear" w:color="auto" w:fill="EFF5FB"/>
          </w:tcPr>
          <w:p w14:paraId="60B71909"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0,27</w:t>
            </w:r>
          </w:p>
        </w:tc>
        <w:tc>
          <w:tcPr>
            <w:tcW w:w="741" w:type="dxa"/>
            <w:tcBorders>
              <w:top w:val="single" w:sz="4" w:space="0" w:color="5B9BD5" w:themeColor="accent1"/>
            </w:tcBorders>
            <w:shd w:val="clear" w:color="auto" w:fill="EFF5FB"/>
          </w:tcPr>
          <w:p w14:paraId="6B486148"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0,58</w:t>
            </w:r>
          </w:p>
        </w:tc>
        <w:tc>
          <w:tcPr>
            <w:tcW w:w="741" w:type="dxa"/>
            <w:tcBorders>
              <w:top w:val="single" w:sz="4" w:space="0" w:color="5B9BD5" w:themeColor="accent1"/>
            </w:tcBorders>
            <w:shd w:val="clear" w:color="auto" w:fill="EFF5FB"/>
          </w:tcPr>
          <w:p w14:paraId="52C90064"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0,61</w:t>
            </w:r>
          </w:p>
        </w:tc>
        <w:tc>
          <w:tcPr>
            <w:tcW w:w="741" w:type="dxa"/>
            <w:tcBorders>
              <w:top w:val="single" w:sz="4" w:space="0" w:color="5B9BD5" w:themeColor="accent1"/>
            </w:tcBorders>
            <w:shd w:val="clear" w:color="auto" w:fill="EFF5FB"/>
          </w:tcPr>
          <w:p w14:paraId="0420D246"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0,85</w:t>
            </w:r>
          </w:p>
        </w:tc>
        <w:tc>
          <w:tcPr>
            <w:tcW w:w="749" w:type="dxa"/>
            <w:tcBorders>
              <w:top w:val="single" w:sz="4" w:space="0" w:color="5B9BD5" w:themeColor="accent1"/>
            </w:tcBorders>
            <w:shd w:val="clear" w:color="auto" w:fill="EFF5FB"/>
          </w:tcPr>
          <w:p w14:paraId="7A2F8804"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0,96</w:t>
            </w:r>
          </w:p>
        </w:tc>
      </w:tr>
      <w:tr w:rsidR="0048367D" w:rsidRPr="00173E43" w14:paraId="3681D81E" w14:textId="77777777" w:rsidTr="00467DB2">
        <w:tc>
          <w:tcPr>
            <w:cnfStyle w:val="001000000000" w:firstRow="0" w:lastRow="0" w:firstColumn="1" w:lastColumn="0" w:oddVBand="0" w:evenVBand="0" w:oddHBand="0" w:evenHBand="0" w:firstRowFirstColumn="0" w:firstRowLastColumn="0" w:lastRowFirstColumn="0" w:lastRowLastColumn="0"/>
            <w:tcW w:w="1985" w:type="dxa"/>
            <w:tcBorders>
              <w:bottom w:val="single" w:sz="4" w:space="0" w:color="5B9BD5" w:themeColor="accent1"/>
            </w:tcBorders>
            <w:shd w:val="clear" w:color="auto" w:fill="EFF5FB"/>
          </w:tcPr>
          <w:p w14:paraId="7013B7F8" w14:textId="77777777" w:rsidR="0048367D" w:rsidRPr="008E4304" w:rsidRDefault="0048367D" w:rsidP="008006A7">
            <w:pPr>
              <w:jc w:val="both"/>
              <w:rPr>
                <w:b w:val="0"/>
                <w:sz w:val="16"/>
                <w:szCs w:val="16"/>
              </w:rPr>
            </w:pPr>
          </w:p>
        </w:tc>
        <w:tc>
          <w:tcPr>
            <w:tcW w:w="142" w:type="dxa"/>
            <w:tcBorders>
              <w:bottom w:val="single" w:sz="4" w:space="0" w:color="5B9BD5" w:themeColor="accent1"/>
            </w:tcBorders>
            <w:shd w:val="clear" w:color="auto" w:fill="EFF5FB"/>
          </w:tcPr>
          <w:p w14:paraId="5CB5B5BA" w14:textId="77777777" w:rsidR="0048367D" w:rsidRPr="00467DB2" w:rsidRDefault="0048367D" w:rsidP="008006A7">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p>
        </w:tc>
        <w:tc>
          <w:tcPr>
            <w:tcW w:w="805" w:type="dxa"/>
            <w:tcBorders>
              <w:bottom w:val="single" w:sz="4" w:space="0" w:color="5B9BD5" w:themeColor="accent1"/>
            </w:tcBorders>
            <w:shd w:val="clear" w:color="auto" w:fill="EFF5FB"/>
          </w:tcPr>
          <w:p w14:paraId="3F85957D" w14:textId="32C8CEE3" w:rsidR="0048367D" w:rsidRPr="00467DB2" w:rsidRDefault="0048367D" w:rsidP="008006A7">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sidRPr="00467DB2">
              <w:rPr>
                <w:i/>
                <w:color w:val="auto"/>
                <w:sz w:val="16"/>
                <w:szCs w:val="16"/>
              </w:rPr>
              <w:t>2020</w:t>
            </w:r>
          </w:p>
        </w:tc>
        <w:tc>
          <w:tcPr>
            <w:tcW w:w="741" w:type="dxa"/>
            <w:tcBorders>
              <w:bottom w:val="single" w:sz="4" w:space="0" w:color="5B9BD5" w:themeColor="accent1"/>
            </w:tcBorders>
            <w:shd w:val="clear" w:color="auto" w:fill="EFF5FB"/>
          </w:tcPr>
          <w:p w14:paraId="02C4A193"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0,05</w:t>
            </w:r>
          </w:p>
        </w:tc>
        <w:tc>
          <w:tcPr>
            <w:tcW w:w="741" w:type="dxa"/>
            <w:tcBorders>
              <w:bottom w:val="single" w:sz="4" w:space="0" w:color="5B9BD5" w:themeColor="accent1"/>
            </w:tcBorders>
            <w:shd w:val="clear" w:color="auto" w:fill="EFF5FB"/>
          </w:tcPr>
          <w:p w14:paraId="4C772A9E"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0,21</w:t>
            </w:r>
          </w:p>
        </w:tc>
        <w:tc>
          <w:tcPr>
            <w:tcW w:w="741" w:type="dxa"/>
            <w:tcBorders>
              <w:bottom w:val="single" w:sz="4" w:space="0" w:color="5B9BD5" w:themeColor="accent1"/>
            </w:tcBorders>
            <w:shd w:val="clear" w:color="auto" w:fill="EFF5FB"/>
          </w:tcPr>
          <w:p w14:paraId="12AABB4E"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0,51</w:t>
            </w:r>
          </w:p>
        </w:tc>
        <w:tc>
          <w:tcPr>
            <w:tcW w:w="741" w:type="dxa"/>
            <w:tcBorders>
              <w:bottom w:val="single" w:sz="4" w:space="0" w:color="5B9BD5" w:themeColor="accent1"/>
            </w:tcBorders>
            <w:shd w:val="clear" w:color="auto" w:fill="EFF5FB"/>
          </w:tcPr>
          <w:p w14:paraId="3AE069E4"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0,52</w:t>
            </w:r>
          </w:p>
        </w:tc>
        <w:tc>
          <w:tcPr>
            <w:tcW w:w="741" w:type="dxa"/>
            <w:tcBorders>
              <w:bottom w:val="single" w:sz="4" w:space="0" w:color="5B9BD5" w:themeColor="accent1"/>
            </w:tcBorders>
            <w:shd w:val="clear" w:color="auto" w:fill="EFF5FB"/>
          </w:tcPr>
          <w:p w14:paraId="4E4B1F67"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0,69</w:t>
            </w:r>
          </w:p>
        </w:tc>
        <w:tc>
          <w:tcPr>
            <w:tcW w:w="749" w:type="dxa"/>
            <w:tcBorders>
              <w:bottom w:val="single" w:sz="4" w:space="0" w:color="5B9BD5" w:themeColor="accent1"/>
            </w:tcBorders>
            <w:shd w:val="clear" w:color="auto" w:fill="EFF5FB"/>
          </w:tcPr>
          <w:p w14:paraId="33008883"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0,92</w:t>
            </w:r>
          </w:p>
        </w:tc>
      </w:tr>
      <w:tr w:rsidR="0048367D" w:rsidRPr="00173E43" w14:paraId="1D7465E1" w14:textId="77777777" w:rsidTr="00467DB2">
        <w:tc>
          <w:tcPr>
            <w:cnfStyle w:val="001000000000" w:firstRow="0" w:lastRow="0" w:firstColumn="1" w:lastColumn="0" w:oddVBand="0" w:evenVBand="0" w:oddHBand="0" w:evenHBand="0" w:firstRowFirstColumn="0" w:firstRowLastColumn="0" w:lastRowFirstColumn="0" w:lastRowLastColumn="0"/>
            <w:tcW w:w="1985" w:type="dxa"/>
            <w:tcBorders>
              <w:top w:val="single" w:sz="4" w:space="0" w:color="5B9BD5" w:themeColor="accent1"/>
            </w:tcBorders>
            <w:shd w:val="clear" w:color="auto" w:fill="DEEAF6" w:themeFill="accent1" w:themeFillTint="33"/>
          </w:tcPr>
          <w:p w14:paraId="2E4CB82A" w14:textId="77777777" w:rsidR="0048367D" w:rsidRPr="008E4304" w:rsidRDefault="0048367D" w:rsidP="008006A7">
            <w:pPr>
              <w:jc w:val="both"/>
              <w:rPr>
                <w:b w:val="0"/>
                <w:sz w:val="16"/>
                <w:szCs w:val="16"/>
              </w:rPr>
            </w:pPr>
            <w:r w:rsidRPr="008E4304">
              <w:rPr>
                <w:b w:val="0"/>
                <w:sz w:val="16"/>
                <w:szCs w:val="16"/>
              </w:rPr>
              <w:t>Grindgehalte (-)</w:t>
            </w:r>
          </w:p>
        </w:tc>
        <w:tc>
          <w:tcPr>
            <w:tcW w:w="142" w:type="dxa"/>
            <w:tcBorders>
              <w:top w:val="single" w:sz="4" w:space="0" w:color="5B9BD5" w:themeColor="accent1"/>
            </w:tcBorders>
            <w:shd w:val="clear" w:color="auto" w:fill="DEEAF6" w:themeFill="accent1" w:themeFillTint="33"/>
          </w:tcPr>
          <w:p w14:paraId="0208900B" w14:textId="77777777" w:rsidR="0048367D" w:rsidRPr="00467DB2" w:rsidRDefault="0048367D" w:rsidP="008006A7">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p>
        </w:tc>
        <w:tc>
          <w:tcPr>
            <w:tcW w:w="805" w:type="dxa"/>
            <w:tcBorders>
              <w:top w:val="single" w:sz="4" w:space="0" w:color="5B9BD5" w:themeColor="accent1"/>
            </w:tcBorders>
            <w:shd w:val="clear" w:color="auto" w:fill="DEEAF6" w:themeFill="accent1" w:themeFillTint="33"/>
          </w:tcPr>
          <w:p w14:paraId="5041DEC0" w14:textId="4209838D" w:rsidR="0048367D" w:rsidRPr="00467DB2" w:rsidRDefault="0048367D" w:rsidP="008006A7">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sidRPr="00467DB2">
              <w:rPr>
                <w:i/>
                <w:color w:val="auto"/>
                <w:sz w:val="16"/>
                <w:szCs w:val="16"/>
              </w:rPr>
              <w:t>1981-83</w:t>
            </w:r>
          </w:p>
        </w:tc>
        <w:tc>
          <w:tcPr>
            <w:tcW w:w="741" w:type="dxa"/>
            <w:tcBorders>
              <w:top w:val="single" w:sz="4" w:space="0" w:color="5B9BD5" w:themeColor="accent1"/>
            </w:tcBorders>
            <w:shd w:val="clear" w:color="auto" w:fill="DEEAF6" w:themeFill="accent1" w:themeFillTint="33"/>
          </w:tcPr>
          <w:p w14:paraId="0A0B4E22"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0,52</w:t>
            </w:r>
          </w:p>
        </w:tc>
        <w:tc>
          <w:tcPr>
            <w:tcW w:w="741" w:type="dxa"/>
            <w:tcBorders>
              <w:top w:val="single" w:sz="4" w:space="0" w:color="5B9BD5" w:themeColor="accent1"/>
            </w:tcBorders>
            <w:shd w:val="clear" w:color="auto" w:fill="DEEAF6" w:themeFill="accent1" w:themeFillTint="33"/>
          </w:tcPr>
          <w:p w14:paraId="6EC134C8"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0,63</w:t>
            </w:r>
          </w:p>
        </w:tc>
        <w:tc>
          <w:tcPr>
            <w:tcW w:w="741" w:type="dxa"/>
            <w:tcBorders>
              <w:top w:val="single" w:sz="4" w:space="0" w:color="5B9BD5" w:themeColor="accent1"/>
            </w:tcBorders>
            <w:shd w:val="clear" w:color="auto" w:fill="DEEAF6" w:themeFill="accent1" w:themeFillTint="33"/>
          </w:tcPr>
          <w:p w14:paraId="0512D2F9"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0,41</w:t>
            </w:r>
          </w:p>
        </w:tc>
        <w:tc>
          <w:tcPr>
            <w:tcW w:w="741" w:type="dxa"/>
            <w:tcBorders>
              <w:top w:val="single" w:sz="4" w:space="0" w:color="5B9BD5" w:themeColor="accent1"/>
            </w:tcBorders>
            <w:shd w:val="clear" w:color="auto" w:fill="DEEAF6" w:themeFill="accent1" w:themeFillTint="33"/>
          </w:tcPr>
          <w:p w14:paraId="3E3446BD"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0,38</w:t>
            </w:r>
          </w:p>
        </w:tc>
        <w:tc>
          <w:tcPr>
            <w:tcW w:w="741" w:type="dxa"/>
            <w:tcBorders>
              <w:top w:val="single" w:sz="4" w:space="0" w:color="5B9BD5" w:themeColor="accent1"/>
            </w:tcBorders>
            <w:shd w:val="clear" w:color="auto" w:fill="DEEAF6" w:themeFill="accent1" w:themeFillTint="33"/>
          </w:tcPr>
          <w:p w14:paraId="768AA7E9"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0,14</w:t>
            </w:r>
          </w:p>
        </w:tc>
        <w:tc>
          <w:tcPr>
            <w:tcW w:w="749" w:type="dxa"/>
            <w:tcBorders>
              <w:top w:val="single" w:sz="4" w:space="0" w:color="5B9BD5" w:themeColor="accent1"/>
            </w:tcBorders>
            <w:shd w:val="clear" w:color="auto" w:fill="DEEAF6" w:themeFill="accent1" w:themeFillTint="33"/>
          </w:tcPr>
          <w:p w14:paraId="40587B06"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0,04</w:t>
            </w:r>
          </w:p>
        </w:tc>
      </w:tr>
      <w:tr w:rsidR="0048367D" w:rsidRPr="00173E43" w14:paraId="411B101E" w14:textId="77777777" w:rsidTr="00467DB2">
        <w:tc>
          <w:tcPr>
            <w:cnfStyle w:val="001000000000" w:firstRow="0" w:lastRow="0" w:firstColumn="1" w:lastColumn="0" w:oddVBand="0" w:evenVBand="0" w:oddHBand="0" w:evenHBand="0" w:firstRowFirstColumn="0" w:firstRowLastColumn="0" w:lastRowFirstColumn="0" w:lastRowLastColumn="0"/>
            <w:tcW w:w="1985" w:type="dxa"/>
            <w:tcBorders>
              <w:bottom w:val="single" w:sz="4" w:space="0" w:color="5B9BD5" w:themeColor="accent1"/>
            </w:tcBorders>
            <w:shd w:val="clear" w:color="auto" w:fill="DEEAF6" w:themeFill="accent1" w:themeFillTint="33"/>
          </w:tcPr>
          <w:p w14:paraId="15753445" w14:textId="77777777" w:rsidR="0048367D" w:rsidRPr="008E4304" w:rsidRDefault="0048367D" w:rsidP="008006A7">
            <w:pPr>
              <w:jc w:val="both"/>
              <w:rPr>
                <w:b w:val="0"/>
                <w:sz w:val="16"/>
                <w:szCs w:val="16"/>
              </w:rPr>
            </w:pPr>
          </w:p>
        </w:tc>
        <w:tc>
          <w:tcPr>
            <w:tcW w:w="142" w:type="dxa"/>
            <w:tcBorders>
              <w:bottom w:val="single" w:sz="4" w:space="0" w:color="5B9BD5" w:themeColor="accent1"/>
            </w:tcBorders>
            <w:shd w:val="clear" w:color="auto" w:fill="DEEAF6" w:themeFill="accent1" w:themeFillTint="33"/>
          </w:tcPr>
          <w:p w14:paraId="6AE7E063" w14:textId="77777777" w:rsidR="0048367D" w:rsidRPr="00467DB2" w:rsidRDefault="0048367D" w:rsidP="008006A7">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p>
        </w:tc>
        <w:tc>
          <w:tcPr>
            <w:tcW w:w="805" w:type="dxa"/>
            <w:tcBorders>
              <w:bottom w:val="single" w:sz="4" w:space="0" w:color="5B9BD5" w:themeColor="accent1"/>
            </w:tcBorders>
            <w:shd w:val="clear" w:color="auto" w:fill="DEEAF6" w:themeFill="accent1" w:themeFillTint="33"/>
          </w:tcPr>
          <w:p w14:paraId="4C62F223" w14:textId="1D8AA4FB" w:rsidR="0048367D" w:rsidRPr="00467DB2" w:rsidRDefault="0048367D" w:rsidP="008006A7">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sidRPr="00467DB2">
              <w:rPr>
                <w:i/>
                <w:color w:val="auto"/>
                <w:sz w:val="16"/>
                <w:szCs w:val="16"/>
              </w:rPr>
              <w:t>2020</w:t>
            </w:r>
          </w:p>
        </w:tc>
        <w:tc>
          <w:tcPr>
            <w:tcW w:w="741" w:type="dxa"/>
            <w:tcBorders>
              <w:bottom w:val="single" w:sz="4" w:space="0" w:color="5B9BD5" w:themeColor="accent1"/>
            </w:tcBorders>
            <w:shd w:val="clear" w:color="auto" w:fill="DEEAF6" w:themeFill="accent1" w:themeFillTint="33"/>
          </w:tcPr>
          <w:p w14:paraId="0AF015F7"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0,70</w:t>
            </w:r>
          </w:p>
        </w:tc>
        <w:tc>
          <w:tcPr>
            <w:tcW w:w="741" w:type="dxa"/>
            <w:tcBorders>
              <w:bottom w:val="single" w:sz="4" w:space="0" w:color="5B9BD5" w:themeColor="accent1"/>
            </w:tcBorders>
            <w:shd w:val="clear" w:color="auto" w:fill="DEEAF6" w:themeFill="accent1" w:themeFillTint="33"/>
          </w:tcPr>
          <w:p w14:paraId="378751C3"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0,68</w:t>
            </w:r>
          </w:p>
        </w:tc>
        <w:tc>
          <w:tcPr>
            <w:tcW w:w="741" w:type="dxa"/>
            <w:tcBorders>
              <w:bottom w:val="single" w:sz="4" w:space="0" w:color="5B9BD5" w:themeColor="accent1"/>
            </w:tcBorders>
            <w:shd w:val="clear" w:color="auto" w:fill="DEEAF6" w:themeFill="accent1" w:themeFillTint="33"/>
          </w:tcPr>
          <w:p w14:paraId="5D58860C"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0,45</w:t>
            </w:r>
          </w:p>
        </w:tc>
        <w:tc>
          <w:tcPr>
            <w:tcW w:w="741" w:type="dxa"/>
            <w:tcBorders>
              <w:bottom w:val="single" w:sz="4" w:space="0" w:color="5B9BD5" w:themeColor="accent1"/>
            </w:tcBorders>
            <w:shd w:val="clear" w:color="auto" w:fill="DEEAF6" w:themeFill="accent1" w:themeFillTint="33"/>
          </w:tcPr>
          <w:p w14:paraId="281B5CE4"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0,42</w:t>
            </w:r>
          </w:p>
        </w:tc>
        <w:tc>
          <w:tcPr>
            <w:tcW w:w="741" w:type="dxa"/>
            <w:tcBorders>
              <w:bottom w:val="single" w:sz="4" w:space="0" w:color="5B9BD5" w:themeColor="accent1"/>
            </w:tcBorders>
            <w:shd w:val="clear" w:color="auto" w:fill="DEEAF6" w:themeFill="accent1" w:themeFillTint="33"/>
          </w:tcPr>
          <w:p w14:paraId="3CC76B33"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0,29</w:t>
            </w:r>
          </w:p>
        </w:tc>
        <w:tc>
          <w:tcPr>
            <w:tcW w:w="749" w:type="dxa"/>
            <w:tcBorders>
              <w:bottom w:val="single" w:sz="4" w:space="0" w:color="5B9BD5" w:themeColor="accent1"/>
            </w:tcBorders>
            <w:shd w:val="clear" w:color="auto" w:fill="DEEAF6" w:themeFill="accent1" w:themeFillTint="33"/>
          </w:tcPr>
          <w:p w14:paraId="49684B3C"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0,07</w:t>
            </w:r>
          </w:p>
        </w:tc>
      </w:tr>
      <w:tr w:rsidR="0048367D" w:rsidRPr="00173E43" w14:paraId="1C57ACE8" w14:textId="77777777" w:rsidTr="00467DB2">
        <w:tc>
          <w:tcPr>
            <w:cnfStyle w:val="001000000000" w:firstRow="0" w:lastRow="0" w:firstColumn="1" w:lastColumn="0" w:oddVBand="0" w:evenVBand="0" w:oddHBand="0" w:evenHBand="0" w:firstRowFirstColumn="0" w:firstRowLastColumn="0" w:lastRowFirstColumn="0" w:lastRowLastColumn="0"/>
            <w:tcW w:w="1985" w:type="dxa"/>
            <w:tcBorders>
              <w:top w:val="single" w:sz="4" w:space="0" w:color="5B9BD5" w:themeColor="accent1"/>
            </w:tcBorders>
            <w:shd w:val="clear" w:color="auto" w:fill="EFF5FB"/>
          </w:tcPr>
          <w:p w14:paraId="46462823" w14:textId="77777777" w:rsidR="0048367D" w:rsidRPr="008E4304" w:rsidRDefault="0048367D" w:rsidP="008006A7">
            <w:pPr>
              <w:jc w:val="both"/>
              <w:rPr>
                <w:b w:val="0"/>
                <w:sz w:val="16"/>
                <w:szCs w:val="16"/>
              </w:rPr>
            </w:pPr>
            <w:r w:rsidRPr="008E4304">
              <w:rPr>
                <w:b w:val="0"/>
                <w:sz w:val="16"/>
                <w:szCs w:val="16"/>
              </w:rPr>
              <w:t>Steengehalte (-)</w:t>
            </w:r>
          </w:p>
        </w:tc>
        <w:tc>
          <w:tcPr>
            <w:tcW w:w="142" w:type="dxa"/>
            <w:tcBorders>
              <w:top w:val="single" w:sz="4" w:space="0" w:color="5B9BD5" w:themeColor="accent1"/>
            </w:tcBorders>
            <w:shd w:val="clear" w:color="auto" w:fill="EFF5FB"/>
          </w:tcPr>
          <w:p w14:paraId="5693BF18" w14:textId="77777777" w:rsidR="0048367D" w:rsidRPr="00467DB2" w:rsidRDefault="0048367D" w:rsidP="008006A7">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p>
        </w:tc>
        <w:tc>
          <w:tcPr>
            <w:tcW w:w="805" w:type="dxa"/>
            <w:tcBorders>
              <w:top w:val="single" w:sz="4" w:space="0" w:color="5B9BD5" w:themeColor="accent1"/>
            </w:tcBorders>
            <w:shd w:val="clear" w:color="auto" w:fill="EFF5FB"/>
          </w:tcPr>
          <w:p w14:paraId="0C7EAD5F" w14:textId="5C983771" w:rsidR="0048367D" w:rsidRPr="00467DB2" w:rsidRDefault="0048367D" w:rsidP="008006A7">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sidRPr="00467DB2">
              <w:rPr>
                <w:i/>
                <w:color w:val="auto"/>
                <w:sz w:val="16"/>
                <w:szCs w:val="16"/>
              </w:rPr>
              <w:t>1981-83</w:t>
            </w:r>
          </w:p>
        </w:tc>
        <w:tc>
          <w:tcPr>
            <w:tcW w:w="741" w:type="dxa"/>
            <w:tcBorders>
              <w:top w:val="single" w:sz="4" w:space="0" w:color="5B9BD5" w:themeColor="accent1"/>
            </w:tcBorders>
            <w:shd w:val="clear" w:color="auto" w:fill="EFF5FB"/>
          </w:tcPr>
          <w:p w14:paraId="72CDC324"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0,28</w:t>
            </w:r>
          </w:p>
        </w:tc>
        <w:tc>
          <w:tcPr>
            <w:tcW w:w="741" w:type="dxa"/>
            <w:tcBorders>
              <w:top w:val="single" w:sz="4" w:space="0" w:color="5B9BD5" w:themeColor="accent1"/>
            </w:tcBorders>
            <w:shd w:val="clear" w:color="auto" w:fill="EFF5FB"/>
          </w:tcPr>
          <w:p w14:paraId="5AC42DAB"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0,09</w:t>
            </w:r>
          </w:p>
        </w:tc>
        <w:tc>
          <w:tcPr>
            <w:tcW w:w="741" w:type="dxa"/>
            <w:tcBorders>
              <w:top w:val="single" w:sz="4" w:space="0" w:color="5B9BD5" w:themeColor="accent1"/>
            </w:tcBorders>
            <w:shd w:val="clear" w:color="auto" w:fill="EFF5FB"/>
          </w:tcPr>
          <w:p w14:paraId="3318E10C"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0,00</w:t>
            </w:r>
          </w:p>
        </w:tc>
        <w:tc>
          <w:tcPr>
            <w:tcW w:w="741" w:type="dxa"/>
            <w:tcBorders>
              <w:top w:val="single" w:sz="4" w:space="0" w:color="5B9BD5" w:themeColor="accent1"/>
            </w:tcBorders>
            <w:shd w:val="clear" w:color="auto" w:fill="EFF5FB"/>
          </w:tcPr>
          <w:p w14:paraId="5C7E60B9"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0,00</w:t>
            </w:r>
          </w:p>
        </w:tc>
        <w:tc>
          <w:tcPr>
            <w:tcW w:w="741" w:type="dxa"/>
            <w:tcBorders>
              <w:top w:val="single" w:sz="4" w:space="0" w:color="5B9BD5" w:themeColor="accent1"/>
            </w:tcBorders>
            <w:shd w:val="clear" w:color="auto" w:fill="EFF5FB"/>
          </w:tcPr>
          <w:p w14:paraId="77519177"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0,00</w:t>
            </w:r>
          </w:p>
        </w:tc>
        <w:tc>
          <w:tcPr>
            <w:tcW w:w="749" w:type="dxa"/>
            <w:tcBorders>
              <w:top w:val="single" w:sz="4" w:space="0" w:color="5B9BD5" w:themeColor="accent1"/>
            </w:tcBorders>
            <w:shd w:val="clear" w:color="auto" w:fill="EFF5FB"/>
          </w:tcPr>
          <w:p w14:paraId="0F467087"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0,00</w:t>
            </w:r>
          </w:p>
        </w:tc>
      </w:tr>
      <w:tr w:rsidR="0048367D" w:rsidRPr="00173E43" w14:paraId="40560EE5" w14:textId="77777777" w:rsidTr="00467DB2">
        <w:tc>
          <w:tcPr>
            <w:cnfStyle w:val="001000000000" w:firstRow="0" w:lastRow="0" w:firstColumn="1" w:lastColumn="0" w:oddVBand="0" w:evenVBand="0" w:oddHBand="0" w:evenHBand="0" w:firstRowFirstColumn="0" w:firstRowLastColumn="0" w:lastRowFirstColumn="0" w:lastRowLastColumn="0"/>
            <w:tcW w:w="1985" w:type="dxa"/>
            <w:tcBorders>
              <w:bottom w:val="single" w:sz="4" w:space="0" w:color="5B9BD5" w:themeColor="accent1"/>
            </w:tcBorders>
            <w:shd w:val="clear" w:color="auto" w:fill="EFF5FB"/>
          </w:tcPr>
          <w:p w14:paraId="6A910D28" w14:textId="77777777" w:rsidR="0048367D" w:rsidRPr="008E4304" w:rsidRDefault="0048367D" w:rsidP="008006A7">
            <w:pPr>
              <w:jc w:val="both"/>
              <w:rPr>
                <w:b w:val="0"/>
                <w:sz w:val="16"/>
                <w:szCs w:val="16"/>
              </w:rPr>
            </w:pPr>
          </w:p>
        </w:tc>
        <w:tc>
          <w:tcPr>
            <w:tcW w:w="142" w:type="dxa"/>
            <w:tcBorders>
              <w:bottom w:val="single" w:sz="4" w:space="0" w:color="5B9BD5" w:themeColor="accent1"/>
            </w:tcBorders>
            <w:shd w:val="clear" w:color="auto" w:fill="EFF5FB"/>
          </w:tcPr>
          <w:p w14:paraId="70FA35E2" w14:textId="77777777" w:rsidR="0048367D" w:rsidRPr="00467DB2" w:rsidRDefault="0048367D" w:rsidP="008006A7">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p>
        </w:tc>
        <w:tc>
          <w:tcPr>
            <w:tcW w:w="805" w:type="dxa"/>
            <w:tcBorders>
              <w:bottom w:val="single" w:sz="4" w:space="0" w:color="5B9BD5" w:themeColor="accent1"/>
            </w:tcBorders>
            <w:shd w:val="clear" w:color="auto" w:fill="EFF5FB"/>
          </w:tcPr>
          <w:p w14:paraId="59B29F4E" w14:textId="7D16DBC6" w:rsidR="0048367D" w:rsidRPr="00467DB2" w:rsidRDefault="0048367D" w:rsidP="008006A7">
            <w:pPr>
              <w:ind w:left="1" w:hanging="1"/>
              <w:jc w:val="both"/>
              <w:cnfStyle w:val="000000000000" w:firstRow="0" w:lastRow="0" w:firstColumn="0" w:lastColumn="0" w:oddVBand="0" w:evenVBand="0" w:oddHBand="0" w:evenHBand="0" w:firstRowFirstColumn="0" w:firstRowLastColumn="0" w:lastRowFirstColumn="0" w:lastRowLastColumn="0"/>
              <w:rPr>
                <w:i/>
                <w:color w:val="auto"/>
                <w:sz w:val="16"/>
                <w:szCs w:val="16"/>
              </w:rPr>
            </w:pPr>
            <w:r w:rsidRPr="00467DB2">
              <w:rPr>
                <w:i/>
                <w:color w:val="auto"/>
                <w:sz w:val="16"/>
                <w:szCs w:val="16"/>
              </w:rPr>
              <w:t>2020</w:t>
            </w:r>
          </w:p>
        </w:tc>
        <w:tc>
          <w:tcPr>
            <w:tcW w:w="741" w:type="dxa"/>
            <w:tcBorders>
              <w:bottom w:val="single" w:sz="4" w:space="0" w:color="5B9BD5" w:themeColor="accent1"/>
            </w:tcBorders>
            <w:shd w:val="clear" w:color="auto" w:fill="EFF5FB"/>
          </w:tcPr>
          <w:p w14:paraId="34966321"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0,23</w:t>
            </w:r>
          </w:p>
        </w:tc>
        <w:tc>
          <w:tcPr>
            <w:tcW w:w="741" w:type="dxa"/>
            <w:tcBorders>
              <w:bottom w:val="single" w:sz="4" w:space="0" w:color="5B9BD5" w:themeColor="accent1"/>
            </w:tcBorders>
            <w:shd w:val="clear" w:color="auto" w:fill="EFF5FB"/>
          </w:tcPr>
          <w:p w14:paraId="0865C321"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0,10</w:t>
            </w:r>
          </w:p>
        </w:tc>
        <w:tc>
          <w:tcPr>
            <w:tcW w:w="741" w:type="dxa"/>
            <w:tcBorders>
              <w:bottom w:val="single" w:sz="4" w:space="0" w:color="5B9BD5" w:themeColor="accent1"/>
            </w:tcBorders>
            <w:shd w:val="clear" w:color="auto" w:fill="EFF5FB"/>
          </w:tcPr>
          <w:p w14:paraId="42FB902C"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0,02</w:t>
            </w:r>
          </w:p>
        </w:tc>
        <w:tc>
          <w:tcPr>
            <w:tcW w:w="741" w:type="dxa"/>
            <w:tcBorders>
              <w:bottom w:val="single" w:sz="4" w:space="0" w:color="5B9BD5" w:themeColor="accent1"/>
            </w:tcBorders>
            <w:shd w:val="clear" w:color="auto" w:fill="EFF5FB"/>
          </w:tcPr>
          <w:p w14:paraId="47D6B0E4"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0,04</w:t>
            </w:r>
          </w:p>
        </w:tc>
        <w:tc>
          <w:tcPr>
            <w:tcW w:w="741" w:type="dxa"/>
            <w:tcBorders>
              <w:bottom w:val="single" w:sz="4" w:space="0" w:color="5B9BD5" w:themeColor="accent1"/>
            </w:tcBorders>
            <w:shd w:val="clear" w:color="auto" w:fill="EFF5FB"/>
          </w:tcPr>
          <w:p w14:paraId="124CEA8E"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color w:val="auto"/>
                <w:sz w:val="16"/>
                <w:szCs w:val="16"/>
              </w:rPr>
            </w:pPr>
            <w:r w:rsidRPr="00467DB2">
              <w:rPr>
                <w:color w:val="auto"/>
                <w:sz w:val="16"/>
                <w:szCs w:val="16"/>
              </w:rPr>
              <w:t>0,01</w:t>
            </w:r>
          </w:p>
        </w:tc>
        <w:tc>
          <w:tcPr>
            <w:tcW w:w="749" w:type="dxa"/>
            <w:tcBorders>
              <w:bottom w:val="single" w:sz="4" w:space="0" w:color="5B9BD5" w:themeColor="accent1"/>
            </w:tcBorders>
            <w:shd w:val="clear" w:color="auto" w:fill="EFF5FB"/>
          </w:tcPr>
          <w:p w14:paraId="2BCF0741" w14:textId="77777777" w:rsidR="0048367D" w:rsidRPr="00467DB2" w:rsidRDefault="0048367D" w:rsidP="008006A7">
            <w:pPr>
              <w:jc w:val="both"/>
              <w:cnfStyle w:val="000000000000" w:firstRow="0" w:lastRow="0" w:firstColumn="0" w:lastColumn="0" w:oddVBand="0" w:evenVBand="0" w:oddHBand="0" w:evenHBand="0" w:firstRowFirstColumn="0" w:firstRowLastColumn="0" w:lastRowFirstColumn="0" w:lastRowLastColumn="0"/>
              <w:rPr>
                <w:b/>
                <w:color w:val="auto"/>
                <w:sz w:val="16"/>
                <w:szCs w:val="16"/>
              </w:rPr>
            </w:pPr>
            <w:r w:rsidRPr="00467DB2">
              <w:rPr>
                <w:color w:val="auto"/>
                <w:sz w:val="16"/>
                <w:szCs w:val="16"/>
              </w:rPr>
              <w:t>0,00</w:t>
            </w:r>
          </w:p>
        </w:tc>
      </w:tr>
    </w:tbl>
    <w:p w14:paraId="40864F91" w14:textId="77777777" w:rsidR="007F6239" w:rsidRPr="009F3027" w:rsidRDefault="007F6239" w:rsidP="007F6239">
      <w:pPr>
        <w:spacing w:line="240" w:lineRule="auto"/>
        <w:rPr>
          <w:sz w:val="16"/>
          <w:szCs w:val="16"/>
        </w:rPr>
      </w:pPr>
      <w:r w:rsidRPr="009F3027">
        <w:rPr>
          <w:sz w:val="16"/>
          <w:szCs w:val="16"/>
        </w:rPr>
        <w:t xml:space="preserve">*   2020:      waarden vanaf </w:t>
      </w:r>
      <w:proofErr w:type="spellStart"/>
      <w:r w:rsidRPr="009F3027">
        <w:rPr>
          <w:sz w:val="16"/>
          <w:szCs w:val="16"/>
        </w:rPr>
        <w:t>rkm</w:t>
      </w:r>
      <w:proofErr w:type="spellEnd"/>
      <w:r w:rsidRPr="009F3027">
        <w:rPr>
          <w:sz w:val="16"/>
          <w:szCs w:val="16"/>
        </w:rPr>
        <w:t xml:space="preserve"> 71,5</w:t>
      </w:r>
    </w:p>
    <w:p w14:paraId="7BA7487C" w14:textId="77777777" w:rsidR="007F6239" w:rsidRPr="009F3027" w:rsidRDefault="007F6239" w:rsidP="007F6239">
      <w:pPr>
        <w:spacing w:line="240" w:lineRule="auto"/>
        <w:rPr>
          <w:sz w:val="16"/>
          <w:szCs w:val="16"/>
        </w:rPr>
      </w:pPr>
      <w:r w:rsidRPr="009F3027">
        <w:rPr>
          <w:sz w:val="16"/>
          <w:szCs w:val="16"/>
        </w:rPr>
        <w:t xml:space="preserve">** 1981-83: waarden tot aan </w:t>
      </w:r>
      <w:proofErr w:type="spellStart"/>
      <w:r w:rsidRPr="009F3027">
        <w:rPr>
          <w:sz w:val="16"/>
          <w:szCs w:val="16"/>
        </w:rPr>
        <w:t>rkm</w:t>
      </w:r>
      <w:proofErr w:type="spellEnd"/>
      <w:r w:rsidRPr="009F3027">
        <w:rPr>
          <w:sz w:val="16"/>
          <w:szCs w:val="16"/>
        </w:rPr>
        <w:t xml:space="preserve"> 226</w:t>
      </w:r>
    </w:p>
    <w:p w14:paraId="5B94C2F1" w14:textId="792A2508" w:rsidR="007F6239" w:rsidRDefault="007F6239" w:rsidP="007F6239">
      <w:pPr>
        <w:spacing w:line="240" w:lineRule="auto"/>
      </w:pPr>
    </w:p>
    <w:p w14:paraId="7E50FCD4" w14:textId="501F3148" w:rsidR="00E05213" w:rsidRDefault="00E05213" w:rsidP="002E64DB">
      <w:pPr>
        <w:pStyle w:val="Huisstijl-Kop1"/>
      </w:pPr>
      <w:bookmarkStart w:id="35" w:name="_Toc104384061"/>
      <w:r>
        <w:lastRenderedPageBreak/>
        <w:t>Discussie</w:t>
      </w:r>
      <w:bookmarkEnd w:id="35"/>
    </w:p>
    <w:p w14:paraId="733DBCDA" w14:textId="77777777" w:rsidR="00791588" w:rsidRDefault="00791588" w:rsidP="00791588">
      <w:pPr>
        <w:pStyle w:val="Huisstijl-Kop2"/>
      </w:pPr>
      <w:bookmarkStart w:id="36" w:name="_Toc104384062"/>
      <w:r>
        <w:t>Interpretatie</w:t>
      </w:r>
      <w:bookmarkEnd w:id="36"/>
    </w:p>
    <w:p w14:paraId="2282F29B" w14:textId="77777777" w:rsidR="00791588" w:rsidRDefault="00791588" w:rsidP="00791588">
      <w:pPr>
        <w:jc w:val="both"/>
      </w:pPr>
    </w:p>
    <w:p w14:paraId="14A1DE15" w14:textId="65424DB5" w:rsidR="00791588" w:rsidRDefault="00791588" w:rsidP="00791588">
      <w:pPr>
        <w:pStyle w:val="Huisstijl-Kop3"/>
      </w:pPr>
      <w:bookmarkStart w:id="37" w:name="_Toc104384063"/>
      <w:proofErr w:type="spellStart"/>
      <w:r>
        <w:t>Stroomafwaartse</w:t>
      </w:r>
      <w:proofErr w:type="spellEnd"/>
      <w:r>
        <w:t xml:space="preserve"> variatie in korrelgrootte</w:t>
      </w:r>
      <w:bookmarkEnd w:id="37"/>
    </w:p>
    <w:p w14:paraId="3BAC08EC" w14:textId="77777777" w:rsidR="00791588" w:rsidRPr="00791588" w:rsidRDefault="00791588" w:rsidP="00791588"/>
    <w:p w14:paraId="20D180D5" w14:textId="53CD3E76" w:rsidR="00791588" w:rsidRDefault="00791588" w:rsidP="00FC302E">
      <w:pPr>
        <w:jc w:val="both"/>
      </w:pPr>
      <w:r>
        <w:t xml:space="preserve">Het belangrijkste kenmerk van de korrelgroottevariatie in de Maas, zowel in 1981-1983 als in 2020 is de algehele verfijning van het bodemsediment in stroomrichting, beter bekend onder het begrip downstream </w:t>
      </w:r>
      <w:proofErr w:type="spellStart"/>
      <w:r>
        <w:t>fining</w:t>
      </w:r>
      <w:proofErr w:type="spellEnd"/>
      <w:r>
        <w:t xml:space="preserve"> (</w:t>
      </w:r>
      <w:r w:rsidR="00F82616">
        <w:t>o.a. Fig. 24</w:t>
      </w:r>
      <w:r>
        <w:t xml:space="preserve">). Dit verschijnsel treedt op in vele hedendaagse rivieren en is voor de Maas al eerder beschreven door </w:t>
      </w:r>
      <w:proofErr w:type="spellStart"/>
      <w:r w:rsidRPr="00EB55F1">
        <w:rPr>
          <w:color w:val="auto"/>
        </w:rPr>
        <w:t>Murillo</w:t>
      </w:r>
      <w:proofErr w:type="spellEnd"/>
      <w:r w:rsidRPr="00EB55F1">
        <w:rPr>
          <w:color w:val="auto"/>
        </w:rPr>
        <w:t xml:space="preserve"> </w:t>
      </w:r>
      <w:proofErr w:type="spellStart"/>
      <w:r w:rsidRPr="00EB55F1">
        <w:rPr>
          <w:color w:val="auto"/>
        </w:rPr>
        <w:t>Muñoz</w:t>
      </w:r>
      <w:proofErr w:type="spellEnd"/>
      <w:r w:rsidRPr="00EB55F1">
        <w:rPr>
          <w:color w:val="auto"/>
        </w:rPr>
        <w:t xml:space="preserve"> en Klaassen</w:t>
      </w:r>
      <w:r>
        <w:t xml:space="preserve"> (2006). </w:t>
      </w:r>
    </w:p>
    <w:p w14:paraId="22C96321" w14:textId="2697AECE" w:rsidR="00FC302E" w:rsidRDefault="00791588" w:rsidP="00FC302E">
      <w:pPr>
        <w:ind w:firstLine="426"/>
        <w:jc w:val="both"/>
      </w:pPr>
      <w:r>
        <w:t xml:space="preserve">Downstream </w:t>
      </w:r>
      <w:proofErr w:type="spellStart"/>
      <w:r>
        <w:t>fining</w:t>
      </w:r>
      <w:proofErr w:type="spellEnd"/>
      <w:r>
        <w:t xml:space="preserve"> kan veroorzaakt worden door twee processen: abrasie en selectief transport (zie </w:t>
      </w:r>
      <w:r w:rsidRPr="00EB55F1">
        <w:rPr>
          <w:color w:val="auto"/>
        </w:rPr>
        <w:t>Frings 2008</w:t>
      </w:r>
      <w:r w:rsidR="00941DDD" w:rsidRPr="00EB55F1">
        <w:rPr>
          <w:color w:val="auto"/>
        </w:rPr>
        <w:t>,</w:t>
      </w:r>
      <w:r w:rsidRPr="00EB55F1">
        <w:rPr>
          <w:color w:val="auto"/>
        </w:rPr>
        <w:t xml:space="preserve"> </w:t>
      </w:r>
      <w:r>
        <w:t xml:space="preserve">voor een review). Abrasie is het proces waarbij korrels door mechanische wrijving met andere korrels steeds kleiner worden op hun </w:t>
      </w:r>
      <w:proofErr w:type="spellStart"/>
      <w:r>
        <w:t>stroomafwaartse</w:t>
      </w:r>
      <w:proofErr w:type="spellEnd"/>
      <w:r>
        <w:t xml:space="preserve"> reis door de rivier. Selectief transport is het verschijnsel dat kleinere korrels preferentieel, dat wil zeggen sneller en vaker, stroomafwaarts getransporteerd worden dan grote korrels. Zowel bodemtransport als zwevend transport zijn selectief. De selectiviteit van het bodemtransport is in grind-zandrivieren dominant en komt voort uit het verschil in de kritieke schuifspanning voor bewegingsbegin voor fijne en grove korrels.</w:t>
      </w:r>
    </w:p>
    <w:p w14:paraId="09A0CB90" w14:textId="0E655CDF" w:rsidR="00791588" w:rsidRDefault="00791588" w:rsidP="00FC302E">
      <w:pPr>
        <w:ind w:firstLine="426"/>
        <w:jc w:val="both"/>
      </w:pPr>
      <w:r>
        <w:t xml:space="preserve">Selectief transport resulteert alleen in blijvende downstream </w:t>
      </w:r>
      <w:proofErr w:type="spellStart"/>
      <w:r>
        <w:t>fining</w:t>
      </w:r>
      <w:proofErr w:type="spellEnd"/>
      <w:r>
        <w:t xml:space="preserve"> als de rivier een concaaf lengteprofiel </w:t>
      </w:r>
      <w:r w:rsidRPr="00EB55F1">
        <w:rPr>
          <w:color w:val="auto"/>
        </w:rPr>
        <w:t>heeft (</w:t>
      </w:r>
      <w:r w:rsidR="00EA6165">
        <w:rPr>
          <w:color w:val="auto"/>
        </w:rPr>
        <w:t>Wright en Parker 2005</w:t>
      </w:r>
      <w:r w:rsidRPr="00EB55F1">
        <w:rPr>
          <w:color w:val="auto"/>
        </w:rPr>
        <w:t>, Frings et al. 2011</w:t>
      </w:r>
      <w:r>
        <w:t xml:space="preserve">). Een concaaf lengteprofiel zorgt voor een </w:t>
      </w:r>
      <w:proofErr w:type="spellStart"/>
      <w:r>
        <w:t>stroomafwaartse</w:t>
      </w:r>
      <w:proofErr w:type="spellEnd"/>
      <w:r>
        <w:t xml:space="preserve"> afname van de bodemschuifspanning en de sedimenttransportcapaciteit. Daardoor komt er voor elke korrelgroottefractie uiteindelijk een locatie waar deze niet langer getransporteerd kan worden. Dit moment komt eerst voor de grofste korrels en later achtereenvolgens voor de fijnere fracties. De Nederlandse Maas heeft een uitgesproken concaaf profiel, als gevolg van de tektonische opheffing in </w:t>
      </w:r>
      <w:r w:rsidRPr="00D87F37">
        <w:t xml:space="preserve">de </w:t>
      </w:r>
      <w:r w:rsidRPr="00D87F37">
        <w:rPr>
          <w:color w:val="auto"/>
        </w:rPr>
        <w:t xml:space="preserve">bovenloop (Ardennen, Zuid-Limburgs heuvelland) en zeespiegelstijging in de benedenloop (Fig. </w:t>
      </w:r>
      <w:r w:rsidR="00B10C7F" w:rsidRPr="00D87F37">
        <w:rPr>
          <w:color w:val="auto"/>
        </w:rPr>
        <w:t>1</w:t>
      </w:r>
      <w:r w:rsidRPr="00D87F37">
        <w:rPr>
          <w:color w:val="auto"/>
        </w:rPr>
        <w:t xml:space="preserve">). </w:t>
      </w:r>
      <w:bookmarkStart w:id="38" w:name="_Hlk104317374"/>
      <w:r w:rsidRPr="00D87F37">
        <w:rPr>
          <w:color w:val="auto"/>
        </w:rPr>
        <w:t xml:space="preserve">Daarbij neemt het </w:t>
      </w:r>
      <w:proofErr w:type="spellStart"/>
      <w:r w:rsidRPr="00D87F37">
        <w:rPr>
          <w:color w:val="auto"/>
        </w:rPr>
        <w:t>bodemverhang</w:t>
      </w:r>
      <w:proofErr w:type="spellEnd"/>
      <w:r w:rsidRPr="00D87F37">
        <w:rPr>
          <w:color w:val="auto"/>
        </w:rPr>
        <w:t xml:space="preserve"> af van ca. 0,</w:t>
      </w:r>
      <w:r w:rsidR="00D87F37" w:rsidRPr="00D87F37">
        <w:rPr>
          <w:color w:val="auto"/>
        </w:rPr>
        <w:t>4</w:t>
      </w:r>
      <w:r w:rsidRPr="00D87F37">
        <w:rPr>
          <w:color w:val="auto"/>
        </w:rPr>
        <w:t xml:space="preserve"> naar 0,1 m/km</w:t>
      </w:r>
      <w:r w:rsidRPr="00B10C7F">
        <w:rPr>
          <w:color w:val="auto"/>
        </w:rPr>
        <w:t xml:space="preserve"> (Fig. </w:t>
      </w:r>
      <w:r w:rsidR="00B10C7F" w:rsidRPr="00B10C7F">
        <w:rPr>
          <w:color w:val="auto"/>
        </w:rPr>
        <w:t>1</w:t>
      </w:r>
      <w:r w:rsidRPr="00B10C7F">
        <w:rPr>
          <w:color w:val="auto"/>
        </w:rPr>
        <w:t xml:space="preserve">). </w:t>
      </w:r>
      <w:bookmarkEnd w:id="38"/>
      <w:proofErr w:type="spellStart"/>
      <w:r w:rsidRPr="00B10C7F">
        <w:rPr>
          <w:color w:val="auto"/>
        </w:rPr>
        <w:t>Murillo</w:t>
      </w:r>
      <w:proofErr w:type="spellEnd"/>
      <w:r w:rsidRPr="00B10C7F">
        <w:rPr>
          <w:color w:val="auto"/>
        </w:rPr>
        <w:t xml:space="preserve"> </w:t>
      </w:r>
      <w:proofErr w:type="spellStart"/>
      <w:r>
        <w:t>Muñoz</w:t>
      </w:r>
      <w:proofErr w:type="spellEnd"/>
      <w:r>
        <w:t xml:space="preserve"> en Klaassen (2006) hebben aangetoond dat selectief transport de belangrijkste oorzaak is van downstream </w:t>
      </w:r>
      <w:proofErr w:type="spellStart"/>
      <w:r>
        <w:t>fining</w:t>
      </w:r>
      <w:proofErr w:type="spellEnd"/>
      <w:r>
        <w:t xml:space="preserve"> in de Maas. Abrasie draagt bij, maar is van ondergeschikte betekenis.  </w:t>
      </w:r>
    </w:p>
    <w:p w14:paraId="78AE03CA" w14:textId="23EF4154" w:rsidR="00791588" w:rsidRDefault="00791588" w:rsidP="00FC302E">
      <w:pPr>
        <w:ind w:firstLine="426"/>
        <w:jc w:val="both"/>
      </w:pPr>
      <w:r>
        <w:t xml:space="preserve">De </w:t>
      </w:r>
      <w:proofErr w:type="spellStart"/>
      <w:r>
        <w:t>stroomafwaartse</w:t>
      </w:r>
      <w:proofErr w:type="spellEnd"/>
      <w:r>
        <w:t xml:space="preserve"> verfijning van het bodemsediment in rivieren is over het algemeen een geleidelijk verschijnsel, waarbij alleen de overgang van een grindbodem naar een zandbodem vaak zeer plotseling verloopt. Dat geldt ook voor de Maas. De positie van de grind-zandovergang in de </w:t>
      </w:r>
      <w:r w:rsidRPr="00D87F37">
        <w:t xml:space="preserve">Maas, tussen </w:t>
      </w:r>
      <w:proofErr w:type="spellStart"/>
      <w:r w:rsidRPr="00D87F37">
        <w:t>rkm</w:t>
      </w:r>
      <w:proofErr w:type="spellEnd"/>
      <w:r w:rsidRPr="00D87F37">
        <w:t xml:space="preserve"> 100 en 114 (Fig. </w:t>
      </w:r>
      <w:r w:rsidR="0098785D" w:rsidRPr="00D87F37">
        <w:t>13, 15, 16</w:t>
      </w:r>
      <w:r w:rsidRPr="00D87F37">
        <w:t xml:space="preserve">) </w:t>
      </w:r>
      <w:r w:rsidR="00D87F37" w:rsidRPr="00D87F37">
        <w:t>lijkt</w:t>
      </w:r>
      <w:r w:rsidRPr="00D87F37">
        <w:t xml:space="preserve"> tektonisch bepaald. Rond </w:t>
      </w:r>
      <w:proofErr w:type="spellStart"/>
      <w:r w:rsidRPr="00D87F37">
        <w:t>rkm</w:t>
      </w:r>
      <w:proofErr w:type="spellEnd"/>
      <w:r w:rsidRPr="00D87F37">
        <w:t xml:space="preserve"> </w:t>
      </w:r>
      <w:r w:rsidR="0098785D" w:rsidRPr="00D87F37">
        <w:t>44</w:t>
      </w:r>
      <w:r w:rsidRPr="00D87F37">
        <w:t xml:space="preserve"> verlaat de Maas het opheffingsgebied van de Ardennen en het Zuid-Limburgse heuvelland</w:t>
      </w:r>
      <w:r>
        <w:t>. Daarmee zet een markante afname van het verhang in (</w:t>
      </w:r>
      <w:r w:rsidRPr="003413AD">
        <w:t>Fig</w:t>
      </w:r>
      <w:r w:rsidR="003413AD" w:rsidRPr="003413AD">
        <w:t>.</w:t>
      </w:r>
      <w:r w:rsidR="003413AD">
        <w:t xml:space="preserve"> 1</w:t>
      </w:r>
      <w:r>
        <w:t xml:space="preserve">). Als gevolg van de verhangafname neemt de mobiliteit van grind drastisch af. Op dit traject doorkruist de Maas de </w:t>
      </w:r>
      <w:bookmarkStart w:id="39" w:name="_Hlk104313589"/>
      <w:proofErr w:type="spellStart"/>
      <w:r w:rsidRPr="003413AD">
        <w:t>Roerdalslenk</w:t>
      </w:r>
      <w:proofErr w:type="spellEnd"/>
      <w:r w:rsidRPr="003413AD">
        <w:t xml:space="preserve"> (Fig. </w:t>
      </w:r>
      <w:r w:rsidR="003413AD" w:rsidRPr="003413AD">
        <w:t>1</w:t>
      </w:r>
      <w:r w:rsidRPr="003413AD">
        <w:t>),</w:t>
      </w:r>
      <w:r>
        <w:t xml:space="preserve"> een tektonisch dalingsgebied, dat </w:t>
      </w:r>
      <w:r w:rsidR="00D87F37">
        <w:t xml:space="preserve">gedurende een groot deel van het </w:t>
      </w:r>
      <w:proofErr w:type="spellStart"/>
      <w:r w:rsidR="00D87F37">
        <w:t>kwartair</w:t>
      </w:r>
      <w:proofErr w:type="spellEnd"/>
      <w:r>
        <w:t xml:space="preserve"> een significant deel van de sedimentaanvoer uit het achterland afvangt. Hier komt een groot deel van de grindlast tot depositie. Dat gebeurt niet ineens: voor het afvangen van de grindlast is een zekere rivierlengte nodig en </w:t>
      </w:r>
      <w:r w:rsidR="003413AD">
        <w:t xml:space="preserve">pas nadat de Maas de </w:t>
      </w:r>
      <w:proofErr w:type="spellStart"/>
      <w:r>
        <w:t>Roerdalslenk</w:t>
      </w:r>
      <w:proofErr w:type="spellEnd"/>
      <w:r w:rsidR="003413AD">
        <w:t xml:space="preserve"> heeft verlaten </w:t>
      </w:r>
      <w:r>
        <w:t xml:space="preserve">is de grindlast zodanig afgenomen dat de sedimentlast van de Maas vooral uit zand bestaat. </w:t>
      </w:r>
      <w:bookmarkEnd w:id="39"/>
      <w:r>
        <w:t xml:space="preserve">De </w:t>
      </w:r>
      <w:proofErr w:type="spellStart"/>
      <w:r>
        <w:t>Roerdalslenk</w:t>
      </w:r>
      <w:proofErr w:type="spellEnd"/>
      <w:r>
        <w:t xml:space="preserve"> speelt </w:t>
      </w:r>
      <w:r w:rsidR="003413AD">
        <w:t>desalniettemin</w:t>
      </w:r>
      <w:r>
        <w:t xml:space="preserve"> een belangrijke rol in het downstream </w:t>
      </w:r>
      <w:proofErr w:type="spellStart"/>
      <w:r>
        <w:t>finingproces</w:t>
      </w:r>
      <w:proofErr w:type="spellEnd"/>
      <w:r>
        <w:t xml:space="preserve"> van de Maas (</w:t>
      </w:r>
      <w:proofErr w:type="spellStart"/>
      <w:r>
        <w:t>Murillo</w:t>
      </w:r>
      <w:proofErr w:type="spellEnd"/>
      <w:r>
        <w:t xml:space="preserve"> </w:t>
      </w:r>
      <w:proofErr w:type="spellStart"/>
      <w:r>
        <w:t>Muñoz</w:t>
      </w:r>
      <w:proofErr w:type="spellEnd"/>
      <w:r>
        <w:t xml:space="preserve"> en Klaassen, 2006). Ze vormt ook een van de belangrijkste grindreservoirs van Nederland, waar in de 20e eeuw op grote schaal grindwinning heeft plaatsgevonden. De vele grindplassen in het gebied zijn daarvan stille getuigen.</w:t>
      </w:r>
    </w:p>
    <w:p w14:paraId="321BC483" w14:textId="77777777" w:rsidR="00791588" w:rsidRDefault="00791588" w:rsidP="00791588">
      <w:pPr>
        <w:jc w:val="both"/>
      </w:pPr>
    </w:p>
    <w:p w14:paraId="6FD7B8F4" w14:textId="4F4B71D8" w:rsidR="005C5589" w:rsidRDefault="00791588" w:rsidP="00B7159F">
      <w:pPr>
        <w:ind w:firstLine="426"/>
        <w:jc w:val="both"/>
      </w:pPr>
      <w:r>
        <w:t>De abruptheid van de grindzandovergang is in de wetenschappelijke literatuur veelvuldig onderzocht (</w:t>
      </w:r>
      <w:r w:rsidR="00B7159F">
        <w:t xml:space="preserve">bijv. </w:t>
      </w:r>
      <w:proofErr w:type="spellStart"/>
      <w:r w:rsidR="00B7159F">
        <w:t>Sambrook</w:t>
      </w:r>
      <w:proofErr w:type="spellEnd"/>
      <w:r w:rsidR="00B7159F">
        <w:t xml:space="preserve"> Smith en Ferguson 1996, </w:t>
      </w:r>
      <w:proofErr w:type="spellStart"/>
      <w:r w:rsidR="00B7159F">
        <w:t>Knighton</w:t>
      </w:r>
      <w:proofErr w:type="spellEnd"/>
      <w:r w:rsidR="00B7159F">
        <w:t xml:space="preserve"> 1999, Frings 2011, </w:t>
      </w:r>
      <w:proofErr w:type="spellStart"/>
      <w:r w:rsidR="00B7159F">
        <w:t>Venditti</w:t>
      </w:r>
      <w:proofErr w:type="spellEnd"/>
      <w:r w:rsidR="00B7159F">
        <w:t xml:space="preserve"> en </w:t>
      </w:r>
      <w:proofErr w:type="spellStart"/>
      <w:r w:rsidR="00B7159F">
        <w:t>Church</w:t>
      </w:r>
      <w:proofErr w:type="spellEnd"/>
      <w:r w:rsidR="00B7159F">
        <w:t xml:space="preserve"> 2014</w:t>
      </w:r>
      <w:r>
        <w:t xml:space="preserve">). Een van de oorzaken voor de plotselinge grind-zandovergang is het gebrek aan sedimentkorrels in de korrelgroottefractie 2-8 mm, een fenomeen dat wereldwijd optreedt (zie ook </w:t>
      </w:r>
      <w:r w:rsidRPr="000B610E">
        <w:t xml:space="preserve">Fig. </w:t>
      </w:r>
      <w:r w:rsidR="000B610E" w:rsidRPr="000B610E">
        <w:t>7 en 19</w:t>
      </w:r>
      <w:r>
        <w:t>)  en vermoedelijk veroorzaakt wordt doordat veel sedimentkorrels van 8-16 mm – als gevolg van hun interne opbouw - niet geleidelijk afslijten maar desintegreren tot zandkorrels (</w:t>
      </w:r>
      <w:proofErr w:type="spellStart"/>
      <w:r>
        <w:t>Yatsu</w:t>
      </w:r>
      <w:proofErr w:type="spellEnd"/>
      <w:r>
        <w:t>, 1955). Daardoor springt de D</w:t>
      </w:r>
      <w:r w:rsidRPr="00941DDD">
        <w:rPr>
          <w:vertAlign w:val="subscript"/>
        </w:rPr>
        <w:t>50</w:t>
      </w:r>
      <w:r>
        <w:t xml:space="preserve"> vanzelf op een gegeven moment over van het </w:t>
      </w:r>
      <w:proofErr w:type="spellStart"/>
      <w:r>
        <w:t>middelgrove</w:t>
      </w:r>
      <w:proofErr w:type="spellEnd"/>
      <w:r>
        <w:t xml:space="preserve"> grindbereik (&gt; 8 mm) naar het zandbereik (&lt; 2 mm).</w:t>
      </w:r>
      <w:r w:rsidR="00FC302E">
        <w:t xml:space="preserve"> Een belangrijke rol bij de abruptheid speelt ook de bodemstructuur. In het bovenstroomse deel van een rivier neemt het </w:t>
      </w:r>
      <w:r w:rsidR="00FC302E" w:rsidRPr="000B610E">
        <w:rPr>
          <w:color w:val="auto"/>
        </w:rPr>
        <w:t xml:space="preserve">zandgehalte geleidelijk toe. Het zand verblijft daarbij vooral in de poriën van de grindkorrels en maakt geen deel uit van het korrelskelet van de bodem. Zodra het </w:t>
      </w:r>
      <w:r w:rsidR="00FC302E" w:rsidRPr="00C27780">
        <w:rPr>
          <w:color w:val="auto"/>
        </w:rPr>
        <w:t xml:space="preserve">zandgehalte </w:t>
      </w:r>
      <w:r w:rsidR="00C27780">
        <w:rPr>
          <w:color w:val="auto"/>
        </w:rPr>
        <w:t xml:space="preserve">ca. </w:t>
      </w:r>
      <w:r w:rsidR="00FC302E" w:rsidRPr="00C27780">
        <w:rPr>
          <w:color w:val="auto"/>
        </w:rPr>
        <w:t>2</w:t>
      </w:r>
      <w:r w:rsidR="00C27780" w:rsidRPr="00C27780">
        <w:rPr>
          <w:color w:val="auto"/>
        </w:rPr>
        <w:t>0</w:t>
      </w:r>
      <w:r w:rsidR="00FC302E" w:rsidRPr="00C27780">
        <w:rPr>
          <w:color w:val="auto"/>
        </w:rPr>
        <w:t>%</w:t>
      </w:r>
      <w:r w:rsidR="00FC302E" w:rsidRPr="000B610E">
        <w:rPr>
          <w:color w:val="auto"/>
        </w:rPr>
        <w:t xml:space="preserve"> overschrijdt, zijn de poriën tussen de grindkorrels </w:t>
      </w:r>
      <w:r w:rsidR="00FC302E" w:rsidRPr="00FE5CDC">
        <w:rPr>
          <w:color w:val="auto"/>
        </w:rPr>
        <w:t>geheel gevuld met zand (</w:t>
      </w:r>
      <w:r w:rsidR="00C27780">
        <w:rPr>
          <w:color w:val="auto"/>
        </w:rPr>
        <w:t xml:space="preserve">zie </w:t>
      </w:r>
      <w:r w:rsidR="00FC302E" w:rsidRPr="00FE5CDC">
        <w:rPr>
          <w:color w:val="auto"/>
        </w:rPr>
        <w:t>Fri</w:t>
      </w:r>
      <w:r w:rsidR="00FC302E" w:rsidRPr="00C27780">
        <w:rPr>
          <w:color w:val="auto"/>
        </w:rPr>
        <w:t>ngs</w:t>
      </w:r>
      <w:r w:rsidR="00FE5CDC" w:rsidRPr="00C27780">
        <w:rPr>
          <w:color w:val="auto"/>
        </w:rPr>
        <w:t xml:space="preserve"> 2011</w:t>
      </w:r>
      <w:r w:rsidR="00FC302E" w:rsidRPr="00C27780">
        <w:rPr>
          <w:color w:val="auto"/>
        </w:rPr>
        <w:t xml:space="preserve">). Een </w:t>
      </w:r>
      <w:r w:rsidR="00FC302E" w:rsidRPr="00C27780">
        <w:t xml:space="preserve">verder toename van het zandgehalte leidt dan automatisch tot het opbreken van het grindskelet. Daarmee </w:t>
      </w:r>
      <w:r w:rsidR="00C27780" w:rsidRPr="00C27780">
        <w:t xml:space="preserve">worden zowel de zand- als de grindkorrels veel mobieler. Er is geen sprake meer van </w:t>
      </w:r>
      <w:proofErr w:type="spellStart"/>
      <w:r w:rsidR="00C27780" w:rsidRPr="00C27780">
        <w:t>geulbrede</w:t>
      </w:r>
      <w:proofErr w:type="spellEnd"/>
      <w:r w:rsidR="00C27780" w:rsidRPr="00C27780">
        <w:t xml:space="preserve"> pleisterlagen, het bodemsediment komt al bij lagere afvoeren in beweging, en ook duinvorming wordt veel belangrijker.</w:t>
      </w:r>
    </w:p>
    <w:p w14:paraId="3378652D" w14:textId="49F22227" w:rsidR="00791588" w:rsidRDefault="005C5589" w:rsidP="005C5589">
      <w:pPr>
        <w:ind w:firstLine="426"/>
        <w:jc w:val="both"/>
      </w:pPr>
      <w:r>
        <w:rPr>
          <w:noProof/>
        </w:rPr>
        <w:drawing>
          <wp:anchor distT="0" distB="0" distL="114300" distR="114300" simplePos="0" relativeHeight="251698176" behindDoc="0" locked="0" layoutInCell="1" allowOverlap="1" wp14:anchorId="6FD2F8FA" wp14:editId="2FA67336">
            <wp:simplePos x="0" y="0"/>
            <wp:positionH relativeFrom="column">
              <wp:posOffset>-59055</wp:posOffset>
            </wp:positionH>
            <wp:positionV relativeFrom="paragraph">
              <wp:posOffset>1203960</wp:posOffset>
            </wp:positionV>
            <wp:extent cx="2551430" cy="1964690"/>
            <wp:effectExtent l="0" t="0" r="1270" b="0"/>
            <wp:wrapTopAndBottom/>
            <wp:docPr id="60" name="Afbeelding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cstate="print">
                      <a:extLst>
                        <a:ext uri="{28A0092B-C50C-407E-A947-70E740481C1C}">
                          <a14:useLocalDpi xmlns:a14="http://schemas.microsoft.com/office/drawing/2010/main" val="0"/>
                        </a:ext>
                      </a:extLst>
                    </a:blip>
                    <a:srcRect l="7700" t="19620" r="47998" b="16161"/>
                    <a:stretch/>
                  </pic:blipFill>
                  <pic:spPr bwMode="auto">
                    <a:xfrm>
                      <a:off x="0" y="0"/>
                      <a:ext cx="2551430" cy="1964690"/>
                    </a:xfrm>
                    <a:prstGeom prst="rect">
                      <a:avLst/>
                    </a:prstGeom>
                    <a:ln>
                      <a:noFill/>
                    </a:ln>
                    <a:extLst>
                      <a:ext uri="{53640926-AAD7-44D8-BBD7-CCE9431645EC}">
                        <a14:shadowObscured xmlns:a14="http://schemas.microsoft.com/office/drawing/2010/main"/>
                      </a:ext>
                    </a:extLst>
                  </pic:spPr>
                </pic:pic>
              </a:graphicData>
            </a:graphic>
          </wp:anchor>
        </w:drawing>
      </w:r>
      <w:r w:rsidR="00791588">
        <w:t xml:space="preserve">Voor meer informatie over de grindzandovergang van de Maas wordt hier verwezen naar de studie van </w:t>
      </w:r>
      <w:proofErr w:type="spellStart"/>
      <w:r w:rsidR="00791588">
        <w:t>Murillo</w:t>
      </w:r>
      <w:proofErr w:type="spellEnd"/>
      <w:r w:rsidR="00791588">
        <w:t xml:space="preserve"> </w:t>
      </w:r>
      <w:proofErr w:type="spellStart"/>
      <w:r w:rsidR="00791588">
        <w:t>Muños</w:t>
      </w:r>
      <w:proofErr w:type="spellEnd"/>
      <w:r w:rsidR="00791588">
        <w:t xml:space="preserve"> en Klaassen (2006), die ook een numerieke analyse hebben uitgevoerd. Opgemerkt zij overigens wel dat deze auteurs de korrelgroottetrend van de Maas simplificeren: zo gaan zij ervan uit dat de mediane korrelgrootte van de Maas na de grindzandovergang rond de 2,6 mm ligt</w:t>
      </w:r>
      <w:r w:rsidR="000B610E">
        <w:t xml:space="preserve"> (Fig. 26)</w:t>
      </w:r>
      <w:r w:rsidR="00791588">
        <w:t xml:space="preserve">, terwijl hij in werkelijkheid – logischerwijs – in het zandbereik (bij 0,9 mm) ligt en vervolgens weer toeneemt. </w:t>
      </w:r>
    </w:p>
    <w:p w14:paraId="3BD5B735" w14:textId="44345586" w:rsidR="005C5589" w:rsidRDefault="005C5589" w:rsidP="00791588">
      <w:pPr>
        <w:jc w:val="both"/>
      </w:pPr>
    </w:p>
    <w:p w14:paraId="6092EC9F" w14:textId="73521A4F" w:rsidR="005C5589" w:rsidRPr="0048367D" w:rsidRDefault="005C5589" w:rsidP="005C5589">
      <w:pPr>
        <w:jc w:val="both"/>
        <w:rPr>
          <w:i/>
          <w:iCs/>
          <w:sz w:val="16"/>
          <w:szCs w:val="16"/>
        </w:rPr>
      </w:pPr>
      <w:r w:rsidRPr="0048367D">
        <w:rPr>
          <w:i/>
          <w:iCs/>
          <w:sz w:val="16"/>
          <w:szCs w:val="16"/>
        </w:rPr>
        <w:t xml:space="preserve">Fig. </w:t>
      </w:r>
      <w:r w:rsidR="000B610E" w:rsidRPr="0048367D">
        <w:rPr>
          <w:i/>
          <w:iCs/>
          <w:sz w:val="16"/>
          <w:szCs w:val="16"/>
        </w:rPr>
        <w:t>26. Visualisatie van de downstream-</w:t>
      </w:r>
      <w:proofErr w:type="spellStart"/>
      <w:r w:rsidR="000B610E" w:rsidRPr="0048367D">
        <w:rPr>
          <w:i/>
          <w:iCs/>
          <w:sz w:val="16"/>
          <w:szCs w:val="16"/>
        </w:rPr>
        <w:t>finingtrend</w:t>
      </w:r>
      <w:proofErr w:type="spellEnd"/>
      <w:r w:rsidR="000B610E" w:rsidRPr="0048367D">
        <w:rPr>
          <w:i/>
          <w:iCs/>
          <w:sz w:val="16"/>
          <w:szCs w:val="16"/>
        </w:rPr>
        <w:t xml:space="preserve"> van de Maas volgens </w:t>
      </w:r>
      <w:proofErr w:type="spellStart"/>
      <w:r w:rsidR="0048367D" w:rsidRPr="0048367D">
        <w:rPr>
          <w:i/>
          <w:iCs/>
          <w:sz w:val="16"/>
          <w:szCs w:val="16"/>
        </w:rPr>
        <w:t>Murillo</w:t>
      </w:r>
      <w:proofErr w:type="spellEnd"/>
      <w:r w:rsidR="0048367D" w:rsidRPr="0048367D">
        <w:rPr>
          <w:i/>
          <w:iCs/>
          <w:sz w:val="16"/>
          <w:szCs w:val="16"/>
        </w:rPr>
        <w:t xml:space="preserve"> </w:t>
      </w:r>
      <w:proofErr w:type="spellStart"/>
      <w:r w:rsidR="0048367D" w:rsidRPr="0048367D">
        <w:rPr>
          <w:i/>
          <w:iCs/>
          <w:sz w:val="16"/>
          <w:szCs w:val="16"/>
        </w:rPr>
        <w:t>Muños</w:t>
      </w:r>
      <w:proofErr w:type="spellEnd"/>
      <w:r w:rsidR="0048367D" w:rsidRPr="0048367D">
        <w:rPr>
          <w:i/>
          <w:iCs/>
          <w:sz w:val="16"/>
          <w:szCs w:val="16"/>
        </w:rPr>
        <w:t xml:space="preserve"> en Klaassen (2006)</w:t>
      </w:r>
    </w:p>
    <w:p w14:paraId="2F1A9864" w14:textId="7AFBEB04" w:rsidR="005C5589" w:rsidRDefault="005C5589" w:rsidP="00791588">
      <w:pPr>
        <w:jc w:val="both"/>
      </w:pPr>
    </w:p>
    <w:p w14:paraId="316EA1ED" w14:textId="3DF20126" w:rsidR="00614D09" w:rsidRDefault="00537D6B" w:rsidP="005C5589">
      <w:pPr>
        <w:jc w:val="both"/>
      </w:pPr>
      <w:r>
        <w:t>De</w:t>
      </w:r>
      <w:r w:rsidR="00791588">
        <w:t xml:space="preserve"> korrelgroottetoename op het traject </w:t>
      </w:r>
      <w:proofErr w:type="spellStart"/>
      <w:r w:rsidR="00791588">
        <w:t>rkm</w:t>
      </w:r>
      <w:proofErr w:type="spellEnd"/>
      <w:r w:rsidR="00791588">
        <w:t xml:space="preserve"> 114-150, waarbij de rivier weer terug verandert in een </w:t>
      </w:r>
      <w:r w:rsidR="00614D09">
        <w:t>grind</w:t>
      </w:r>
      <w:r w:rsidR="00791588">
        <w:t xml:space="preserve">rivier is opmerkelijk. De toename is zichtbaar in de data van zowel 1981-1983 als 2020 </w:t>
      </w:r>
      <w:r w:rsidR="00791588" w:rsidRPr="00276CD2">
        <w:t>(</w:t>
      </w:r>
      <w:r w:rsidR="0048367D" w:rsidRPr="00276CD2">
        <w:t xml:space="preserve">o.a. </w:t>
      </w:r>
      <w:r w:rsidR="00791588" w:rsidRPr="00276CD2">
        <w:t xml:space="preserve">Fig. </w:t>
      </w:r>
      <w:r w:rsidR="0048367D" w:rsidRPr="00276CD2">
        <w:t>2</w:t>
      </w:r>
      <w:r w:rsidR="00DF229A" w:rsidRPr="00276CD2">
        <w:t>4</w:t>
      </w:r>
      <w:r w:rsidR="00791588" w:rsidRPr="00276CD2">
        <w:t>) en daarom geen meetartefact. Op dit traject</w:t>
      </w:r>
      <w:r w:rsidR="00C5342A" w:rsidRPr="00276CD2">
        <w:t xml:space="preserve">, vanaf </w:t>
      </w:r>
      <w:r w:rsidR="00276CD2">
        <w:t xml:space="preserve">ca. </w:t>
      </w:r>
      <w:proofErr w:type="spellStart"/>
      <w:r w:rsidR="00C5342A" w:rsidRPr="00276CD2">
        <w:t>rkm</w:t>
      </w:r>
      <w:proofErr w:type="spellEnd"/>
      <w:r w:rsidR="00C5342A" w:rsidRPr="00276CD2">
        <w:t xml:space="preserve"> 10</w:t>
      </w:r>
      <w:r w:rsidR="007F0E32" w:rsidRPr="00276CD2">
        <w:t>6</w:t>
      </w:r>
      <w:r w:rsidR="00C5342A" w:rsidRPr="00276CD2">
        <w:t xml:space="preserve">, </w:t>
      </w:r>
      <w:r w:rsidR="00791588" w:rsidRPr="00276CD2">
        <w:t>doorkruist de Maas de Venloslenk</w:t>
      </w:r>
      <w:bookmarkStart w:id="40" w:name="_Hlk104313641"/>
      <w:r w:rsidR="00C5342A" w:rsidRPr="00276CD2">
        <w:t>.</w:t>
      </w:r>
      <w:r w:rsidR="005C5589" w:rsidRPr="00276CD2">
        <w:t xml:space="preserve"> </w:t>
      </w:r>
      <w:bookmarkStart w:id="41" w:name="_Hlk104315065"/>
      <w:r w:rsidR="00C5342A" w:rsidRPr="00276CD2">
        <w:t xml:space="preserve">In tegenstelling tot haar naam doet vermoeden is </w:t>
      </w:r>
      <w:r w:rsidR="00791588" w:rsidRPr="00276CD2">
        <w:t>de Venloslenk</w:t>
      </w:r>
      <w:r w:rsidR="00C5342A" w:rsidRPr="00276CD2">
        <w:t xml:space="preserve"> tegenwoordig</w:t>
      </w:r>
      <w:r w:rsidR="00791588" w:rsidRPr="00276CD2">
        <w:t xml:space="preserve"> geen dalingsgebied</w:t>
      </w:r>
      <w:r w:rsidR="005C5589" w:rsidRPr="00276CD2">
        <w:t xml:space="preserve">. De bodem komt er omhoog </w:t>
      </w:r>
      <w:r w:rsidR="00791588" w:rsidRPr="00276CD2">
        <w:t>(F</w:t>
      </w:r>
      <w:r w:rsidR="0048367D" w:rsidRPr="00276CD2">
        <w:t>i</w:t>
      </w:r>
      <w:r w:rsidR="00791588" w:rsidRPr="00276CD2">
        <w:t xml:space="preserve">g. </w:t>
      </w:r>
      <w:r w:rsidR="0048367D" w:rsidRPr="00276CD2">
        <w:t>27</w:t>
      </w:r>
      <w:r w:rsidR="00791588" w:rsidRPr="00276CD2">
        <w:t>)</w:t>
      </w:r>
      <w:r w:rsidR="00C5342A" w:rsidRPr="00276CD2">
        <w:t xml:space="preserve"> </w:t>
      </w:r>
      <w:r w:rsidR="005C5589" w:rsidRPr="00276CD2">
        <w:t xml:space="preserve">en zelfs meer dan in de </w:t>
      </w:r>
      <w:r w:rsidR="00791588" w:rsidRPr="00276CD2">
        <w:t>bovenstrooms</w:t>
      </w:r>
      <w:r w:rsidR="005C1A4F" w:rsidRPr="004B56F1">
        <w:t xml:space="preserve"> </w:t>
      </w:r>
      <w:r w:rsidR="00791588" w:rsidRPr="004B56F1">
        <w:t xml:space="preserve">gelegen </w:t>
      </w:r>
      <w:bookmarkEnd w:id="41"/>
      <w:r w:rsidR="005C5589" w:rsidRPr="004B56F1">
        <w:t>riviertrajecten</w:t>
      </w:r>
      <w:r w:rsidR="00791588" w:rsidRPr="004B56F1">
        <w:t>. Wellicht is deze relatieve bodemstijging verantwoordelijk voor de vergroving van de rivierbodem op dit traject. In opheffingsgebieden wordt de rivier immers gedwongen zich in te snijden in de ondergrond. Als gevolg van selectief transport spoelen daarbij vooral de fijnere korrelgroottefracties weg, terwijl de grovere achterblijven.</w:t>
      </w:r>
      <w:r w:rsidR="0048367D" w:rsidRPr="0048367D">
        <w:t xml:space="preserve"> </w:t>
      </w:r>
      <w:r w:rsidR="0048367D">
        <w:t xml:space="preserve">Bovendien is bekend dat de ondergrond van de Venloslenk rijk is aan </w:t>
      </w:r>
      <w:proofErr w:type="spellStart"/>
      <w:r w:rsidR="0048367D">
        <w:t>grindig</w:t>
      </w:r>
      <w:proofErr w:type="spellEnd"/>
      <w:r w:rsidR="0048367D">
        <w:t xml:space="preserve"> sediment. </w:t>
      </w:r>
      <w:r w:rsidR="0048367D" w:rsidRPr="0048367D">
        <w:rPr>
          <w:highlight w:val="yellow"/>
        </w:rPr>
        <w:t>Klopt deze alinea, of is het allemaal bullshit?</w:t>
      </w:r>
    </w:p>
    <w:p w14:paraId="57B27FAF" w14:textId="70759C57" w:rsidR="00791588" w:rsidRDefault="00D55ED9" w:rsidP="004B56F1">
      <w:pPr>
        <w:ind w:firstLine="426"/>
        <w:jc w:val="both"/>
      </w:pPr>
      <w:r>
        <w:rPr>
          <w:noProof/>
        </w:rPr>
        <w:lastRenderedPageBreak/>
        <mc:AlternateContent>
          <mc:Choice Requires="wpg">
            <w:drawing>
              <wp:anchor distT="0" distB="0" distL="114300" distR="114300" simplePos="0" relativeHeight="251715584" behindDoc="0" locked="0" layoutInCell="1" allowOverlap="1" wp14:anchorId="6AFBB1C3" wp14:editId="1F9EB4A3">
                <wp:simplePos x="0" y="0"/>
                <wp:positionH relativeFrom="column">
                  <wp:posOffset>-5080</wp:posOffset>
                </wp:positionH>
                <wp:positionV relativeFrom="paragraph">
                  <wp:posOffset>908685</wp:posOffset>
                </wp:positionV>
                <wp:extent cx="3731895" cy="4798695"/>
                <wp:effectExtent l="0" t="0" r="1905" b="1905"/>
                <wp:wrapTopAndBottom/>
                <wp:docPr id="63" name="Groep 63"/>
                <wp:cNvGraphicFramePr/>
                <a:graphic xmlns:a="http://schemas.openxmlformats.org/drawingml/2006/main">
                  <a:graphicData uri="http://schemas.microsoft.com/office/word/2010/wordprocessingGroup">
                    <wpg:wgp>
                      <wpg:cNvGrpSpPr/>
                      <wpg:grpSpPr>
                        <a:xfrm>
                          <a:off x="0" y="0"/>
                          <a:ext cx="3731895" cy="4798695"/>
                          <a:chOff x="0" y="0"/>
                          <a:chExt cx="3731895" cy="4798695"/>
                        </a:xfrm>
                      </wpg:grpSpPr>
                      <wpg:grpSp>
                        <wpg:cNvPr id="59" name="Groep 59"/>
                        <wpg:cNvGrpSpPr/>
                        <wpg:grpSpPr>
                          <a:xfrm>
                            <a:off x="0" y="0"/>
                            <a:ext cx="3731895" cy="4798695"/>
                            <a:chOff x="0" y="0"/>
                            <a:chExt cx="3731895" cy="4798695"/>
                          </a:xfrm>
                        </wpg:grpSpPr>
                        <pic:pic xmlns:pic="http://schemas.openxmlformats.org/drawingml/2006/picture">
                          <pic:nvPicPr>
                            <pic:cNvPr id="81" name="Afbeelding 81"/>
                            <pic:cNvPicPr>
                              <a:picLocks noChangeAspect="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731895" cy="4798695"/>
                            </a:xfrm>
                            <a:prstGeom prst="rect">
                              <a:avLst/>
                            </a:prstGeom>
                            <a:noFill/>
                            <a:ln>
                              <a:noFill/>
                            </a:ln>
                          </pic:spPr>
                        </pic:pic>
                        <wpg:grpSp>
                          <wpg:cNvPr id="57" name="Groep 57"/>
                          <wpg:cNvGrpSpPr/>
                          <wpg:grpSpPr>
                            <a:xfrm>
                              <a:off x="1844702" y="3140765"/>
                              <a:ext cx="1502797" cy="715617"/>
                              <a:chOff x="0" y="0"/>
                              <a:chExt cx="1502797" cy="715617"/>
                            </a:xfrm>
                          </wpg:grpSpPr>
                          <wps:wsp>
                            <wps:cNvPr id="44" name="Ovaal 44"/>
                            <wps:cNvSpPr/>
                            <wps:spPr>
                              <a:xfrm>
                                <a:off x="500933" y="628153"/>
                                <a:ext cx="45719" cy="45719"/>
                              </a:xfrm>
                              <a:prstGeom prst="ellipse">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Ovaal 53"/>
                            <wps:cNvSpPr/>
                            <wps:spPr>
                              <a:xfrm>
                                <a:off x="850790" y="47708"/>
                                <a:ext cx="45719" cy="47404"/>
                              </a:xfrm>
                              <a:prstGeom prst="ellipse">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Tekstvak 54"/>
                            <wps:cNvSpPr txBox="1"/>
                            <wps:spPr>
                              <a:xfrm>
                                <a:off x="962108" y="0"/>
                                <a:ext cx="540689" cy="182880"/>
                              </a:xfrm>
                              <a:prstGeom prst="rect">
                                <a:avLst/>
                              </a:prstGeom>
                              <a:noFill/>
                              <a:ln w="6350">
                                <a:noFill/>
                              </a:ln>
                            </wps:spPr>
                            <wps:txbx>
                              <w:txbxContent>
                                <w:p w14:paraId="7EBA5E8A" w14:textId="702D6104" w:rsidR="00742FAE" w:rsidRDefault="00742FAE">
                                  <w:proofErr w:type="spellStart"/>
                                  <w:r>
                                    <w:t>Rkm</w:t>
                                  </w:r>
                                  <w:proofErr w:type="spellEnd"/>
                                  <w:r>
                                    <w:t xml:space="preserve"> 106</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5" name="Tekstvak 55"/>
                            <wps:cNvSpPr txBox="1"/>
                            <wps:spPr>
                              <a:xfrm>
                                <a:off x="0" y="540689"/>
                                <a:ext cx="461176" cy="174928"/>
                              </a:xfrm>
                              <a:prstGeom prst="rect">
                                <a:avLst/>
                              </a:prstGeom>
                              <a:noFill/>
                              <a:ln w="6350">
                                <a:noFill/>
                              </a:ln>
                            </wps:spPr>
                            <wps:txbx>
                              <w:txbxContent>
                                <w:p w14:paraId="18D08FF1" w14:textId="017F3FA4" w:rsidR="00742FAE" w:rsidRDefault="00742FAE" w:rsidP="007F0E32">
                                  <w:proofErr w:type="spellStart"/>
                                  <w:r>
                                    <w:t>Rkm</w:t>
                                  </w:r>
                                  <w:proofErr w:type="spellEnd"/>
                                  <w:r>
                                    <w:t xml:space="preserve"> 44</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grpSp>
                      <wps:wsp>
                        <wps:cNvPr id="61" name="Ovaal 61"/>
                        <wps:cNvSpPr/>
                        <wps:spPr>
                          <a:xfrm>
                            <a:off x="2510636" y="2706201"/>
                            <a:ext cx="45085" cy="46990"/>
                          </a:xfrm>
                          <a:prstGeom prst="ellipse">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 name="Tekstvak 62"/>
                        <wps:cNvSpPr txBox="1"/>
                        <wps:spPr>
                          <a:xfrm>
                            <a:off x="2642775" y="2595205"/>
                            <a:ext cx="540385" cy="182880"/>
                          </a:xfrm>
                          <a:prstGeom prst="rect">
                            <a:avLst/>
                          </a:prstGeom>
                          <a:noFill/>
                          <a:ln w="6350">
                            <a:noFill/>
                          </a:ln>
                        </wps:spPr>
                        <wps:txbx>
                          <w:txbxContent>
                            <w:p w14:paraId="5B54FF50" w14:textId="2203114E" w:rsidR="00742FAE" w:rsidRDefault="00742FAE" w:rsidP="00D55ED9">
                              <w:proofErr w:type="spellStart"/>
                              <w:r>
                                <w:t>Rkm</w:t>
                              </w:r>
                              <w:proofErr w:type="spellEnd"/>
                              <w:r>
                                <w:t xml:space="preserve"> 154</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6AFBB1C3" id="Groep 63" o:spid="_x0000_s1053" style="position:absolute;left:0;text-align:left;margin-left:-.4pt;margin-top:71.55pt;width:293.85pt;height:377.85pt;z-index:251715584;mso-position-horizontal-relative:text;mso-position-vertical-relative:text" coordsize="37318,4798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">
                <v:group id="Groep 59" o:spid="_x0000_s1054" style="position:absolute;width:37318;height:47986" coordsize="37318,479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shape id="Afbeelding 81" o:spid="_x0000_s1055" type="#_x0000_t75" style="position:absolute;width:37318;height:479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">
                    <v:imagedata r:id="rId51" o:title=""/>
                    <v:path arrowok="t"/>
                  </v:shape>
                  <v:group id="Groep 57" o:spid="_x0000_s1056" style="position:absolute;left:18447;top:31407;width:15027;height:7156" coordsize="15027,7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oval id="Ovaal 44" o:spid="_x0000_s1057" style="position:absolute;left:5009;top:6281;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" fillcolor="black [3213]" strokecolor="black [3213]" strokeweight="1pt">
                      <v:stroke joinstyle="miter"/>
                    </v:oval>
                    <v:oval id="Ovaal 53" o:spid="_x0000_s1058" style="position:absolute;left:8507;top:477;width:458;height:4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" fillcolor="black [3213]" strokecolor="black [3213]" strokeweight="1pt">
                      <v:stroke joinstyle="miter"/>
                    </v:oval>
                    <v:shape id="Tekstvak 54" o:spid="_x0000_s1059" type="#_x0000_t202" style="position:absolute;left:9621;width:5406;height:1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" filled="f" stroked="f" strokeweight=".5pt">
                      <v:textbox inset="0,0,0,0">
                        <w:txbxContent>
                          <w:p w14:paraId="7EBA5E8A" w14:textId="702D6104" w:rsidR="00742FAE" w:rsidRDefault="00742FAE">
                            <w:proofErr w:type="spellStart"/>
                            <w:r>
                              <w:t>Rkm</w:t>
                            </w:r>
                            <w:proofErr w:type="spellEnd"/>
                            <w:r>
                              <w:t xml:space="preserve"> 106</w:t>
                            </w:r>
                          </w:p>
                        </w:txbxContent>
                      </v:textbox>
                    </v:shape>
                    <v:shape id="Tekstvak 55" o:spid="_x0000_s1060" type="#_x0000_t202" style="position:absolute;top:5406;width:4611;height:17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" filled="f" stroked="f" strokeweight=".5pt">
                      <v:textbox inset="0,0,0,0">
                        <w:txbxContent>
                          <w:p w14:paraId="18D08FF1" w14:textId="017F3FA4" w:rsidR="00742FAE" w:rsidRDefault="00742FAE" w:rsidP="007F0E32">
                            <w:proofErr w:type="spellStart"/>
                            <w:r>
                              <w:t>Rkm</w:t>
                            </w:r>
                            <w:proofErr w:type="spellEnd"/>
                            <w:r>
                              <w:t xml:space="preserve"> 44</w:t>
                            </w:r>
                          </w:p>
                        </w:txbxContent>
                      </v:textbox>
                    </v:shape>
                  </v:group>
                </v:group>
                <v:oval id="Ovaal 61" o:spid="_x0000_s1061" style="position:absolute;left:25106;top:27062;width:451;height:4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" fillcolor="black [3213]" strokecolor="black [3213]" strokeweight="1pt">
                  <v:stroke joinstyle="miter"/>
                </v:oval>
                <v:shape id="Tekstvak 62" o:spid="_x0000_s1062" type="#_x0000_t202" style="position:absolute;left:26427;top:25952;width:5404;height:1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" filled="f" stroked="f" strokeweight=".5pt">
                  <v:textbox inset="0,0,0,0">
                    <w:txbxContent>
                      <w:p w14:paraId="5B54FF50" w14:textId="2203114E" w:rsidR="00742FAE" w:rsidRDefault="00742FAE" w:rsidP="00D55ED9">
                        <w:proofErr w:type="spellStart"/>
                        <w:r>
                          <w:t>Rkm</w:t>
                        </w:r>
                        <w:proofErr w:type="spellEnd"/>
                        <w:r>
                          <w:t xml:space="preserve"> 154</w:t>
                        </w:r>
                      </w:p>
                    </w:txbxContent>
                  </v:textbox>
                </v:shape>
                <w10:wrap type="topAndBottom"/>
              </v:group>
            </w:pict>
          </mc:Fallback>
        </mc:AlternateContent>
      </w:r>
      <w:r w:rsidR="004B56F1" w:rsidRPr="004B56F1">
        <w:t>Ongeveer</w:t>
      </w:r>
      <w:r w:rsidR="004B56F1">
        <w:t xml:space="preserve"> bij </w:t>
      </w:r>
      <w:r w:rsidR="004B56F1" w:rsidRPr="000B2712">
        <w:t>Gennep (</w:t>
      </w:r>
      <w:proofErr w:type="spellStart"/>
      <w:r w:rsidR="004B56F1" w:rsidRPr="000B2712">
        <w:t>rkm</w:t>
      </w:r>
      <w:proofErr w:type="spellEnd"/>
      <w:r w:rsidR="004B56F1" w:rsidRPr="000B2712">
        <w:t xml:space="preserve"> 154) verlaat de Maas de Venloslenk en stroomt ze de laaggelegen overstromingsvlakte van de</w:t>
      </w:r>
      <w:r w:rsidR="004B56F1" w:rsidRPr="004B56F1">
        <w:t xml:space="preserve"> Rijn en de Maas in</w:t>
      </w:r>
      <w:r w:rsidR="004B56F1">
        <w:t xml:space="preserve"> (Hoofdstuk 2)</w:t>
      </w:r>
      <w:r w:rsidR="004B56F1" w:rsidRPr="004B56F1">
        <w:t>.</w:t>
      </w:r>
      <w:r w:rsidR="004B56F1">
        <w:t xml:space="preserve"> Dit is wel echt een geologisch dalingsgebied (Fig. </w:t>
      </w:r>
      <w:r w:rsidR="0048367D">
        <w:t>27</w:t>
      </w:r>
      <w:r w:rsidR="004B56F1">
        <w:t xml:space="preserve">). </w:t>
      </w:r>
      <w:r w:rsidR="00791588">
        <w:t>Het is opvallend dat vanaf hier de korrelgrootte van de Maasbodem weer afneemt (</w:t>
      </w:r>
      <w:r w:rsidR="00791588" w:rsidRPr="0048367D">
        <w:t xml:space="preserve">Fig. </w:t>
      </w:r>
      <w:r w:rsidR="0048367D" w:rsidRPr="0048367D">
        <w:t>2</w:t>
      </w:r>
      <w:r w:rsidR="00DF229A">
        <w:t>4</w:t>
      </w:r>
      <w:r w:rsidR="00791588">
        <w:t xml:space="preserve">) en een nieuwe grind-zandovergang begint. Dit suggereert een samenhang, al is van bewijs geen sprake. </w:t>
      </w:r>
      <w:bookmarkEnd w:id="40"/>
    </w:p>
    <w:p w14:paraId="28F812F5" w14:textId="2E99DCB7" w:rsidR="00791588" w:rsidRDefault="00791588" w:rsidP="00791588"/>
    <w:p w14:paraId="6A24C2BB" w14:textId="0DC9F3F8" w:rsidR="005C5589" w:rsidRPr="00DF229A" w:rsidRDefault="0048367D" w:rsidP="005C5589">
      <w:pPr>
        <w:spacing w:line="240" w:lineRule="auto"/>
        <w:jc w:val="both"/>
        <w:rPr>
          <w:rFonts w:asciiTheme="majorHAnsi" w:hAnsiTheme="majorHAnsi"/>
          <w:i/>
          <w:iCs/>
          <w:color w:val="auto"/>
          <w:sz w:val="16"/>
          <w:szCs w:val="16"/>
        </w:rPr>
      </w:pPr>
      <w:r w:rsidRPr="00DF229A">
        <w:rPr>
          <w:rFonts w:asciiTheme="majorHAnsi" w:hAnsiTheme="majorHAnsi" w:cs="Arial"/>
          <w:i/>
          <w:iCs/>
          <w:color w:val="auto"/>
          <w:sz w:val="16"/>
          <w:szCs w:val="16"/>
        </w:rPr>
        <w:t>Fig. 27</w:t>
      </w:r>
      <w:r w:rsidR="00DF229A">
        <w:rPr>
          <w:rFonts w:asciiTheme="majorHAnsi" w:hAnsiTheme="majorHAnsi" w:cs="Arial"/>
          <w:i/>
          <w:iCs/>
          <w:color w:val="auto"/>
          <w:sz w:val="16"/>
          <w:szCs w:val="16"/>
        </w:rPr>
        <w:t>.</w:t>
      </w:r>
      <w:r w:rsidRPr="00DF229A">
        <w:rPr>
          <w:rFonts w:asciiTheme="majorHAnsi" w:hAnsiTheme="majorHAnsi" w:cs="Arial"/>
          <w:i/>
          <w:iCs/>
          <w:color w:val="auto"/>
          <w:sz w:val="16"/>
          <w:szCs w:val="16"/>
        </w:rPr>
        <w:t xml:space="preserve"> </w:t>
      </w:r>
      <w:r w:rsidR="005C5589" w:rsidRPr="00DF229A">
        <w:rPr>
          <w:rFonts w:asciiTheme="majorHAnsi" w:hAnsiTheme="majorHAnsi" w:cs="Arial"/>
          <w:i/>
          <w:iCs/>
          <w:color w:val="auto"/>
          <w:sz w:val="16"/>
          <w:szCs w:val="16"/>
        </w:rPr>
        <w:t>Verwachte daling en stijging van het Nederlandse landoppervlak 2002-2050</w:t>
      </w:r>
      <w:r w:rsidRPr="00DF229A">
        <w:rPr>
          <w:rFonts w:asciiTheme="majorHAnsi" w:hAnsiTheme="majorHAnsi" w:cs="Arial"/>
          <w:i/>
          <w:iCs/>
          <w:color w:val="auto"/>
          <w:sz w:val="16"/>
          <w:szCs w:val="16"/>
        </w:rPr>
        <w:t xml:space="preserve"> (bron: </w:t>
      </w:r>
      <w:r w:rsidR="005C5589" w:rsidRPr="00DF229A">
        <w:rPr>
          <w:rFonts w:asciiTheme="majorHAnsi" w:hAnsiTheme="majorHAnsi" w:cs="Arial"/>
          <w:i/>
          <w:iCs/>
          <w:color w:val="auto"/>
          <w:sz w:val="16"/>
          <w:szCs w:val="16"/>
        </w:rPr>
        <w:t>TNO-NITG</w:t>
      </w:r>
      <w:r w:rsidR="007F0E32">
        <w:rPr>
          <w:rFonts w:asciiTheme="majorHAnsi" w:hAnsiTheme="majorHAnsi" w:cs="Arial"/>
          <w:i/>
          <w:iCs/>
          <w:color w:val="auto"/>
          <w:sz w:val="16"/>
          <w:szCs w:val="16"/>
        </w:rPr>
        <w:t>, aangepast</w:t>
      </w:r>
      <w:r w:rsidRPr="00DF229A">
        <w:rPr>
          <w:rFonts w:asciiTheme="majorHAnsi" w:hAnsiTheme="majorHAnsi" w:cs="Arial"/>
          <w:i/>
          <w:iCs/>
          <w:color w:val="auto"/>
          <w:sz w:val="16"/>
          <w:szCs w:val="16"/>
        </w:rPr>
        <w:t>)</w:t>
      </w:r>
    </w:p>
    <w:p w14:paraId="1F4F5DF9" w14:textId="5EB65AA2" w:rsidR="005C5589" w:rsidRDefault="005C5589" w:rsidP="005C5589"/>
    <w:p w14:paraId="3E77D273" w14:textId="7DC19CAB" w:rsidR="004B56F1" w:rsidRDefault="00A11E90" w:rsidP="00BE77FD">
      <w:pPr>
        <w:pStyle w:val="Huisstijl-Kop3"/>
      </w:pPr>
      <w:bookmarkStart w:id="42" w:name="_Toc104384064"/>
      <w:r>
        <w:t>K</w:t>
      </w:r>
      <w:r w:rsidR="004B56F1">
        <w:t>orrelgroottevariatie</w:t>
      </w:r>
      <w:bookmarkEnd w:id="42"/>
      <w:r w:rsidR="00094DD8">
        <w:t xml:space="preserve"> in dwarsrichting</w:t>
      </w:r>
    </w:p>
    <w:p w14:paraId="0642D28F" w14:textId="4C9474F1" w:rsidR="00094DD8" w:rsidRDefault="00094DD8" w:rsidP="00094DD8"/>
    <w:p w14:paraId="29CE205E" w14:textId="77777777" w:rsidR="007B2D05" w:rsidRPr="007B2D05" w:rsidRDefault="00C04309" w:rsidP="006F329E">
      <w:pPr>
        <w:jc w:val="both"/>
        <w:rPr>
          <w:color w:val="auto"/>
        </w:rPr>
      </w:pPr>
      <w:r>
        <w:t xml:space="preserve">Even opvallend als de korrelgroottevariatie in </w:t>
      </w:r>
      <w:proofErr w:type="spellStart"/>
      <w:r>
        <w:t>langsrichting</w:t>
      </w:r>
      <w:proofErr w:type="spellEnd"/>
      <w:r>
        <w:t xml:space="preserve"> is de korrelgroottevariatie in dwarsrichting (</w:t>
      </w:r>
      <w:r w:rsidR="006F329E">
        <w:t>Fig. 18 en 22). Zowel in 1981-</w:t>
      </w:r>
      <w:r w:rsidR="006F329E" w:rsidRPr="007B2D05">
        <w:rPr>
          <w:color w:val="auto"/>
        </w:rPr>
        <w:t xml:space="preserve">1983 als in 2020 was het zandgehalte het hoogst op de </w:t>
      </w:r>
      <w:proofErr w:type="spellStart"/>
      <w:r w:rsidR="006F329E" w:rsidRPr="007B2D05">
        <w:rPr>
          <w:color w:val="auto"/>
        </w:rPr>
        <w:t>rivieras</w:t>
      </w:r>
      <w:proofErr w:type="spellEnd"/>
      <w:r w:rsidR="006F329E" w:rsidRPr="007B2D05">
        <w:rPr>
          <w:color w:val="auto"/>
        </w:rPr>
        <w:t xml:space="preserve"> en het laagst nabij de rechteroever. </w:t>
      </w:r>
      <w:r w:rsidR="00877F71" w:rsidRPr="007B2D05">
        <w:rPr>
          <w:color w:val="auto"/>
        </w:rPr>
        <w:t xml:space="preserve">Naar de oorzaak hiervan kan slechts gegist worden. </w:t>
      </w:r>
    </w:p>
    <w:p w14:paraId="2ACD29AC" w14:textId="4CDBDD85" w:rsidR="007B2D05" w:rsidRDefault="00877F71" w:rsidP="007B2D05">
      <w:pPr>
        <w:ind w:firstLine="709"/>
        <w:jc w:val="both"/>
      </w:pPr>
      <w:r w:rsidRPr="0086769F">
        <w:rPr>
          <w:highlight w:val="yellow"/>
        </w:rPr>
        <w:t xml:space="preserve">Wellicht </w:t>
      </w:r>
      <w:r w:rsidR="0086769F" w:rsidRPr="0086769F">
        <w:rPr>
          <w:highlight w:val="yellow"/>
        </w:rPr>
        <w:t xml:space="preserve">is er in de Maas sprake van een secundaire stroming waarbij het water aan de oppervlakte richting de oevers stroomt en aan de bodem richting de </w:t>
      </w:r>
      <w:proofErr w:type="spellStart"/>
      <w:r w:rsidR="0086769F" w:rsidRPr="0086769F">
        <w:rPr>
          <w:highlight w:val="yellow"/>
        </w:rPr>
        <w:t>rivieras</w:t>
      </w:r>
      <w:proofErr w:type="spellEnd"/>
      <w:r w:rsidR="0086769F" w:rsidRPr="0086769F">
        <w:rPr>
          <w:highlight w:val="yellow"/>
        </w:rPr>
        <w:t xml:space="preserve">. Een zulke stroming zou het mobiele zand rond de </w:t>
      </w:r>
      <w:proofErr w:type="spellStart"/>
      <w:r w:rsidR="0086769F" w:rsidRPr="0086769F">
        <w:rPr>
          <w:highlight w:val="yellow"/>
        </w:rPr>
        <w:t>rivieras</w:t>
      </w:r>
      <w:proofErr w:type="spellEnd"/>
      <w:r w:rsidR="0086769F" w:rsidRPr="0086769F">
        <w:rPr>
          <w:highlight w:val="yellow"/>
        </w:rPr>
        <w:t xml:space="preserve"> concentreren, en zorgen voor een grovere bodem nabij de oever.</w:t>
      </w:r>
      <w:r w:rsidR="0086769F">
        <w:t xml:space="preserve"> </w:t>
      </w:r>
    </w:p>
    <w:p w14:paraId="6B4ABC75" w14:textId="494C0943" w:rsidR="00A11E90" w:rsidRDefault="000B7190" w:rsidP="00EB3FB9">
      <w:pPr>
        <w:ind w:firstLine="709"/>
        <w:jc w:val="both"/>
        <w:rPr>
          <w:highlight w:val="yellow"/>
        </w:rPr>
      </w:pPr>
      <w:r w:rsidRPr="00A11E90">
        <w:rPr>
          <w:highlight w:val="yellow"/>
        </w:rPr>
        <w:t xml:space="preserve">Wellicht speelt ook de scheepvaart een rol. </w:t>
      </w:r>
      <w:r w:rsidR="00B53B39">
        <w:rPr>
          <w:highlight w:val="yellow"/>
        </w:rPr>
        <w:t xml:space="preserve">De schroefstraal van schepen kan ervoor zorgen dat de pleisterlaag openbreekt, waardoor fijn sediment aan het </w:t>
      </w:r>
      <w:r w:rsidR="00B53B39">
        <w:rPr>
          <w:highlight w:val="yellow"/>
        </w:rPr>
        <w:lastRenderedPageBreak/>
        <w:t xml:space="preserve">oppervlakte komt te liggen. Het is aannemelijk dat dit </w:t>
      </w:r>
      <w:r w:rsidR="00EB3FB9">
        <w:rPr>
          <w:highlight w:val="yellow"/>
        </w:rPr>
        <w:t xml:space="preserve">het vaakst gebeurt in het centrale deel van de rivier, waar de scheepvaartintensiteit het hoogst is; en vaker in het linkerdeel van de rivier (waar zwaarbeladen langzaam stroomopwaarts varen) dan in het rechterdeel van de rivier (waar de schepen stroomafwaarts varen en doorgaans minder zwaar geladen zijn). </w:t>
      </w:r>
      <w:r w:rsidR="00EB3FB9">
        <w:t xml:space="preserve">Invloed van scheepvaart op de rivierbodemsamenstelling is eerder voor de Waal vastgesteld door </w:t>
      </w:r>
      <w:r w:rsidR="00EB3FB9">
        <w:rPr>
          <w:highlight w:val="yellow"/>
        </w:rPr>
        <w:t>Ten Brinke et al. (2004).</w:t>
      </w:r>
    </w:p>
    <w:p w14:paraId="495848D9" w14:textId="2759E375" w:rsidR="00BE77FD" w:rsidRPr="00C65870" w:rsidRDefault="00BE77FD" w:rsidP="00BE77FD">
      <w:pPr>
        <w:pStyle w:val="Huisstijl-Kop3"/>
        <w:rPr>
          <w:highlight w:val="green"/>
        </w:rPr>
      </w:pPr>
      <w:bookmarkStart w:id="43" w:name="_Toc104384065"/>
      <w:r w:rsidRPr="00C65870">
        <w:rPr>
          <w:highlight w:val="green"/>
        </w:rPr>
        <w:t>Temporele variatie</w:t>
      </w:r>
      <w:bookmarkEnd w:id="43"/>
    </w:p>
    <w:p w14:paraId="5AEF9308" w14:textId="77777777" w:rsidR="00BE77FD" w:rsidRDefault="00BE77FD" w:rsidP="00BE77FD">
      <w:pPr>
        <w:spacing w:line="240" w:lineRule="auto"/>
      </w:pPr>
    </w:p>
    <w:p w14:paraId="33E890D2" w14:textId="2B93C071" w:rsidR="00BE77FD" w:rsidRDefault="00BE77FD" w:rsidP="00BE77FD">
      <w:pPr>
        <w:spacing w:line="240" w:lineRule="auto"/>
        <w:jc w:val="both"/>
      </w:pPr>
      <w:r>
        <w:t xml:space="preserve">In het vorige hoofdstuk is gebleken dat er </w:t>
      </w:r>
      <w:proofErr w:type="spellStart"/>
      <w:r>
        <w:t>grosso</w:t>
      </w:r>
      <w:proofErr w:type="spellEnd"/>
      <w:r>
        <w:t xml:space="preserve"> </w:t>
      </w:r>
      <w:proofErr w:type="spellStart"/>
      <w:r>
        <w:t>modo</w:t>
      </w:r>
      <w:proofErr w:type="spellEnd"/>
      <w:r>
        <w:t xml:space="preserve"> </w:t>
      </w:r>
      <w:r w:rsidR="00537D6B">
        <w:t>weinig veranderd is aan de bodem</w:t>
      </w:r>
      <w:r>
        <w:t>samenstelling tussen 1981-1983 en 2020</w:t>
      </w:r>
      <w:r w:rsidRPr="00DF229A">
        <w:rPr>
          <w:color w:val="auto"/>
        </w:rPr>
        <w:t xml:space="preserve"> (</w:t>
      </w:r>
      <w:r w:rsidR="00DF229A" w:rsidRPr="00DF229A">
        <w:rPr>
          <w:color w:val="auto"/>
        </w:rPr>
        <w:t>Fig. 24</w:t>
      </w:r>
      <w:r w:rsidR="00DF229A">
        <w:rPr>
          <w:color w:val="auto"/>
        </w:rPr>
        <w:t>, Fig. 18/22</w:t>
      </w:r>
      <w:r w:rsidRPr="00DF229A">
        <w:rPr>
          <w:color w:val="auto"/>
        </w:rPr>
        <w:t>)</w:t>
      </w:r>
      <w:r>
        <w:t xml:space="preserve">: de gemiddelde waarden van de korrelgroottekarakteristieken zijn vrijwel gelijk, de grootschalige trend van </w:t>
      </w:r>
      <w:proofErr w:type="spellStart"/>
      <w:r>
        <w:t>stroomafwaartse</w:t>
      </w:r>
      <w:proofErr w:type="spellEnd"/>
      <w:r>
        <w:t xml:space="preserve"> korrelgrootteverfijning is identiek en ook het patroon van een fijnere </w:t>
      </w:r>
      <w:proofErr w:type="spellStart"/>
      <w:r>
        <w:t>rivieras</w:t>
      </w:r>
      <w:proofErr w:type="spellEnd"/>
      <w:r>
        <w:t xml:space="preserve"> omgeven door grover sediment was in beide jaren aanwezig. </w:t>
      </w:r>
    </w:p>
    <w:p w14:paraId="6D753294" w14:textId="77A213B3" w:rsidR="00614D09" w:rsidRDefault="00BE77FD" w:rsidP="00614D09">
      <w:pPr>
        <w:spacing w:line="240" w:lineRule="auto"/>
        <w:ind w:firstLine="426"/>
        <w:jc w:val="both"/>
      </w:pPr>
      <w:r>
        <w:t xml:space="preserve">Dit is toch wel opmerkelijk. Niet alleen is er voor de twee meetcampagnes gebruik gemaakt van verschillende meettechnieken, ook heeft Rijkswaterstaat sinds 1981-1983 een aantal fysieke veranderingen aangebracht aan het riviersysteem, waarvan verwacht werd dat ze de bodemsamenstelling zouden veranderen. Denk bijvoorbeeld aan </w:t>
      </w:r>
      <w:proofErr w:type="spellStart"/>
      <w:r>
        <w:t>oeverontsteningen</w:t>
      </w:r>
      <w:proofErr w:type="spellEnd"/>
      <w:r>
        <w:t xml:space="preserve"> en zomerbedverdiepingen. </w:t>
      </w:r>
      <w:r w:rsidR="00467DB2">
        <w:t xml:space="preserve">Daarnaast zijn er ook vele hoogwaters geweest. </w:t>
      </w:r>
      <w:r>
        <w:t xml:space="preserve">Blijkbaar is de invloed van al deze </w:t>
      </w:r>
      <w:r w:rsidR="00467DB2">
        <w:t xml:space="preserve">gebeurtenissen </w:t>
      </w:r>
      <w:r>
        <w:t xml:space="preserve">op de bodemsamenstelling toch beperkt geweest. </w:t>
      </w:r>
    </w:p>
    <w:p w14:paraId="3811BBC4" w14:textId="484BFED7" w:rsidR="00614D09" w:rsidRDefault="00BE77FD" w:rsidP="00614D09">
      <w:pPr>
        <w:spacing w:line="240" w:lineRule="auto"/>
        <w:ind w:firstLine="426"/>
        <w:jc w:val="both"/>
      </w:pPr>
      <w:r>
        <w:t>Ondanks de grote overeenkomsten zijn er wel enkele verschillen tussen de bodemsamenstelling van 1981-1983 en 2020 (</w:t>
      </w:r>
      <w:r w:rsidR="00DF229A">
        <w:t>o.a. Fig. 25</w:t>
      </w:r>
      <w:r>
        <w:t xml:space="preserve">) die aandacht verdienen. Het gaat dan vooral om (1) het feit dat het begin van de grind-zandovergang in 2020 zo’n 20 km verder stroomafwaarts lag dan in 1981-1983 (respectievelijk bij stuw Belfeld en bij stuw Roermond), en (2) om het feit dat het zandgehalte van de rivierbodem lager was in 2020, hetgeen vooral merkbaar was op de </w:t>
      </w:r>
      <w:proofErr w:type="spellStart"/>
      <w:r>
        <w:t>rivieras</w:t>
      </w:r>
      <w:proofErr w:type="spellEnd"/>
      <w:r>
        <w:t xml:space="preserve"> en op de trajecten </w:t>
      </w:r>
      <w:r w:rsidR="00F34477">
        <w:t>94-108, 134-156, 170-194 en 202-218</w:t>
      </w:r>
      <w:r>
        <w:t xml:space="preserve">. </w:t>
      </w:r>
    </w:p>
    <w:p w14:paraId="1AB9E933" w14:textId="5A513CC7" w:rsidR="00614D09" w:rsidRDefault="00BE77FD" w:rsidP="00614D09">
      <w:pPr>
        <w:spacing w:line="240" w:lineRule="auto"/>
        <w:ind w:firstLine="426"/>
        <w:jc w:val="both"/>
      </w:pPr>
      <w:r>
        <w:t xml:space="preserve">De verschuiving van de grindzandovergang komt overeen met de verwachtingen van </w:t>
      </w:r>
      <w:proofErr w:type="spellStart"/>
      <w:r>
        <w:t>Murillo</w:t>
      </w:r>
      <w:proofErr w:type="spellEnd"/>
      <w:r>
        <w:t xml:space="preserve"> </w:t>
      </w:r>
      <w:proofErr w:type="spellStart"/>
      <w:r>
        <w:t>Muños</w:t>
      </w:r>
      <w:proofErr w:type="spellEnd"/>
      <w:r>
        <w:t xml:space="preserve"> en Klaassen (2006). Met modelberekeningen hebben zij aangetoond dat de positie van de grind-zandovergang in de Maas wordt bepaald door de accommodatieruimte (i.e. de ruimte voor sedimentdepositie) in de </w:t>
      </w:r>
      <w:proofErr w:type="spellStart"/>
      <w:r>
        <w:t>Roerdalslenk</w:t>
      </w:r>
      <w:proofErr w:type="spellEnd"/>
      <w:r>
        <w:t xml:space="preserve">. Voordat de Maas gekanaliseerd werd kon zij vrij meanderen. Daarbij verlegde zij voortdurend haar loop, zodat de depositie van grind over een heel breed gebied plaatsvond. Tegenwoordig kan er alleen in het zomerbed grinddepositie plaatsvinden. Dat betekent dat er veel minder grind afgevangen wordt in de </w:t>
      </w:r>
      <w:proofErr w:type="spellStart"/>
      <w:r>
        <w:t>Roerdalslenk</w:t>
      </w:r>
      <w:proofErr w:type="spellEnd"/>
      <w:r>
        <w:t xml:space="preserve"> en daarom verwachtten </w:t>
      </w:r>
      <w:proofErr w:type="spellStart"/>
      <w:r>
        <w:t>Murillo</w:t>
      </w:r>
      <w:proofErr w:type="spellEnd"/>
      <w:r>
        <w:t xml:space="preserve"> </w:t>
      </w:r>
      <w:proofErr w:type="spellStart"/>
      <w:r>
        <w:t>Muños</w:t>
      </w:r>
      <w:proofErr w:type="spellEnd"/>
      <w:r>
        <w:t xml:space="preserve"> en Klaassen (2006) dat het grindfront stroomafwaarts zou moeten bewegen. De snelheid waarmee dat gebeurt kan geschat worden op basis van de sedimenttransportsnelheid van de Maas</w:t>
      </w:r>
      <w:r w:rsidRPr="005C5589">
        <w:t>. Aangenomen wordt dat het gemiddeld jaarlijks sedimenttransport in de Maas zo’n 35.000 m</w:t>
      </w:r>
      <w:r w:rsidRPr="005C5589">
        <w:rPr>
          <w:vertAlign w:val="superscript"/>
        </w:rPr>
        <w:t>3</w:t>
      </w:r>
      <w:r w:rsidRPr="005C5589">
        <w:t>/jaar bedraagt</w:t>
      </w:r>
      <w:r>
        <w:t xml:space="preserve"> (WL 1994). Uitgaande van een rivierbreedte van 100 m en een transportlaagdikte van </w:t>
      </w:r>
      <w:r w:rsidRPr="00DF229A">
        <w:rPr>
          <w:color w:val="auto"/>
          <w:highlight w:val="yellow"/>
        </w:rPr>
        <w:t>0,5 à 1,0</w:t>
      </w:r>
      <w:r w:rsidRPr="00DF229A">
        <w:rPr>
          <w:color w:val="auto"/>
        </w:rPr>
        <w:t xml:space="preserve"> </w:t>
      </w:r>
      <w:r>
        <w:t>m volgt daaruit een gemiddelde snelheid van de sedimentkorrels van 350 à 700 m per jaar. Daaruit zou je kunnen concluderen dat het grindfront in de 38 jaar tussen 1981-1983 en 2020 zo’n 13 à 26 km stroomafwaarts geschoven moeten zijn. Deze verplaatsing past goed bij de geconstateerde verplaatsing van de grind-zandovergang van 20 km. Overigens moet daarbij wel de kanttekening geplaatst worden dat andere korrelgroottepatronen</w:t>
      </w:r>
      <w:r w:rsidRPr="00DF229A">
        <w:rPr>
          <w:color w:val="auto"/>
        </w:rPr>
        <w:t xml:space="preserve"> in de Maas helemaal niet stroomafwaarts verplaatst zijn – of juist meer (zie Fig. </w:t>
      </w:r>
      <w:r w:rsidR="00DF229A" w:rsidRPr="00DF229A">
        <w:rPr>
          <w:color w:val="auto"/>
        </w:rPr>
        <w:t>24</w:t>
      </w:r>
      <w:r>
        <w:t xml:space="preserve">). </w:t>
      </w:r>
    </w:p>
    <w:p w14:paraId="11F99711" w14:textId="53D81C90" w:rsidR="00EB3FB9" w:rsidRDefault="00BE77FD" w:rsidP="00EB3FB9">
      <w:pPr>
        <w:spacing w:line="240" w:lineRule="auto"/>
        <w:ind w:firstLine="426"/>
        <w:jc w:val="both"/>
      </w:pPr>
      <w:r>
        <w:t>De afname van het zandgehalte zou een indicatie kunnen zijn van een trendmatig</w:t>
      </w:r>
      <w:r w:rsidR="00EB3FB9">
        <w:t xml:space="preserve">e vergroving van de rivierbodem. Dit zou het gevolg kunnen zijn van </w:t>
      </w:r>
      <w:r>
        <w:t>een beperkte aanvoer van zandig sediment vanuit de bovenloop van de Maas</w:t>
      </w:r>
      <w:r w:rsidR="003413AD">
        <w:t xml:space="preserve"> (zie hoofdstuk 2)</w:t>
      </w:r>
      <w:r>
        <w:t>. Aangenomen wordt dat deze aanvoer van zandig sediment in de loop der tijd is afgenomen, al bestaat daarvoor geen bewijs.</w:t>
      </w:r>
      <w:r w:rsidR="00EB3FB9">
        <w:t xml:space="preserve"> Ook het baggerproces zou kunnen leiden tot een vergroving van de rivierbodem over de tijd. Omdat de economische waarde van zand groter is dan die van slib en grof materiaal, worden deze laatste fracties soms aan boord </w:t>
      </w:r>
      <w:proofErr w:type="spellStart"/>
      <w:r w:rsidR="00EB3FB9">
        <w:t>uitgezeefd</w:t>
      </w:r>
      <w:proofErr w:type="spellEnd"/>
      <w:r w:rsidR="00EB3FB9">
        <w:t xml:space="preserve"> en over boord gezet, zodat alleen het zand in de beun over blijft.</w:t>
      </w:r>
    </w:p>
    <w:p w14:paraId="3BA998B4" w14:textId="259ED092" w:rsidR="007308F9" w:rsidRDefault="007308F9" w:rsidP="00614D09">
      <w:pPr>
        <w:spacing w:line="240" w:lineRule="auto"/>
        <w:ind w:firstLine="426"/>
        <w:jc w:val="both"/>
      </w:pPr>
      <w:r>
        <w:t xml:space="preserve">Opvallend is, dat </w:t>
      </w:r>
      <w:r w:rsidR="009F22F3">
        <w:t>enkele</w:t>
      </w:r>
      <w:r>
        <w:t xml:space="preserve"> van de trajecten waarop het zandgehalte niet is afgenomen (</w:t>
      </w:r>
      <w:proofErr w:type="spellStart"/>
      <w:r>
        <w:t>rkm</w:t>
      </w:r>
      <w:proofErr w:type="spellEnd"/>
      <w:r>
        <w:t xml:space="preserve"> 108-134 en 156-170) corresponderen met de zomerbedverdiepingen (</w:t>
      </w:r>
      <w:proofErr w:type="spellStart"/>
      <w:r w:rsidR="00315C52">
        <w:t>rkm</w:t>
      </w:r>
      <w:proofErr w:type="spellEnd"/>
      <w:r w:rsidR="00315C52">
        <w:t xml:space="preserve"> </w:t>
      </w:r>
      <w:r w:rsidR="00315C52" w:rsidRPr="00315C52">
        <w:rPr>
          <w:highlight w:val="yellow"/>
        </w:rPr>
        <w:t>112-120</w:t>
      </w:r>
      <w:r w:rsidR="00315C52">
        <w:t xml:space="preserve"> en</w:t>
      </w:r>
      <w:r w:rsidR="002C6757">
        <w:t xml:space="preserve"> </w:t>
      </w:r>
      <w:r w:rsidR="002C6757" w:rsidRPr="00315C52">
        <w:rPr>
          <w:highlight w:val="yellow"/>
        </w:rPr>
        <w:t>155,7-174,2</w:t>
      </w:r>
      <w:r w:rsidR="002C6757">
        <w:t>)</w:t>
      </w:r>
      <w:r w:rsidR="00315C52">
        <w:t xml:space="preserve">. Bij deze </w:t>
      </w:r>
      <w:r w:rsidR="00315C52">
        <w:lastRenderedPageBreak/>
        <w:t xml:space="preserve">zomerbedverdiepingen is de toplaag van de bodem, inclusief pleisterlaag, afgegraven en is het onderliggende, zandrijkere, materiaal aan de oppervlakte komen te liggen (zie ook Schropp et al 1999). </w:t>
      </w:r>
    </w:p>
    <w:p w14:paraId="7B66C458" w14:textId="690B89BB" w:rsidR="00BE77FD" w:rsidRDefault="00BE77FD" w:rsidP="00614D09">
      <w:pPr>
        <w:spacing w:line="240" w:lineRule="auto"/>
        <w:ind w:firstLine="426"/>
        <w:jc w:val="both"/>
      </w:pPr>
      <w:r>
        <w:t>Het is overigens zaak terughoudend te zijn bij het toeschrijven van verschillen tussen twee meetjaren aan systematische langjarige trends. Bekend is immers dat bij hoogwater – door het openbreken van de pleisterlaag -  substantiële hoeveelheden sediment in beweging komen. Na afloop van het hoogwater vormt zich een nieuwe pleisterlaag, maar blijven tijdelijk ook verhoogde hoeveelheden fijn sediment in beweging totdat deze uit het systeem zijn verdwenen en de pleisterlaag weer aan het oppervlakte ligt</w:t>
      </w:r>
      <w:r w:rsidR="003413AD">
        <w:t xml:space="preserve"> (zie Hoofdstuk 2)</w:t>
      </w:r>
      <w:r>
        <w:t>. Het moge duidelijk zijn, dat een bemonstering van de (bovenlaag van de) Maasbodem een geheel ander resultaat kan opleveren na een hoogwater dan na een lange periode van laagwater. Hierom is het zaak om verschillen in bodemsamenstelling tussen 1981-1983 en 2020 niet te snel toe te schrijven aan systematische trends, maar in het achterhoofd te houden dat het kan gaan om tijdelijke effecten (cyclische variatie). Dat geldt evenzeer voor de veranderingen aan de grind-zandovergang als voor de veranderingen in zandgehalte.</w:t>
      </w:r>
    </w:p>
    <w:p w14:paraId="7AAFBCD2" w14:textId="407EF8BC" w:rsidR="00643625" w:rsidRDefault="00643625" w:rsidP="00614D09">
      <w:pPr>
        <w:spacing w:line="240" w:lineRule="auto"/>
        <w:ind w:firstLine="426"/>
        <w:jc w:val="both"/>
      </w:pPr>
    </w:p>
    <w:p w14:paraId="621909E7" w14:textId="2E03083B" w:rsidR="00643625" w:rsidRDefault="00643625" w:rsidP="00614D09">
      <w:pPr>
        <w:spacing w:line="240" w:lineRule="auto"/>
        <w:ind w:firstLine="426"/>
        <w:jc w:val="both"/>
      </w:pPr>
      <w:r>
        <w:rPr>
          <w:rFonts w:ascii="Segoe UI" w:hAnsi="Segoe UI" w:cs="Segoe UI"/>
          <w:color w:val="0077D4"/>
          <w:sz w:val="20"/>
          <w:szCs w:val="20"/>
        </w:rPr>
        <w:t>bemonstering technisch zou je verwachten dat het zandgehalte in 2020 hoger is, vanwege verlies fijne fractie. Wat ook mogelijk is dat in 1981-1983 dieper is bemonsterd.</w:t>
      </w:r>
    </w:p>
    <w:p w14:paraId="53DC84D3" w14:textId="23DBAC6E" w:rsidR="00643625" w:rsidRDefault="00643625" w:rsidP="00614D09">
      <w:pPr>
        <w:spacing w:line="240" w:lineRule="auto"/>
        <w:ind w:firstLine="426"/>
        <w:jc w:val="both"/>
      </w:pPr>
    </w:p>
    <w:p w14:paraId="3D72CD01" w14:textId="77777777" w:rsidR="00643625" w:rsidRDefault="00643625" w:rsidP="00614D09">
      <w:pPr>
        <w:spacing w:line="240" w:lineRule="auto"/>
        <w:ind w:firstLine="426"/>
        <w:jc w:val="both"/>
      </w:pPr>
    </w:p>
    <w:p w14:paraId="5709277C" w14:textId="08EA155C" w:rsidR="00BE77FD" w:rsidRDefault="00BE77FD" w:rsidP="00315C52">
      <w:pPr>
        <w:spacing w:line="240" w:lineRule="auto"/>
        <w:ind w:firstLine="426"/>
        <w:jc w:val="both"/>
      </w:pPr>
      <w:r>
        <w:t>Waar op rivierschaalniveau de bodemsamenstelling verrassend g</w:t>
      </w:r>
      <w:r w:rsidRPr="00480C49">
        <w:t>elijk was in beide meetjaren, waren er op lokaal niveau wel grote verschillen (</w:t>
      </w:r>
      <w:r w:rsidR="00DF229A" w:rsidRPr="00480C49">
        <w:t>Fig.</w:t>
      </w:r>
      <w:r w:rsidR="00480C49" w:rsidRPr="00480C49">
        <w:t xml:space="preserve"> 7,8</w:t>
      </w:r>
      <w:r>
        <w:t>). Dit is niet verwonderlijk. Hoewel grote delen van de Maasbodem bij laagwater – mede als gevolg van de stuwen en het grove bodemsediment – immobiel zijn, zorgen de hoogwaters voor het openbreken van de pleisterlaag en het mobiliseren van het sediment. Ervaringen uit andere rivieren tonen aan dat er op zulke momenten een intensieve herverdeling van sediment plaatsvindt, waarbij sorteringsprocessen als duinsortering, bochtsortering en bankmigratie een belangrijke rol spelen (</w:t>
      </w:r>
      <w:r w:rsidR="00480C49">
        <w:t>zie bijv. Frings 2011</w:t>
      </w:r>
      <w:r>
        <w:t xml:space="preserve">). Daardoor verandert de lokale bodemsamenstelling op het tijdsbestek van enkele dagen diametraal. Aangenomen mag worden, dat dit ook voor de Maas geldt. Naast hoogwaters zorgen ook turbulenties door voorbij varende schepen en onderhoudswerk aan de vaargeul (baggeren) ervoor dat de lokale bodemsamenstelling steeds weer verandert. Overigens mag ook niet vergeten worden, dat de sedimentmonsters van 2020 niet op exact dezelfde locatie genomen zijn als in 1981-1983. </w:t>
      </w:r>
    </w:p>
    <w:p w14:paraId="54E4DD3A" w14:textId="64D3955B" w:rsidR="00BE77FD" w:rsidRDefault="00BE77FD" w:rsidP="00614D09">
      <w:pPr>
        <w:spacing w:line="240" w:lineRule="auto"/>
        <w:ind w:firstLine="426"/>
        <w:jc w:val="both"/>
      </w:pPr>
      <w:r w:rsidRPr="00480C49">
        <w:rPr>
          <w:highlight w:val="yellow"/>
        </w:rPr>
        <w:t>De belangrijkste boodschap uit bovenstaande analyse, is dat de samenstelling van de Maasbodem in de periode 1981-1983 tot 2020 op hoofdlijnen gelijk is gebleven</w:t>
      </w:r>
      <w:r>
        <w:t>. De consistentie van de meetresultaten uit beide meetcampagnes biedt een solide basis voor het gebruik van de sedimentdata in rivierbeheer en wetenschappelijk onderzoek.</w:t>
      </w:r>
    </w:p>
    <w:p w14:paraId="2415A1A5" w14:textId="795D499E" w:rsidR="00480C49" w:rsidRDefault="00480C49" w:rsidP="00614D09">
      <w:pPr>
        <w:spacing w:line="240" w:lineRule="auto"/>
        <w:ind w:firstLine="426"/>
        <w:jc w:val="both"/>
      </w:pPr>
      <w:r>
        <w:t xml:space="preserve">Uit de beperkte verschillen tussen de periode </w:t>
      </w:r>
      <w:r w:rsidRPr="00480C49">
        <w:t>1981-1983 tot 2020</w:t>
      </w:r>
      <w:r>
        <w:t xml:space="preserve"> mag overigens niet de conclusie getrokken worden dat de Maas </w:t>
      </w:r>
      <w:r w:rsidR="00094DD8">
        <w:t>in morfologisch evenwicht verkeert. Bekend is dat de morfologische processen in de Maas erg langzaam verlopen en het is daarom te verwachten dat de Maas nog druk bezig is zich aan te passen aan de menselijke ingrepen uit het verre en nabije verleden.</w:t>
      </w:r>
    </w:p>
    <w:p w14:paraId="6B07CE4A" w14:textId="77777777" w:rsidR="00BE77FD" w:rsidRDefault="00BE77FD" w:rsidP="00BE77FD">
      <w:pPr>
        <w:spacing w:line="240" w:lineRule="auto"/>
      </w:pPr>
    </w:p>
    <w:p w14:paraId="7897C380" w14:textId="77777777" w:rsidR="00BE77FD" w:rsidRDefault="00BE77FD" w:rsidP="00BE77FD">
      <w:pPr>
        <w:pStyle w:val="Huisstijl-Kop2"/>
      </w:pPr>
      <w:bookmarkStart w:id="44" w:name="_Toc104384066"/>
      <w:r>
        <w:t>Datakwaliteit en aanbevelingen</w:t>
      </w:r>
      <w:bookmarkEnd w:id="44"/>
    </w:p>
    <w:p w14:paraId="7133ECC0" w14:textId="77777777" w:rsidR="00BE77FD" w:rsidRDefault="00BE77FD" w:rsidP="00BE77FD">
      <w:pPr>
        <w:spacing w:line="240" w:lineRule="auto"/>
      </w:pPr>
    </w:p>
    <w:p w14:paraId="700E6746" w14:textId="77777777" w:rsidR="00BE77FD" w:rsidRDefault="00BE77FD" w:rsidP="00BE77FD">
      <w:pPr>
        <w:spacing w:line="240" w:lineRule="auto"/>
        <w:jc w:val="both"/>
      </w:pPr>
      <w:r>
        <w:t xml:space="preserve">De meetcampagne van 2020 was de eerste systematische sedimentbemonstering die Rijkswaterstaat in decennia op de Maas heeft uitgevoerd. Het is daarom belangrijk van de opgedane ervaringen te leren. </w:t>
      </w:r>
    </w:p>
    <w:p w14:paraId="664D5852" w14:textId="2ACF8727" w:rsidR="00BE77FD" w:rsidRDefault="00BE77FD" w:rsidP="00614D09">
      <w:pPr>
        <w:spacing w:line="240" w:lineRule="auto"/>
        <w:ind w:firstLine="426"/>
        <w:jc w:val="both"/>
      </w:pPr>
      <w:r>
        <w:t xml:space="preserve">Geconcludeerd mag worden dat het overgrote deel van de korrelgrootteverdelingen uit de meetcampagne van 2020 van uitstekende kwaliteit is en daarmee prima bruikbaar. </w:t>
      </w:r>
      <w:r w:rsidR="007B1895">
        <w:t>Ongeveer</w:t>
      </w:r>
      <w:r>
        <w:t xml:space="preserve"> 9% van de korrelgrootteverdelingen is als kwalitatief ontoereikend bestempeld (zie §2.2.5). Dit is duidelijk beter dan bij de meetcampagne uit 1981-1983 waarbij 31% van de korrelgrootteverdelingen als </w:t>
      </w:r>
      <w:r>
        <w:lastRenderedPageBreak/>
        <w:t>kwalitatief ontoereikend werd bestempeld (zie §2.1.4)</w:t>
      </w:r>
      <w:r w:rsidR="007B1895">
        <w:t>, maar nog steeds te veel</w:t>
      </w:r>
      <w:r>
        <w:t xml:space="preserve">. Voor beide meetcampagnes lag het probleem vooral bij de bemonstering van Maastrajecten met een grove bodem. Voor deze trajecten is het niet alleen moeilijker een goed, representatief monster van voldoende omvang te verkrijgen; ook de zeefanalyse is lastig, omdat sedimentlaboratoria doorgaans niet gewend zijn om te gaan met zulk grof sediment. </w:t>
      </w:r>
    </w:p>
    <w:p w14:paraId="40422704" w14:textId="77777777" w:rsidR="00BE77FD" w:rsidRDefault="00BE77FD" w:rsidP="00BE77FD">
      <w:pPr>
        <w:spacing w:line="240" w:lineRule="auto"/>
      </w:pPr>
    </w:p>
    <w:p w14:paraId="44DFAD81" w14:textId="6E25236D" w:rsidR="00BE77FD" w:rsidRDefault="00BE77FD" w:rsidP="00BE77FD">
      <w:pPr>
        <w:spacing w:line="240" w:lineRule="auto"/>
      </w:pPr>
      <w:r>
        <w:t>Voor toekomstige meetcampagnes wordt het volgende aanbevolen:</w:t>
      </w:r>
    </w:p>
    <w:p w14:paraId="540FFAAA" w14:textId="77777777" w:rsidR="00BE77FD" w:rsidRDefault="00BE77FD" w:rsidP="00BE77FD">
      <w:pPr>
        <w:spacing w:line="240" w:lineRule="auto"/>
      </w:pPr>
    </w:p>
    <w:p w14:paraId="04102C92" w14:textId="77777777" w:rsidR="00BE77FD" w:rsidRPr="00BE77FD" w:rsidRDefault="00BE77FD" w:rsidP="00BE77FD">
      <w:pPr>
        <w:tabs>
          <w:tab w:val="left" w:pos="426"/>
        </w:tabs>
        <w:spacing w:line="240" w:lineRule="auto"/>
        <w:rPr>
          <w:i/>
          <w:iCs/>
        </w:rPr>
      </w:pPr>
      <w:r w:rsidRPr="00BE77FD">
        <w:rPr>
          <w:i/>
          <w:iCs/>
        </w:rPr>
        <w:t>1.</w:t>
      </w:r>
      <w:r w:rsidRPr="00BE77FD">
        <w:rPr>
          <w:i/>
          <w:iCs/>
        </w:rPr>
        <w:tab/>
        <w:t>Kies voor mechanische bemonstering op de zuidelijke Maastrajecten</w:t>
      </w:r>
    </w:p>
    <w:p w14:paraId="7B8A8439" w14:textId="7EA83BF5" w:rsidR="00BE77FD" w:rsidRDefault="00BE77FD" w:rsidP="00BE77FD">
      <w:pPr>
        <w:spacing w:line="240" w:lineRule="auto"/>
        <w:jc w:val="both"/>
      </w:pPr>
      <w:r>
        <w:t>Hoewel Rijkswaterstaat de beschikking heeft over Van Veengrijpers met verschillende afmetingen, bleek geen van deze grijpers in staat om goede monsters te nemen van de zuidelijke Maastrajecten (</w:t>
      </w:r>
      <w:proofErr w:type="spellStart"/>
      <w:r>
        <w:t>Bovenmaas</w:t>
      </w:r>
      <w:proofErr w:type="spellEnd"/>
      <w:r>
        <w:t>, G</w:t>
      </w:r>
      <w:r w:rsidR="009B3BB1">
        <w:t>emeenschappelijke Maas</w:t>
      </w:r>
      <w:r>
        <w:t xml:space="preserve">, stuwpand Linne, stuwpand Roermond). De bodem is hier zo grof, dat de Van Veengrijper niet door de pleisterlaag kan breken en alleen over het oppervlak schraapt. Het monster is dan te gering in omvang en niet representatief. Bovendien sluit de grijper bij grof sediment meestal niet goed doordat er een grindkorrel of steen tussen de twee helften van de grijper blijft steken. Daardoor gaat er fijn sediment verloren tijdens de bemonstering en ontstaan opnieuw systematische fouten in de resultaten. Ook de in 1981-1983 gebruikte techniek van sleepmonsters bleek niet goed toepasbaar op trajecten met heel grof sediment. Daarom wordt geadviseerd over te stappen op een vorm van mechanische bemonstering voor Maastrajecten met een grove, (al dan niet) </w:t>
      </w:r>
      <w:proofErr w:type="spellStart"/>
      <w:r>
        <w:t>afgepleisterde</w:t>
      </w:r>
      <w:proofErr w:type="spellEnd"/>
      <w:r>
        <w:t xml:space="preserve"> bodem.</w:t>
      </w:r>
    </w:p>
    <w:p w14:paraId="0BFF7ED7" w14:textId="77777777" w:rsidR="00BE77FD" w:rsidRDefault="00BE77FD" w:rsidP="00BE77FD">
      <w:pPr>
        <w:spacing w:line="240" w:lineRule="auto"/>
      </w:pPr>
    </w:p>
    <w:p w14:paraId="63B1A298" w14:textId="77777777" w:rsidR="00BE77FD" w:rsidRPr="00BE77FD" w:rsidRDefault="00BE77FD" w:rsidP="00BE77FD">
      <w:pPr>
        <w:tabs>
          <w:tab w:val="left" w:pos="426"/>
        </w:tabs>
        <w:spacing w:line="240" w:lineRule="auto"/>
        <w:rPr>
          <w:i/>
          <w:iCs/>
        </w:rPr>
      </w:pPr>
      <w:r w:rsidRPr="00BE77FD">
        <w:rPr>
          <w:i/>
          <w:iCs/>
        </w:rPr>
        <w:t>2.</w:t>
      </w:r>
      <w:r w:rsidRPr="00BE77FD">
        <w:rPr>
          <w:i/>
          <w:iCs/>
        </w:rPr>
        <w:tab/>
        <w:t>Bemonster de pleisterlaag en het substraat afzonderlijk</w:t>
      </w:r>
    </w:p>
    <w:p w14:paraId="30B78CAB" w14:textId="77777777" w:rsidR="00BE77FD" w:rsidRDefault="00BE77FD" w:rsidP="00BE77FD">
      <w:pPr>
        <w:spacing w:line="240" w:lineRule="auto"/>
        <w:jc w:val="both"/>
      </w:pPr>
      <w:r>
        <w:t xml:space="preserve">Grindrivieren zoals de Maas zijn vaak gekenmerkt door de aanwezigheid van een pleisterlaag van grof sediment bovenop een fijnere </w:t>
      </w:r>
      <w:proofErr w:type="spellStart"/>
      <w:r>
        <w:t>sedimentlaag</w:t>
      </w:r>
      <w:proofErr w:type="spellEnd"/>
      <w:r>
        <w:t>. Die pleisterlaag heeft een grote invloed op de sedimentmobiliteit en beddingdynamiek. In de (bovenstroomse delen van de) Maas is de pleisterlaag tot bij hogere afvoeren immobiel en voorkomt daarmee transport van het onderliggende fijnere sediment. Om voorspellingen te kunnen maken van de morfodynamiek tijdens hoogwater is het belangrijk zowel de eigenschappen van de pleisterlaag als de eigenschappen van het onderliggende sediment te kennen. Gestreefd moet daarom worden naar een vorm van bemonstering waarbij beide sedimentlagen afzonderlijk bemonsterd worden. Dit is geen sinecure: in Duitsland wordt daarvoor zelfs een duikerklok ingezet.</w:t>
      </w:r>
    </w:p>
    <w:p w14:paraId="0C9C41BC" w14:textId="77777777" w:rsidR="00BE77FD" w:rsidRDefault="00BE77FD" w:rsidP="00BE77FD">
      <w:pPr>
        <w:spacing w:line="240" w:lineRule="auto"/>
      </w:pPr>
    </w:p>
    <w:p w14:paraId="619272F5" w14:textId="77777777" w:rsidR="00BE77FD" w:rsidRPr="00BE77FD" w:rsidRDefault="00BE77FD" w:rsidP="00BE77FD">
      <w:pPr>
        <w:tabs>
          <w:tab w:val="left" w:pos="426"/>
        </w:tabs>
        <w:spacing w:line="240" w:lineRule="auto"/>
        <w:rPr>
          <w:i/>
          <w:iCs/>
        </w:rPr>
      </w:pPr>
      <w:r w:rsidRPr="00BE77FD">
        <w:rPr>
          <w:i/>
          <w:iCs/>
        </w:rPr>
        <w:t>3.</w:t>
      </w:r>
      <w:r w:rsidRPr="00BE77FD">
        <w:rPr>
          <w:i/>
          <w:iCs/>
        </w:rPr>
        <w:tab/>
        <w:t>Voorzie in een visuele monsterbeschrijving</w:t>
      </w:r>
    </w:p>
    <w:p w14:paraId="4A50FA8B" w14:textId="77777777" w:rsidR="00BE77FD" w:rsidRDefault="00BE77FD" w:rsidP="00BE77FD">
      <w:pPr>
        <w:spacing w:line="240" w:lineRule="auto"/>
        <w:jc w:val="both"/>
      </w:pPr>
      <w:r>
        <w:t xml:space="preserve">Maak op grond van visuele waarneming een korte beschrijving van het monsters en sluit daarbij aan bij vigerende NEN-EN-ISO-normen. Zo’n visuele monsterbeschrijving levert belangrijke kwalitatieve informatie die niet naar voren komt bij zeefanalyses maar wel belangrijk is bij de interpretatie en het gebruik van de gegevens. Zo bleek tijdens veldbezoeken van de auteurs van dit rapport aan het meetvaartuig, dat in de sedimentmonsters van de Maas een aanzienlijke hoeveelheid schelpen voorkomen. Hierover is door geen van de ingenieursbureaus die betrokken waren bij de bemonstering en laboratoriumanalyses op eigen initiatief gerapporteerd. Toch is informatie over de aanwezigheid van schelpen wel essentieel voor gebruikers van de korrelgroottedataset. De schelpen behoren </w:t>
      </w:r>
      <w:proofErr w:type="spellStart"/>
      <w:r>
        <w:t>granulometrisch</w:t>
      </w:r>
      <w:proofErr w:type="spellEnd"/>
      <w:r>
        <w:t xml:space="preserve"> namelijk tot de grindfractie, maar vertonen op grond van hun afwijkende vorm en dichtheid fundamenteel ander transportgedrag dan </w:t>
      </w:r>
      <w:proofErr w:type="spellStart"/>
      <w:r>
        <w:t>klastisch</w:t>
      </w:r>
      <w:proofErr w:type="spellEnd"/>
      <w:r>
        <w:t xml:space="preserve"> grind. </w:t>
      </w:r>
    </w:p>
    <w:p w14:paraId="1FA882A9" w14:textId="77777777" w:rsidR="00BE77FD" w:rsidRDefault="00BE77FD" w:rsidP="00BE77FD">
      <w:pPr>
        <w:spacing w:line="240" w:lineRule="auto"/>
      </w:pPr>
    </w:p>
    <w:p w14:paraId="1EA950E8" w14:textId="0F41635E" w:rsidR="00BE77FD" w:rsidRPr="00BE77FD" w:rsidRDefault="00BE77FD" w:rsidP="00BE77FD">
      <w:pPr>
        <w:tabs>
          <w:tab w:val="left" w:pos="426"/>
        </w:tabs>
        <w:spacing w:line="240" w:lineRule="auto"/>
        <w:rPr>
          <w:i/>
          <w:iCs/>
        </w:rPr>
      </w:pPr>
      <w:r w:rsidRPr="00BE77FD">
        <w:rPr>
          <w:i/>
          <w:iCs/>
        </w:rPr>
        <w:t>4.</w:t>
      </w:r>
      <w:r w:rsidRPr="00BE77FD">
        <w:rPr>
          <w:i/>
          <w:iCs/>
        </w:rPr>
        <w:tab/>
      </w:r>
      <w:r w:rsidR="007B1895">
        <w:rPr>
          <w:i/>
          <w:iCs/>
        </w:rPr>
        <w:t>Verwijder</w:t>
      </w:r>
      <w:r w:rsidRPr="00BE77FD">
        <w:rPr>
          <w:i/>
          <w:iCs/>
        </w:rPr>
        <w:t xml:space="preserve"> sedimentvreemd materiaal als schelpen en takjes</w:t>
      </w:r>
    </w:p>
    <w:p w14:paraId="6091A102" w14:textId="77777777" w:rsidR="00BE77FD" w:rsidRDefault="00BE77FD" w:rsidP="00BE77FD">
      <w:pPr>
        <w:spacing w:line="240" w:lineRule="auto"/>
        <w:jc w:val="both"/>
      </w:pPr>
      <w:r>
        <w:t>Neem in het protocol op hoe er omgegaan dient te worden met afwijkende objecten in de sedimentmonsters, zoals schelpen, takjes, plastic en metaal. Naast een goede visuele schatting van het aandeel aan deze objecten, is te overwegen om deze objecten te verwijderen uit de monsters vóór de zeefanalyse.</w:t>
      </w:r>
    </w:p>
    <w:p w14:paraId="4DDAA391" w14:textId="77777777" w:rsidR="00BE77FD" w:rsidRDefault="00BE77FD" w:rsidP="00BE77FD">
      <w:pPr>
        <w:spacing w:line="240" w:lineRule="auto"/>
      </w:pPr>
    </w:p>
    <w:p w14:paraId="57C1C359" w14:textId="652EB951" w:rsidR="00BE77FD" w:rsidRPr="00BE77FD" w:rsidRDefault="00BE77FD" w:rsidP="00BE77FD">
      <w:pPr>
        <w:tabs>
          <w:tab w:val="left" w:pos="426"/>
        </w:tabs>
        <w:spacing w:line="240" w:lineRule="auto"/>
        <w:rPr>
          <w:i/>
          <w:iCs/>
        </w:rPr>
      </w:pPr>
      <w:r w:rsidRPr="00BE77FD">
        <w:rPr>
          <w:i/>
          <w:iCs/>
        </w:rPr>
        <w:t>5.</w:t>
      </w:r>
      <w:r w:rsidRPr="00BE77FD">
        <w:rPr>
          <w:i/>
          <w:iCs/>
        </w:rPr>
        <w:tab/>
        <w:t>Besteed bij het zeven aandacht aan de fijnste en grofste fracties</w:t>
      </w:r>
    </w:p>
    <w:p w14:paraId="3F7006B9" w14:textId="76FD878A" w:rsidR="00BE77FD" w:rsidRDefault="00BE77FD" w:rsidP="00BE77FD">
      <w:pPr>
        <w:spacing w:line="240" w:lineRule="auto"/>
        <w:jc w:val="both"/>
      </w:pPr>
      <w:r>
        <w:t xml:space="preserve">Voor morfologische computermodellen en sedimentbalansanalyses is een goede </w:t>
      </w:r>
      <w:proofErr w:type="spellStart"/>
      <w:r>
        <w:t>karakterisatie</w:t>
      </w:r>
      <w:proofErr w:type="spellEnd"/>
      <w:r>
        <w:t xml:space="preserve"> van het gehele bodemsediment essentieel. Dat betekent dat ook het aandeel van de fijne fracties (&lt;0,063 mm) en de aandelen van de grofste fracties nauwkeurig bepaald moeten worden. De grofste zeef dient zo gekozen te worden, dat </w:t>
      </w:r>
      <w:r>
        <w:lastRenderedPageBreak/>
        <w:t>al het sediment door deze zeef kan passeren. Beschouwing van de dataset van 2020 laat zien, dat voor bemonstering stroomafwaarts van stuw Lith (</w:t>
      </w:r>
      <w:proofErr w:type="spellStart"/>
      <w:r>
        <w:t>rkm</w:t>
      </w:r>
      <w:proofErr w:type="spellEnd"/>
      <w:r>
        <w:t xml:space="preserve"> 200,87) een maaswijdte van 31,5 mm volstaat. Voor de stuwpanden Belfeld, Sambeek, Grave en Lith (</w:t>
      </w:r>
      <w:proofErr w:type="spellStart"/>
      <w:r>
        <w:t>rkm</w:t>
      </w:r>
      <w:proofErr w:type="spellEnd"/>
      <w:r>
        <w:t xml:space="preserve"> 80,91-200,87) dient de grofste zeef een maaswijdte van minimaal 90 mm te hebben. Verder stroomopwaarts is een maaswijdte van 90 mm, zoals gehanteerd in de meetcampagne van 2020, niet langer voldoende. Voor de </w:t>
      </w:r>
      <w:r w:rsidR="009B3BB1">
        <w:t>Gemeenschappelijke Maas</w:t>
      </w:r>
      <w:r>
        <w:t xml:space="preserve"> en </w:t>
      </w:r>
      <w:proofErr w:type="spellStart"/>
      <w:r>
        <w:t>Bovenmaas</w:t>
      </w:r>
      <w:proofErr w:type="spellEnd"/>
      <w:r>
        <w:t xml:space="preserve"> wordt – op basis van een eerste inschatting – aanbevolen te kiezen voor een grofste zeef met maaswijdte 256 mm. Blijft er toch materiaal achter op de grofste zeef, dan dient de korreldiameter van deze stenen handmatig gemeten te worden (de middelste van de drie korrelassen). Dit is de gebruikelijke procedure op de Duitse Rijn. Wordt dit niet gedaan, dan kunnen vele korrelgroottekarakteristieken, zoals D90 en de gemiddelde korrelgrootte niet betrouwbaar vastgesteld worden, zoals het geval was bij een deel van de monsters in de studies van 1981-1983 en 2020. Gebruikers van de datasets zijn zich vaak niet bewust van deze meetfouten, hetgeen kan leiden tot foutieve verwachtingen van de morfodynamiek bij hoogwater. Het simpelweg afkeuren van zulke (grove) korrelgrootteverdelingen is overigens evenmin wenselijk, omdat zo een bias in de data wordt geïntroduceerd.</w:t>
      </w:r>
    </w:p>
    <w:p w14:paraId="47BEB56F" w14:textId="77777777" w:rsidR="00BE77FD" w:rsidRDefault="00BE77FD" w:rsidP="00BE77FD">
      <w:pPr>
        <w:spacing w:line="240" w:lineRule="auto"/>
      </w:pPr>
    </w:p>
    <w:p w14:paraId="7A432F13" w14:textId="77777777" w:rsidR="00BE77FD" w:rsidRPr="00BE77FD" w:rsidRDefault="00BE77FD" w:rsidP="00BE77FD">
      <w:pPr>
        <w:tabs>
          <w:tab w:val="left" w:pos="426"/>
        </w:tabs>
        <w:spacing w:line="240" w:lineRule="auto"/>
        <w:rPr>
          <w:i/>
          <w:iCs/>
        </w:rPr>
      </w:pPr>
      <w:r w:rsidRPr="00BE77FD">
        <w:rPr>
          <w:i/>
          <w:iCs/>
        </w:rPr>
        <w:t>6.</w:t>
      </w:r>
      <w:r w:rsidRPr="00BE77FD">
        <w:rPr>
          <w:i/>
          <w:iCs/>
        </w:rPr>
        <w:tab/>
        <w:t>Maak foto-opnames van de rivierbodem kort voor bemonstering</w:t>
      </w:r>
    </w:p>
    <w:p w14:paraId="604D965F" w14:textId="3988AF92" w:rsidR="00E05213" w:rsidRDefault="00BE77FD" w:rsidP="0030521E">
      <w:pPr>
        <w:spacing w:line="240" w:lineRule="auto"/>
        <w:jc w:val="both"/>
      </w:pPr>
      <w:r>
        <w:t xml:space="preserve">De foto’s van de sedimentmonsters (zie Fig. 10-12) vormen een welkome aanvulling op de kwantitatieve korrelgroottedata. In aanvulling op deze monsterfoto’s zijn ook beeldopnames van de rivierbodem, kort voor bemonstering, wenselijk. Hiermee kan een indruk verkregen worden van de in-situ positionering van de sedimentkorrels (bodemmicrostructuren) en daarmee van de stabiliteit van de rivierbodem. Tijdens de meetcampagne van 2020 zijn pogingen ondernomen om zulke foto’s te maken. Dit stuitte echter op praktische problemen. Zo bleek de draagkracht van de kraan om het fotoframe te water te laten te gering voor de hoge stroomsnelheden in de Maas. De beeldopnamen die </w:t>
      </w:r>
      <w:proofErr w:type="spellStart"/>
      <w:r>
        <w:t>wèl</w:t>
      </w:r>
      <w:proofErr w:type="spellEnd"/>
      <w:r>
        <w:t xml:space="preserve"> gemaakt zijn, bleken slechts beperkt bruikbaar, vanwege onscherpte door sedimentbewegingen, of door de aanwezigheid van een slibsluier op de bodem die de sedimentkorrels aan het oog onttrok. Hernieuwde pogingen om deze problemen te overkomen zijn aan te bevelen. Bijvoorbeeld door de bemonstering te plannen in een periode waarbij er geen slibsluier aanwezig is; al is momenteel nog niet bekend of de slibsluier geleidelijk ontstaat gedurende het laagwaterseizoen, of juist bij hoogwater. Wellicht is het ook mogelijk om aanwezige slibsluiers voor foto-opnames te verwijderen met waterstralen.</w:t>
      </w:r>
    </w:p>
    <w:p w14:paraId="1B8E9C85" w14:textId="0B9ECAD3" w:rsidR="00E05213" w:rsidRDefault="00E05213" w:rsidP="002E64DB">
      <w:pPr>
        <w:pStyle w:val="Huisstijl-Kop1"/>
      </w:pPr>
      <w:bookmarkStart w:id="45" w:name="_Toc104384067"/>
      <w:r>
        <w:lastRenderedPageBreak/>
        <w:t>Conclusie</w:t>
      </w:r>
      <w:bookmarkEnd w:id="45"/>
    </w:p>
    <w:p w14:paraId="7B736EB4" w14:textId="5943BF28" w:rsidR="00860D6B" w:rsidRPr="00D24DA1" w:rsidRDefault="00D24DA1" w:rsidP="000B5F8B">
      <w:pPr>
        <w:jc w:val="both"/>
        <w:rPr>
          <w:b/>
        </w:rPr>
      </w:pPr>
      <w:r w:rsidRPr="00D24DA1">
        <w:t xml:space="preserve">De bodem van de Maas is </w:t>
      </w:r>
      <w:r w:rsidR="00860D6B" w:rsidRPr="00D24DA1">
        <w:t xml:space="preserve">heterogeen. De variatie in korrelgrootte is grillig en de bandbreedte in korrelgrootte binnen stuwpanden is aanzienlijk. De bodem van de Maas bestaat voornamelijk uit grind en zand, waarbij er – vooral bovenstrooms – vaak sprake is van een slibsluier over de grindbodem. Op de rivierbodem leven schelpdieren. </w:t>
      </w:r>
    </w:p>
    <w:p w14:paraId="460872A7" w14:textId="7B4E5034" w:rsidR="00D24DA1" w:rsidRDefault="00D24DA1" w:rsidP="00D24DA1">
      <w:pPr>
        <w:ind w:firstLine="426"/>
        <w:jc w:val="both"/>
      </w:pPr>
      <w:r>
        <w:t>Van bovenstrooms naar benedenstrooms wordt de Maasbodem beduidend fijner</w:t>
      </w:r>
      <w:r w:rsidR="005B2DF6">
        <w:t>. Uit eerder onderzoek is gebleken dat</w:t>
      </w:r>
      <w:r>
        <w:t xml:space="preserve"> </w:t>
      </w:r>
      <w:r w:rsidR="005B2DF6">
        <w:t xml:space="preserve">dit het </w:t>
      </w:r>
      <w:r w:rsidR="00537D6B">
        <w:t xml:space="preserve">gevolg </w:t>
      </w:r>
      <w:r w:rsidR="005B2DF6">
        <w:t xml:space="preserve">is </w:t>
      </w:r>
      <w:r>
        <w:t xml:space="preserve">van abrasieprocessen en vooral selectief transport. Het gehalte aan steen en grind neemt sterk af </w:t>
      </w:r>
      <w:r w:rsidR="005B2DF6">
        <w:t xml:space="preserve">in stroomrichting </w:t>
      </w:r>
      <w:r>
        <w:t xml:space="preserve">en de grinddiameter daalt. Daardoor daalt ook de </w:t>
      </w:r>
      <w:r w:rsidR="00742FAE">
        <w:t>korrel</w:t>
      </w:r>
      <w:r>
        <w:t>ruwheid van de rivierbodem. Tegelijkertijd neemt het zandgehalte sterk toe</w:t>
      </w:r>
      <w:r w:rsidR="005B2DF6">
        <w:t>. I</w:t>
      </w:r>
      <w:r w:rsidR="0007362B">
        <w:t xml:space="preserve">n 2020 </w:t>
      </w:r>
      <w:r w:rsidR="005B2DF6">
        <w:t xml:space="preserve">nam </w:t>
      </w:r>
      <w:r w:rsidR="00742FAE">
        <w:t xml:space="preserve">op het traject van </w:t>
      </w:r>
      <w:proofErr w:type="spellStart"/>
      <w:r w:rsidR="00742FAE">
        <w:t>rkm</w:t>
      </w:r>
      <w:proofErr w:type="spellEnd"/>
      <w:r w:rsidR="00742FAE">
        <w:t xml:space="preserve"> </w:t>
      </w:r>
      <w:r w:rsidR="00742FAE" w:rsidRPr="00742FAE">
        <w:rPr>
          <w:highlight w:val="cyan"/>
        </w:rPr>
        <w:t>xx-xx</w:t>
      </w:r>
      <w:r w:rsidR="00742FAE">
        <w:t xml:space="preserve"> </w:t>
      </w:r>
      <w:r w:rsidR="005B2DF6">
        <w:t xml:space="preserve">het zandgehalte toe van </w:t>
      </w:r>
      <w:r>
        <w:t xml:space="preserve">5% tot 98%. Dit </w:t>
      </w:r>
      <w:r w:rsidR="0007362B">
        <w:t xml:space="preserve">ging </w:t>
      </w:r>
      <w:r>
        <w:t xml:space="preserve">gepaard met een afname van de geometrisch gemiddelde korrelgrootte van 24 naar 0,3 mm. </w:t>
      </w:r>
    </w:p>
    <w:p w14:paraId="4D235A2B" w14:textId="56A2B406" w:rsidR="00D24DA1" w:rsidRDefault="00D24DA1" w:rsidP="00D24DA1">
      <w:pPr>
        <w:ind w:firstLine="426"/>
        <w:jc w:val="both"/>
      </w:pPr>
      <w:r>
        <w:t xml:space="preserve">De overgang van een grindbodem naar een zandbodem verloopt in de Maas zeer plotseling. </w:t>
      </w:r>
      <w:r w:rsidR="0007362B">
        <w:t>D</w:t>
      </w:r>
      <w:r>
        <w:t>e grindzandovergang</w:t>
      </w:r>
      <w:r w:rsidR="0007362B">
        <w:t xml:space="preserve"> begon in 2020</w:t>
      </w:r>
      <w:r>
        <w:t xml:space="preserve"> bij stuw Belfeld (</w:t>
      </w:r>
      <w:proofErr w:type="spellStart"/>
      <w:r>
        <w:t>rkm</w:t>
      </w:r>
      <w:proofErr w:type="spellEnd"/>
      <w:r>
        <w:t xml:space="preserve"> 100,8) en bij </w:t>
      </w:r>
      <w:proofErr w:type="spellStart"/>
      <w:r>
        <w:t>rkm</w:t>
      </w:r>
      <w:proofErr w:type="spellEnd"/>
      <w:r>
        <w:t xml:space="preserve"> 114 was er reeds sprake van een zandrivier. De positie van de grind-zandovergang in de Maas</w:t>
      </w:r>
      <w:r w:rsidR="005B2DF6">
        <w:t xml:space="preserve"> is vermoedelijk </w:t>
      </w:r>
      <w:r>
        <w:t>tektonisch bepaald</w:t>
      </w:r>
      <w:r w:rsidR="005B2DF6">
        <w:t xml:space="preserve">, waarbij de </w:t>
      </w:r>
      <w:r>
        <w:t xml:space="preserve">dalende </w:t>
      </w:r>
      <w:proofErr w:type="spellStart"/>
      <w:r>
        <w:t>Roerdalslenk</w:t>
      </w:r>
      <w:proofErr w:type="spellEnd"/>
      <w:r>
        <w:t xml:space="preserve"> als grindvang een belangrijke rol</w:t>
      </w:r>
      <w:r w:rsidR="005B2DF6">
        <w:t xml:space="preserve"> lijkt te spelen</w:t>
      </w:r>
      <w:r>
        <w:t xml:space="preserve">. Opvallend is dat de Maasbodem na de grindzandovergang weer grover wordt. Mogelijk speelt de lichte tektonische opheffing van dit gebied daarbij een rol. In stuwpand Grave, als de Maas de laaggelegen overstromingsvlakte van Maas en Rijn bereikt,  verandert de rivier definitief in een zandrivier.  </w:t>
      </w:r>
    </w:p>
    <w:p w14:paraId="6046F3DE" w14:textId="77777777" w:rsidR="00D24DA1" w:rsidRDefault="00D24DA1" w:rsidP="00D24DA1">
      <w:pPr>
        <w:ind w:firstLine="426"/>
        <w:jc w:val="both"/>
      </w:pPr>
      <w:r>
        <w:t xml:space="preserve">De korrelgrootte van de Maasbodem vertoont niet alleen een trend in </w:t>
      </w:r>
      <w:proofErr w:type="spellStart"/>
      <w:r>
        <w:t>stroomafwaartse</w:t>
      </w:r>
      <w:proofErr w:type="spellEnd"/>
      <w:r>
        <w:t xml:space="preserve"> richting, maar ook in dwarsrichting. Opvallend is dat het zandgehalte het hoogst is op de </w:t>
      </w:r>
      <w:proofErr w:type="spellStart"/>
      <w:r>
        <w:t>rivieras</w:t>
      </w:r>
      <w:proofErr w:type="spellEnd"/>
      <w:r>
        <w:t xml:space="preserve"> en het laagst aan de rechteroever. Dit verschil is statistisch significant en vermoedelijk het effect van dwarsstromingen, mogelijk in combinatie met scheepvaart.</w:t>
      </w:r>
    </w:p>
    <w:p w14:paraId="07D8EB8A" w14:textId="77777777" w:rsidR="0007362B" w:rsidRDefault="0007362B" w:rsidP="0007362B">
      <w:pPr>
        <w:ind w:firstLine="426"/>
        <w:jc w:val="both"/>
      </w:pPr>
      <w:r w:rsidRPr="0007362B">
        <w:t xml:space="preserve">Vergelijken we de korrelgroottedatasets uit 1981-1983 met die van 2020, vallen  opmerkelijke gelijkenissen op. De trend van </w:t>
      </w:r>
      <w:proofErr w:type="spellStart"/>
      <w:r w:rsidRPr="0007362B">
        <w:t>stroomafwaartse</w:t>
      </w:r>
      <w:proofErr w:type="spellEnd"/>
      <w:r w:rsidRPr="0007362B">
        <w:t xml:space="preserve"> korrelgrootteverfijning is in beide jaren nagenoeg identiek en ook het patroon van een fijnere </w:t>
      </w:r>
      <w:proofErr w:type="spellStart"/>
      <w:r w:rsidRPr="0007362B">
        <w:t>rivieras</w:t>
      </w:r>
      <w:proofErr w:type="spellEnd"/>
      <w:r w:rsidRPr="0007362B">
        <w:t xml:space="preserve"> met een grovere bedding aan weerszijden daarvan was in beide jaren aanwezig. Toch zijn er ook verschillen. </w:t>
      </w:r>
      <w:r>
        <w:t>Zo lag de grindzandovergang in 1981-1983</w:t>
      </w:r>
      <w:r w:rsidRPr="0007362B">
        <w:t xml:space="preserve"> </w:t>
      </w:r>
      <w:r>
        <w:t xml:space="preserve">een twintigtal kilometers verder stroomopwaarts dan in 2020, zodat er sprake lijkt van een migrerend grindfront. </w:t>
      </w:r>
      <w:r w:rsidRPr="0007362B">
        <w:t xml:space="preserve">Meest in het oog springend is een vergroving van de rivierbodem tussen de jaren 1981-1983 en 2020 op de trajecten </w:t>
      </w:r>
      <w:proofErr w:type="spellStart"/>
      <w:r w:rsidRPr="0007362B">
        <w:t>rkm</w:t>
      </w:r>
      <w:proofErr w:type="spellEnd"/>
      <w:r w:rsidRPr="0007362B">
        <w:t xml:space="preserve"> 94-108, 134-156, 170-194 en 202-218</w:t>
      </w:r>
      <w:r>
        <w:t xml:space="preserve">, vooral op de </w:t>
      </w:r>
      <w:proofErr w:type="spellStart"/>
      <w:r>
        <w:t>rivieras</w:t>
      </w:r>
      <w:proofErr w:type="spellEnd"/>
      <w:r>
        <w:t xml:space="preserve">. </w:t>
      </w:r>
    </w:p>
    <w:p w14:paraId="760BB8F4" w14:textId="5B837A22" w:rsidR="0007362B" w:rsidRDefault="0007362B" w:rsidP="0007362B">
      <w:pPr>
        <w:ind w:firstLine="426"/>
        <w:jc w:val="both"/>
        <w:rPr>
          <w:highlight w:val="cyan"/>
        </w:rPr>
      </w:pPr>
      <w:r>
        <w:t xml:space="preserve">Geconcludeerd wordt dat het overgrote deel van de korrelgrootteverdelingen uit de beide meetcampagnes van uitstekende kwaliteit is en daarmee een solide basis  </w:t>
      </w:r>
      <w:r w:rsidR="00F803AA">
        <w:t>vormt</w:t>
      </w:r>
      <w:r>
        <w:t xml:space="preserve"> voor rivierbeheer en wetenschappelijk onderzoek. In beide meetcampagnes bleek het echter moeilijk Maastrajecten met een grove bodem goed te bemonsteren. Voor toekomstige meetcampagnes wordt dan ook aanbevolen te kiezen voor mechanische bemonstering op deze riviertrajecten en daarbij de pleisterlaag en het substraat afzonderlijk te bemonsteren.</w:t>
      </w:r>
    </w:p>
    <w:p w14:paraId="30CE5125" w14:textId="77777777" w:rsidR="0007362B" w:rsidRDefault="0007362B" w:rsidP="000B5F8B">
      <w:pPr>
        <w:ind w:firstLine="426"/>
        <w:jc w:val="both"/>
      </w:pPr>
    </w:p>
    <w:p w14:paraId="570042E1" w14:textId="77777777" w:rsidR="00E05213" w:rsidRDefault="00E05213"/>
    <w:p w14:paraId="5A65CC72" w14:textId="4DA71DEA" w:rsidR="00D24DA1" w:rsidRDefault="00146433" w:rsidP="00D24DA1">
      <w:pPr>
        <w:jc w:val="both"/>
      </w:pPr>
      <w:r>
        <w:br w:type="page"/>
      </w:r>
      <w:r w:rsidR="00D24DA1">
        <w:lastRenderedPageBreak/>
        <w:t xml:space="preserve"> </w:t>
      </w:r>
    </w:p>
    <w:p w14:paraId="401294A5" w14:textId="45812D41" w:rsidR="00146433" w:rsidRDefault="00146433">
      <w:pPr>
        <w:spacing w:line="240" w:lineRule="auto"/>
      </w:pPr>
    </w:p>
    <w:p w14:paraId="70764BA5" w14:textId="54F4FEE6" w:rsidR="00146433" w:rsidRDefault="00146433" w:rsidP="00146433">
      <w:pPr>
        <w:pStyle w:val="Huisstijl-Colofon"/>
      </w:pPr>
      <w:bookmarkStart w:id="46" w:name="_Toc104384068"/>
      <w:r>
        <w:t>Bronnen</w:t>
      </w:r>
      <w:bookmarkEnd w:id="46"/>
    </w:p>
    <w:p w14:paraId="2C67992C" w14:textId="48855CC5" w:rsidR="00A04AF8" w:rsidRDefault="00A04AF8" w:rsidP="00EB55F1">
      <w:pPr>
        <w:ind w:left="448" w:hanging="448"/>
      </w:pPr>
      <w:r w:rsidRPr="00A04AF8">
        <w:t>Asselman, N., Barneveld, H., Klijn, F., &amp; Van Winden, A. (2018). Het verhaal van de Maas.</w:t>
      </w:r>
      <w:r w:rsidR="003C3738" w:rsidRPr="003C3738">
        <w:t xml:space="preserve"> </w:t>
      </w:r>
      <w:r w:rsidR="003C3738">
        <w:t>Platform Rivierkennis, Rijkwaterstaat.</w:t>
      </w:r>
    </w:p>
    <w:p w14:paraId="418FECE1" w14:textId="0599C488" w:rsidR="003C3738" w:rsidRDefault="003C3738" w:rsidP="003C3738">
      <w:pPr>
        <w:ind w:left="448" w:hanging="448"/>
      </w:pPr>
      <w:r>
        <w:t>Barneveld, H., Boersema, M., Schuurman, S. en De Vriend, H. (2021). Het verhaal van het sediment. Platform Rivierkennis, Rijkwaterstaat.</w:t>
      </w:r>
    </w:p>
    <w:p w14:paraId="75388830" w14:textId="59CC8B76" w:rsidR="00EB55F1" w:rsidRDefault="00A04AF8" w:rsidP="00EB55F1">
      <w:pPr>
        <w:ind w:left="448" w:hanging="448"/>
        <w:rPr>
          <w:color w:val="auto"/>
          <w:lang w:val="en-GB"/>
        </w:rPr>
      </w:pPr>
      <w:r w:rsidRPr="00B7159F">
        <w:rPr>
          <w:color w:val="auto"/>
        </w:rPr>
        <w:t xml:space="preserve">Frings, R. M. (2008). </w:t>
      </w:r>
      <w:r w:rsidRPr="00A04AF8">
        <w:rPr>
          <w:color w:val="auto"/>
          <w:lang w:val="en-GB"/>
        </w:rPr>
        <w:t>Downstream fining in large sand-bed rivers. Earth-Science Reviews, 87(1-2), 39-60.</w:t>
      </w:r>
    </w:p>
    <w:p w14:paraId="12585673" w14:textId="0758BEE0" w:rsidR="006F5AF3" w:rsidRDefault="006F5AF3" w:rsidP="00A04AF8">
      <w:pPr>
        <w:spacing w:line="240" w:lineRule="auto"/>
        <w:ind w:left="448" w:hanging="448"/>
        <w:jc w:val="both"/>
        <w:rPr>
          <w:color w:val="auto"/>
          <w:lang w:val="en-GB"/>
        </w:rPr>
      </w:pPr>
      <w:r w:rsidRPr="006F5AF3">
        <w:rPr>
          <w:color w:val="auto"/>
          <w:lang w:val="en-GB"/>
        </w:rPr>
        <w:t>Frings, R. M. (2011). Sedimentary characteristics of the gravel–sand transition in the River Rhine. Journal of Sedimentary Research, 81(1), 52-63.</w:t>
      </w:r>
    </w:p>
    <w:p w14:paraId="3E755C4D" w14:textId="51D27827" w:rsidR="00EB55F1" w:rsidRPr="00D81839" w:rsidRDefault="00A04AF8" w:rsidP="00A04AF8">
      <w:pPr>
        <w:spacing w:line="240" w:lineRule="auto"/>
        <w:ind w:left="448" w:hanging="448"/>
        <w:jc w:val="both"/>
        <w:rPr>
          <w:color w:val="auto"/>
          <w:lang w:val="en-GB"/>
        </w:rPr>
      </w:pPr>
      <w:r w:rsidRPr="00A04AF8">
        <w:rPr>
          <w:color w:val="auto"/>
          <w:lang w:val="en-GB"/>
        </w:rPr>
        <w:t xml:space="preserve">Frings, R.M., Ottevanger, W., &amp; Sloff, K. (2011). Downstream fining processes in sandy lowland rivers. </w:t>
      </w:r>
      <w:r w:rsidRPr="00D81839">
        <w:rPr>
          <w:color w:val="auto"/>
          <w:lang w:val="en-GB"/>
        </w:rPr>
        <w:t>Journal of hydraulic research, 49(2), 178-193.</w:t>
      </w:r>
    </w:p>
    <w:p w14:paraId="4D076868" w14:textId="38820E58" w:rsidR="000E4448" w:rsidRDefault="000E4448" w:rsidP="00A04AF8">
      <w:pPr>
        <w:spacing w:line="240" w:lineRule="auto"/>
        <w:ind w:left="448" w:hanging="448"/>
        <w:jc w:val="both"/>
        <w:rPr>
          <w:lang w:val="en-GB"/>
        </w:rPr>
      </w:pPr>
      <w:proofErr w:type="spellStart"/>
      <w:r w:rsidRPr="000E4448">
        <w:rPr>
          <w:highlight w:val="cyan"/>
          <w:lang w:val="en-GB"/>
        </w:rPr>
        <w:t>Klaassen</w:t>
      </w:r>
      <w:proofErr w:type="spellEnd"/>
    </w:p>
    <w:p w14:paraId="2EB2EE34" w14:textId="01664F93" w:rsidR="00B7159F" w:rsidRPr="00D81839" w:rsidRDefault="00B7159F" w:rsidP="00A04AF8">
      <w:pPr>
        <w:spacing w:line="240" w:lineRule="auto"/>
        <w:ind w:left="448" w:hanging="448"/>
        <w:jc w:val="both"/>
        <w:rPr>
          <w:lang w:val="en-GB"/>
        </w:rPr>
      </w:pPr>
      <w:proofErr w:type="spellStart"/>
      <w:r w:rsidRPr="00B7159F">
        <w:rPr>
          <w:lang w:val="en-GB"/>
        </w:rPr>
        <w:t>Knighton</w:t>
      </w:r>
      <w:proofErr w:type="spellEnd"/>
      <w:r w:rsidRPr="00B7159F">
        <w:rPr>
          <w:lang w:val="en-GB"/>
        </w:rPr>
        <w:t xml:space="preserve">, A. D. (1999). The gravel–sand transition in a disturbed catchment. </w:t>
      </w:r>
      <w:r w:rsidRPr="00D81839">
        <w:rPr>
          <w:lang w:val="en-GB"/>
        </w:rPr>
        <w:t>Geomorphology, 27(3-4), 325-341.</w:t>
      </w:r>
    </w:p>
    <w:p w14:paraId="7D101D21" w14:textId="21690BBF" w:rsidR="00302A38" w:rsidRPr="00064A82" w:rsidRDefault="00302A38" w:rsidP="00A04AF8">
      <w:pPr>
        <w:spacing w:line="240" w:lineRule="auto"/>
        <w:ind w:left="448" w:hanging="448"/>
        <w:jc w:val="both"/>
        <w:rPr>
          <w:lang w:val="en-GB"/>
        </w:rPr>
      </w:pPr>
      <w:r w:rsidRPr="00D81839">
        <w:rPr>
          <w:lang w:val="en-GB"/>
        </w:rPr>
        <w:t xml:space="preserve">Murillo-Muñoz, R,. </w:t>
      </w:r>
      <w:proofErr w:type="spellStart"/>
      <w:r w:rsidRPr="00D81839">
        <w:rPr>
          <w:lang w:val="en-GB"/>
        </w:rPr>
        <w:t>Klaassen</w:t>
      </w:r>
      <w:proofErr w:type="spellEnd"/>
      <w:r w:rsidRPr="00D81839">
        <w:rPr>
          <w:lang w:val="en-GB"/>
        </w:rPr>
        <w:t>, G.J. (200</w:t>
      </w:r>
      <w:r w:rsidR="00343C0A" w:rsidRPr="00D81839">
        <w:rPr>
          <w:lang w:val="en-GB"/>
        </w:rPr>
        <w:t>6</w:t>
      </w:r>
      <w:r w:rsidRPr="00D81839">
        <w:rPr>
          <w:lang w:val="en-GB"/>
        </w:rPr>
        <w:t xml:space="preserve">). </w:t>
      </w:r>
      <w:r w:rsidRPr="00302A38">
        <w:rPr>
          <w:lang w:val="en-GB"/>
        </w:rPr>
        <w:t>Downstream fining of sediments in the Meuse River</w:t>
      </w:r>
      <w:r>
        <w:rPr>
          <w:lang w:val="en-GB"/>
        </w:rPr>
        <w:t xml:space="preserve">. </w:t>
      </w:r>
      <w:r w:rsidRPr="00302A38">
        <w:rPr>
          <w:lang w:val="en-GB"/>
        </w:rPr>
        <w:t>River Flow 2006, pp. 895-905.</w:t>
      </w:r>
    </w:p>
    <w:p w14:paraId="263BFDE1" w14:textId="55CE3B0E" w:rsidR="00302A38" w:rsidRPr="00302A38" w:rsidRDefault="00302A38" w:rsidP="00A04AF8">
      <w:pPr>
        <w:ind w:left="448" w:hanging="448"/>
        <w:jc w:val="both"/>
        <w:rPr>
          <w:lang w:val="en-GB"/>
        </w:rPr>
      </w:pPr>
      <w:r w:rsidRPr="00302A38">
        <w:rPr>
          <w:lang w:val="en-GB"/>
        </w:rPr>
        <w:t>Murillo-Muñoz, R.</w:t>
      </w:r>
      <w:r>
        <w:rPr>
          <w:lang w:val="en-GB"/>
        </w:rPr>
        <w:t xml:space="preserve">E. </w:t>
      </w:r>
      <w:r w:rsidRPr="00302A38">
        <w:rPr>
          <w:lang w:val="en-GB"/>
        </w:rPr>
        <w:t>(1998). D</w:t>
      </w:r>
      <w:r>
        <w:rPr>
          <w:lang w:val="en-GB"/>
        </w:rPr>
        <w:t>ownstream fining of s</w:t>
      </w:r>
      <w:r w:rsidRPr="00302A38">
        <w:rPr>
          <w:lang w:val="en-GB"/>
        </w:rPr>
        <w:t>ediments in the Meuse River</w:t>
      </w:r>
      <w:r>
        <w:rPr>
          <w:lang w:val="en-GB"/>
        </w:rPr>
        <w:t>, MSc-</w:t>
      </w:r>
      <w:r w:rsidRPr="00302A38">
        <w:rPr>
          <w:lang w:val="en-GB"/>
        </w:rPr>
        <w:t>Thesis H.H. 341</w:t>
      </w:r>
      <w:r>
        <w:rPr>
          <w:lang w:val="en-GB"/>
        </w:rPr>
        <w:t xml:space="preserve">, </w:t>
      </w:r>
      <w:r w:rsidRPr="00302A38">
        <w:rPr>
          <w:lang w:val="en-GB"/>
        </w:rPr>
        <w:t>International Institute for Infrastructural Hydraulic and Environmental Engineering</w:t>
      </w:r>
      <w:r>
        <w:rPr>
          <w:lang w:val="en-GB"/>
        </w:rPr>
        <w:t xml:space="preserve"> IHE, Delft.</w:t>
      </w:r>
    </w:p>
    <w:p w14:paraId="503D5885" w14:textId="31843356" w:rsidR="008823E5" w:rsidRDefault="008823E5" w:rsidP="00A04AF8">
      <w:pPr>
        <w:ind w:left="426" w:hanging="426"/>
        <w:jc w:val="both"/>
      </w:pPr>
      <w:r w:rsidRPr="008823E5">
        <w:t>NEN (2016)</w:t>
      </w:r>
      <w:r w:rsidR="00343C0A">
        <w:t>.</w:t>
      </w:r>
      <w:r w:rsidRPr="008823E5">
        <w:t xml:space="preserve"> </w:t>
      </w:r>
      <w:r>
        <w:t>Nederlandse norm NEN-EN-ISO 17892-4. Geotechnisch onderzoek en beproeving -</w:t>
      </w:r>
      <w:r w:rsidR="00B4383C">
        <w:t xml:space="preserve"> </w:t>
      </w:r>
      <w:r>
        <w:t xml:space="preserve">Beproeving van grond in het laboratorium – Deel 4: Bepaling van de korrelgrootte verdeling. </w:t>
      </w:r>
      <w:r w:rsidRPr="008823E5">
        <w:t>Koninklijk Nederlands Normalisatie-instituut</w:t>
      </w:r>
      <w:r w:rsidR="00B4383C">
        <w:t>, Delft.</w:t>
      </w:r>
    </w:p>
    <w:p w14:paraId="7CB0376D" w14:textId="37B23B17" w:rsidR="002B4554" w:rsidRPr="009E673B" w:rsidRDefault="002B4554" w:rsidP="00A04AF8">
      <w:pPr>
        <w:ind w:left="426" w:hanging="426"/>
        <w:jc w:val="both"/>
      </w:pPr>
      <w:r>
        <w:t>NEN (1980)</w:t>
      </w:r>
      <w:r w:rsidR="00343C0A">
        <w:t>.</w:t>
      </w:r>
      <w:r>
        <w:t xml:space="preserve"> </w:t>
      </w:r>
      <w:r w:rsidRPr="002B4554">
        <w:t>N</w:t>
      </w:r>
      <w:r>
        <w:t>ederlandse norm N</w:t>
      </w:r>
      <w:r w:rsidRPr="002B4554">
        <w:t>EN 2560</w:t>
      </w:r>
      <w:r>
        <w:t xml:space="preserve">. </w:t>
      </w:r>
      <w:r w:rsidRPr="002B4554">
        <w:t>Controlezeven - Draadzeven en plaatzeven met ronde en vierkante gaten</w:t>
      </w:r>
      <w:r>
        <w:t xml:space="preserve">. </w:t>
      </w:r>
      <w:r w:rsidRPr="008823E5">
        <w:t>Koninklijk Nederlands Normalisatie-instituut</w:t>
      </w:r>
      <w:r>
        <w:t>, Delft.</w:t>
      </w:r>
    </w:p>
    <w:p w14:paraId="28745897" w14:textId="7780558E" w:rsidR="00CF5FEF" w:rsidRPr="00D81839" w:rsidRDefault="00CF5FEF" w:rsidP="00A04AF8">
      <w:pPr>
        <w:ind w:left="426" w:hanging="426"/>
        <w:jc w:val="both"/>
        <w:rPr>
          <w:lang w:val="en-GB"/>
        </w:rPr>
      </w:pPr>
      <w:r>
        <w:t>Rijkswaterstaat Limburg (</w:t>
      </w:r>
      <w:proofErr w:type="spellStart"/>
      <w:r>
        <w:t>z.d.</w:t>
      </w:r>
      <w:proofErr w:type="spellEnd"/>
      <w:r>
        <w:t xml:space="preserve">). Zeefanalyses bodemmateriaal Maas [in twee delen]. </w:t>
      </w:r>
      <w:r w:rsidR="00BF5255" w:rsidRPr="00D81839">
        <w:rPr>
          <w:lang w:val="en-GB"/>
        </w:rPr>
        <w:t>Rijkswaterstaat Limburg, Maastricht.</w:t>
      </w:r>
    </w:p>
    <w:p w14:paraId="2B90E6FD" w14:textId="358D8CB1" w:rsidR="000E4448" w:rsidRPr="000E4448" w:rsidRDefault="000E4448" w:rsidP="00B7159F">
      <w:pPr>
        <w:ind w:left="426" w:hanging="426"/>
        <w:jc w:val="both"/>
        <w:rPr>
          <w:lang w:val="en-GB"/>
        </w:rPr>
      </w:pPr>
      <w:r>
        <w:t xml:space="preserve">RIZA (1999). </w:t>
      </w:r>
      <w:r w:rsidRPr="000E4448">
        <w:t>Sedimenttransport in de Grensmaas, transportca</w:t>
      </w:r>
      <w:r>
        <w:t>paciteit en aanbod van sediment.</w:t>
      </w:r>
      <w:r w:rsidRPr="000E4448">
        <w:t xml:space="preserve"> </w:t>
      </w:r>
      <w:proofErr w:type="spellStart"/>
      <w:r w:rsidRPr="000E4448">
        <w:rPr>
          <w:lang w:val="en-GB"/>
        </w:rPr>
        <w:t>Werkdocument</w:t>
      </w:r>
      <w:proofErr w:type="spellEnd"/>
      <w:r w:rsidRPr="000E4448">
        <w:rPr>
          <w:lang w:val="en-GB"/>
        </w:rPr>
        <w:t xml:space="preserve"> 99.158x</w:t>
      </w:r>
      <w:r>
        <w:rPr>
          <w:lang w:val="en-GB"/>
        </w:rPr>
        <w:t xml:space="preserve">, </w:t>
      </w:r>
      <w:r w:rsidRPr="000E4448">
        <w:rPr>
          <w:lang w:val="en-GB"/>
        </w:rPr>
        <w:t>RIZA, Arnhem.</w:t>
      </w:r>
    </w:p>
    <w:p w14:paraId="0334CC7E" w14:textId="22E7BAF6" w:rsidR="00B7159F" w:rsidRPr="00B7159F" w:rsidRDefault="00B7159F" w:rsidP="00B7159F">
      <w:pPr>
        <w:ind w:left="426" w:hanging="426"/>
        <w:jc w:val="both"/>
        <w:rPr>
          <w:lang w:val="en-GB"/>
        </w:rPr>
      </w:pPr>
      <w:proofErr w:type="spellStart"/>
      <w:r w:rsidRPr="00B7159F">
        <w:rPr>
          <w:lang w:val="en-GB"/>
        </w:rPr>
        <w:t>Sambrook</w:t>
      </w:r>
      <w:proofErr w:type="spellEnd"/>
      <w:r w:rsidRPr="00B7159F">
        <w:rPr>
          <w:lang w:val="en-GB"/>
        </w:rPr>
        <w:t xml:space="preserve"> Smith, G.H., and Ferguson, R.I. (1996). The gravel–sand transition: flume</w:t>
      </w:r>
      <w:r>
        <w:rPr>
          <w:lang w:val="en-GB"/>
        </w:rPr>
        <w:t xml:space="preserve"> </w:t>
      </w:r>
      <w:r w:rsidRPr="00B7159F">
        <w:rPr>
          <w:lang w:val="en-GB"/>
        </w:rPr>
        <w:t>study of channel response to reduced slope: Geomorphology, v. 16, p. 147–159.</w:t>
      </w:r>
    </w:p>
    <w:p w14:paraId="777739F0" w14:textId="21CD3DCB" w:rsidR="00DA2F61" w:rsidRPr="00DA2F61" w:rsidRDefault="00DA2F61" w:rsidP="00A04AF8">
      <w:pPr>
        <w:ind w:left="426" w:hanging="426"/>
        <w:jc w:val="both"/>
      </w:pPr>
      <w:r w:rsidRPr="00DA2F61">
        <w:t>Schropp, M.H.I., Jesse, P., Van Essen, J.A.F. (1999). Morfologie en zandtransport Maas zomerbedverdieping Gennep-Grave : monitoringresultaten 1996-1999. Ministerie van Verkeer en Waterstaat, Rijkswaterstaat, Rijksinstituut voor Integraal Zoetwaterbeheer en Afvalwaterbehandeling (RWS, RIZA).</w:t>
      </w:r>
    </w:p>
    <w:p w14:paraId="6772ACCE" w14:textId="5B58C480" w:rsidR="00EB55F1" w:rsidRPr="00D621F9" w:rsidRDefault="00EB55F1" w:rsidP="00A04AF8">
      <w:pPr>
        <w:ind w:left="426" w:hanging="426"/>
        <w:jc w:val="both"/>
      </w:pPr>
      <w:r w:rsidRPr="00B7159F">
        <w:rPr>
          <w:lang w:val="de-DE"/>
        </w:rPr>
        <w:t xml:space="preserve">Sieben, A., Wagener, A., </w:t>
      </w:r>
      <w:proofErr w:type="spellStart"/>
      <w:r w:rsidRPr="00B7159F">
        <w:rPr>
          <w:lang w:val="de-DE"/>
        </w:rPr>
        <w:t>Oosterbroek</w:t>
      </w:r>
      <w:proofErr w:type="spellEnd"/>
      <w:r w:rsidRPr="00B7159F">
        <w:rPr>
          <w:lang w:val="de-DE"/>
        </w:rPr>
        <w:t xml:space="preserve">, F. (2013). </w:t>
      </w:r>
      <w:r w:rsidRPr="00D621F9">
        <w:t>Protocol monstername bepaling rivierbodemsamenstelling t</w:t>
      </w:r>
      <w:r>
        <w:t xml:space="preserve">en behoeve van </w:t>
      </w:r>
      <w:r w:rsidRPr="00D621F9">
        <w:t xml:space="preserve">suppletie </w:t>
      </w:r>
      <w:proofErr w:type="spellStart"/>
      <w:r w:rsidRPr="00D621F9">
        <w:t>Bovenrijn</w:t>
      </w:r>
      <w:proofErr w:type="spellEnd"/>
      <w:r>
        <w:t xml:space="preserve">, </w:t>
      </w:r>
      <w:r w:rsidRPr="00D621F9">
        <w:t>d.d. 27-09-2013</w:t>
      </w:r>
      <w:r>
        <w:t xml:space="preserve">. Rijkswaterstaat, Lelystad. </w:t>
      </w:r>
    </w:p>
    <w:p w14:paraId="4248DC06" w14:textId="6F38B92F" w:rsidR="00A11E90" w:rsidRDefault="00A11E90" w:rsidP="00B7159F">
      <w:pPr>
        <w:ind w:left="426" w:hanging="426"/>
        <w:jc w:val="both"/>
        <w:rPr>
          <w:lang w:val="en-GB"/>
        </w:rPr>
      </w:pPr>
      <w:r w:rsidRPr="00A11E90">
        <w:t xml:space="preserve">Ten Brinke, W. B., Schulze, F. H., &amp; Van Der Veer, P. (2004). </w:t>
      </w:r>
      <w:r w:rsidRPr="00A11E90">
        <w:rPr>
          <w:lang w:val="en-GB"/>
        </w:rPr>
        <w:t xml:space="preserve">Sand exchange between </w:t>
      </w:r>
      <w:proofErr w:type="spellStart"/>
      <w:r w:rsidRPr="00A11E90">
        <w:rPr>
          <w:lang w:val="en-GB"/>
        </w:rPr>
        <w:t>groyne</w:t>
      </w:r>
      <w:proofErr w:type="spellEnd"/>
      <w:r w:rsidRPr="00A11E90">
        <w:rPr>
          <w:rFonts w:ascii="Cambria Math" w:hAnsi="Cambria Math" w:cs="Cambria Math"/>
          <w:lang w:val="en-GB"/>
        </w:rPr>
        <w:t>‐</w:t>
      </w:r>
      <w:r w:rsidRPr="00A11E90">
        <w:rPr>
          <w:lang w:val="en-GB"/>
        </w:rPr>
        <w:t>field beaches and the navigation channel of the Dutch Rhine: the impact of navigation versus river flow. River Research and Applications, 20(8), 899-928.</w:t>
      </w:r>
    </w:p>
    <w:p w14:paraId="2BDD47A6" w14:textId="6D787C63" w:rsidR="00B7159F" w:rsidRPr="00D81839" w:rsidRDefault="00B7159F" w:rsidP="00B7159F">
      <w:pPr>
        <w:ind w:left="426" w:hanging="426"/>
        <w:jc w:val="both"/>
      </w:pPr>
      <w:proofErr w:type="spellStart"/>
      <w:r w:rsidRPr="00B7159F">
        <w:rPr>
          <w:lang w:val="en-GB"/>
        </w:rPr>
        <w:t>Venditti</w:t>
      </w:r>
      <w:proofErr w:type="spellEnd"/>
      <w:r w:rsidRPr="00B7159F">
        <w:rPr>
          <w:lang w:val="en-GB"/>
        </w:rPr>
        <w:t>, J. G., &amp; Church, M. (2014). Morphology and controls on the position of a gravel</w:t>
      </w:r>
      <w:r w:rsidRPr="00B7159F">
        <w:rPr>
          <w:rFonts w:ascii="Cambria Math" w:hAnsi="Cambria Math" w:cs="Cambria Math"/>
          <w:lang w:val="en-GB"/>
        </w:rPr>
        <w:t>‐</w:t>
      </w:r>
      <w:r w:rsidRPr="00B7159F">
        <w:rPr>
          <w:lang w:val="en-GB"/>
        </w:rPr>
        <w:t xml:space="preserve">sand transition: Fraser River, British Columbia. </w:t>
      </w:r>
      <w:r w:rsidRPr="00D81839">
        <w:t xml:space="preserve">Journal of </w:t>
      </w:r>
      <w:proofErr w:type="spellStart"/>
      <w:r w:rsidRPr="00D81839">
        <w:t>Geophysical</w:t>
      </w:r>
      <w:proofErr w:type="spellEnd"/>
      <w:r w:rsidRPr="00D81839">
        <w:t xml:space="preserve"> Research: Earth Surface, 119(9), 1959-1976.</w:t>
      </w:r>
    </w:p>
    <w:p w14:paraId="4E4D9DC9" w14:textId="75B8A753" w:rsidR="004F222E" w:rsidRDefault="004F222E" w:rsidP="00A04AF8">
      <w:pPr>
        <w:ind w:left="426" w:hanging="426"/>
        <w:jc w:val="both"/>
      </w:pPr>
      <w:r w:rsidRPr="00EB55F1">
        <w:t xml:space="preserve">Vermeer, K. (1990). MAASMOR - Morfologisch model van de Maas in Nederland. Verslag mathematisch modelonderzoek november 1990. Rapport Q697. Waterloopkundig laboratorium | WL, Delft. </w:t>
      </w:r>
    </w:p>
    <w:p w14:paraId="47F80420" w14:textId="23922CC9" w:rsidR="00E231EF" w:rsidRPr="00E231EF" w:rsidRDefault="00E231EF" w:rsidP="00A04AF8">
      <w:pPr>
        <w:ind w:left="426" w:hanging="426"/>
        <w:jc w:val="both"/>
      </w:pPr>
      <w:r w:rsidRPr="00E231EF">
        <w:t>WL (1994). Onderzoek</w:t>
      </w:r>
      <w:r>
        <w:t xml:space="preserve"> Watersnood Maas. Waterloopkundig Laboratorium/Ministerie van Verkeer en Waterstaat e.a., Delft.</w:t>
      </w:r>
    </w:p>
    <w:p w14:paraId="3A3F151D" w14:textId="244D0DB0" w:rsidR="00A04AF8" w:rsidRPr="00A04AF8" w:rsidRDefault="00A04AF8" w:rsidP="00A04AF8">
      <w:pPr>
        <w:ind w:left="426" w:hanging="426"/>
        <w:jc w:val="both"/>
        <w:rPr>
          <w:highlight w:val="yellow"/>
          <w:lang w:val="en-GB"/>
        </w:rPr>
      </w:pPr>
      <w:r w:rsidRPr="00D81839">
        <w:rPr>
          <w:lang w:val="en-GB"/>
        </w:rPr>
        <w:lastRenderedPageBreak/>
        <w:t xml:space="preserve">Wright, S., Parker, G. (2005). </w:t>
      </w:r>
      <w:r w:rsidRPr="00A04AF8">
        <w:rPr>
          <w:lang w:val="en-GB"/>
        </w:rPr>
        <w:t>Modeling downstream fining in</w:t>
      </w:r>
      <w:r>
        <w:rPr>
          <w:lang w:val="en-GB"/>
        </w:rPr>
        <w:t xml:space="preserve"> </w:t>
      </w:r>
      <w:r w:rsidRPr="00A04AF8">
        <w:rPr>
          <w:lang w:val="en-GB"/>
        </w:rPr>
        <w:t>sand-bed rivers</w:t>
      </w:r>
      <w:r>
        <w:rPr>
          <w:lang w:val="en-GB"/>
        </w:rPr>
        <w:t xml:space="preserve">. </w:t>
      </w:r>
      <w:r w:rsidRPr="00A04AF8">
        <w:rPr>
          <w:lang w:val="en-GB"/>
        </w:rPr>
        <w:t>2:</w:t>
      </w:r>
      <w:r>
        <w:rPr>
          <w:lang w:val="en-GB"/>
        </w:rPr>
        <w:t xml:space="preserve"> </w:t>
      </w:r>
      <w:r w:rsidRPr="00A04AF8">
        <w:rPr>
          <w:lang w:val="en-GB"/>
        </w:rPr>
        <w:t>Application. J. Hydraulic Res. 43(6), 620–630.</w:t>
      </w:r>
    </w:p>
    <w:p w14:paraId="78784867" w14:textId="22DB0767" w:rsidR="00A04AF8" w:rsidRDefault="00A04AF8" w:rsidP="00A04AF8">
      <w:pPr>
        <w:ind w:left="426" w:hanging="426"/>
        <w:jc w:val="both"/>
        <w:rPr>
          <w:highlight w:val="yellow"/>
          <w:lang w:val="en-GB"/>
        </w:rPr>
      </w:pPr>
    </w:p>
    <w:p w14:paraId="47B7CC17" w14:textId="711D67BE" w:rsidR="00C27780" w:rsidRDefault="00C27780" w:rsidP="00A04AF8">
      <w:pPr>
        <w:ind w:left="426" w:hanging="426"/>
        <w:jc w:val="both"/>
        <w:rPr>
          <w:highlight w:val="yellow"/>
          <w:lang w:val="en-GB"/>
        </w:rPr>
      </w:pPr>
    </w:p>
    <w:p w14:paraId="45CF344B" w14:textId="3915F28B" w:rsidR="00B7159F" w:rsidRDefault="00B7159F" w:rsidP="00C27780">
      <w:pPr>
        <w:ind w:left="426" w:hanging="426"/>
        <w:jc w:val="both"/>
        <w:rPr>
          <w:lang w:val="en-GB"/>
        </w:rPr>
      </w:pPr>
    </w:p>
    <w:sectPr w:rsidR="00B7159F" w:rsidSect="0010471F">
      <w:headerReference w:type="even" r:id="rId52"/>
      <w:headerReference w:type="default" r:id="rId53"/>
      <w:headerReference w:type="first" r:id="rId54"/>
      <w:type w:val="oddPage"/>
      <w:pgSz w:w="11905" w:h="16837"/>
      <w:pgMar w:top="2267" w:right="2097" w:bottom="1133" w:left="2097" w:header="0" w:footer="0" w:gutter="0"/>
      <w:pgNumType w:start="1"/>
      <w:cols w:space="708"/>
      <w:titlePg/>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0" w:author="Frings, Roy (ZN)" w:date="2023-08-17T16:05:00Z" w:initials="FR(">
    <w:p w14:paraId="270B3759" w14:textId="4FDD216E" w:rsidR="00742FAE" w:rsidRDefault="00742FAE">
      <w:pPr>
        <w:pStyle w:val="Tekstopmerking"/>
      </w:pPr>
      <w:r>
        <w:rPr>
          <w:rStyle w:val="Verwijzingopmerking"/>
        </w:rPr>
        <w:annotationRef/>
      </w:r>
      <w:r>
        <w:t>Plaatje toevoegen met locaties waar bodem te grof was</w:t>
      </w:r>
    </w:p>
    <w:p w14:paraId="71584F47" w14:textId="4F0C3E60" w:rsidR="00742FAE" w:rsidRDefault="00742FAE">
      <w:pPr>
        <w:pStyle w:val="Tekstopmerking"/>
      </w:pPr>
    </w:p>
    <w:p w14:paraId="23C1BEBF" w14:textId="3E0B2FB9" w:rsidR="00742FAE" w:rsidRDefault="00742FAE">
      <w:pPr>
        <w:pStyle w:val="Tekstopmerking"/>
      </w:pPr>
      <w:r>
        <w:t>DF ook tgv</w:t>
      </w:r>
    </w:p>
    <w:p w14:paraId="1254780C" w14:textId="35CB3064" w:rsidR="00742FAE" w:rsidRDefault="00742FAE">
      <w:pPr>
        <w:pStyle w:val="Tekstopmerking"/>
      </w:pPr>
      <w:proofErr w:type="spellStart"/>
      <w:r>
        <w:rPr>
          <w:rFonts w:ascii="Segoe UI" w:hAnsi="Segoe UI" w:cs="Segoe UI"/>
        </w:rPr>
        <w:t>gradienten</w:t>
      </w:r>
      <w:proofErr w:type="spellEnd"/>
      <w:r>
        <w:rPr>
          <w:rFonts w:ascii="Segoe UI" w:hAnsi="Segoe UI" w:cs="Segoe UI"/>
        </w:rPr>
        <w:t xml:space="preserve"> als gevolg van het aansnijden van de heterogene ondergrond kan in het eroderende systeem ook een factor zijn</w:t>
      </w:r>
    </w:p>
  </w:comment>
  <w:comment w:id="5" w:author="Frings, Roy (ZN)" w:date="2023-08-08T15:00:00Z" w:initials="FR(">
    <w:p w14:paraId="00B08CB9" w14:textId="77777777" w:rsidR="00742FAE" w:rsidRDefault="00742FAE">
      <w:pPr>
        <w:pStyle w:val="Tekstopmerking"/>
      </w:pPr>
      <w:r>
        <w:rPr>
          <w:rStyle w:val="Verwijzingopmerking"/>
        </w:rPr>
        <w:annotationRef/>
      </w:r>
      <w:r>
        <w:t>Toevoegen: menselijke ingrepen</w:t>
      </w:r>
    </w:p>
    <w:p w14:paraId="3DAD85D2" w14:textId="77777777" w:rsidR="00742FAE" w:rsidRDefault="00742FAE">
      <w:pPr>
        <w:pStyle w:val="Tekstopmerking"/>
      </w:pPr>
    </w:p>
    <w:p w14:paraId="0669166F" w14:textId="77777777" w:rsidR="00742FAE" w:rsidRDefault="00742FAE">
      <w:pPr>
        <w:pStyle w:val="Tekstopmerking"/>
      </w:pPr>
    </w:p>
    <w:p w14:paraId="08D62651" w14:textId="4E37D218" w:rsidR="00742FAE" w:rsidRDefault="00742FAE">
      <w:pPr>
        <w:pStyle w:val="Tekstopmerking"/>
      </w:pPr>
      <w:r>
        <w:rPr>
          <w:rFonts w:ascii="Segoe UI" w:hAnsi="Segoe UI" w:cs="Segoe UI"/>
          <w:color w:val="0077D4"/>
        </w:rPr>
        <w:t>In hoeverre is het verhang gewijzigd? en hiermee de stroomsnelheid. Bovendien is de lengte van de Maas aardig afgenomen na de bochtafsnijdingen.</w:t>
      </w:r>
    </w:p>
  </w:comment>
  <w:comment w:id="15" w:author="Frings, Roy (ZN)" w:date="2023-08-17T17:03:00Z" w:initials="FR(">
    <w:p w14:paraId="01EBF810" w14:textId="331B5C2C" w:rsidR="00EA3A3C" w:rsidRDefault="00EA3A3C" w:rsidP="00EA3A3C">
      <w:pPr>
        <w:autoSpaceDE w:val="0"/>
        <w:adjustRightInd w:val="0"/>
        <w:spacing w:line="240" w:lineRule="auto"/>
        <w:textAlignment w:val="auto"/>
        <w:rPr>
          <w:rFonts w:ascii="Segoe UI" w:hAnsi="Segoe UI" w:cs="Segoe UI"/>
          <w:sz w:val="20"/>
          <w:szCs w:val="20"/>
        </w:rPr>
      </w:pPr>
      <w:r>
        <w:rPr>
          <w:rStyle w:val="Verwijzingopmerking"/>
        </w:rPr>
        <w:annotationRef/>
      </w:r>
      <w:r>
        <w:rPr>
          <w:rFonts w:ascii="Segoe UI" w:hAnsi="Segoe UI" w:cs="Segoe UI"/>
          <w:sz w:val="20"/>
          <w:szCs w:val="20"/>
        </w:rPr>
        <w:t xml:space="preserve">Arjan: </w:t>
      </w:r>
      <w:r>
        <w:rPr>
          <w:rFonts w:ascii="Segoe UI" w:hAnsi="Segoe UI" w:cs="Segoe UI"/>
          <w:sz w:val="20"/>
          <w:szCs w:val="20"/>
        </w:rPr>
        <w:t>dit klopt denk ik niet</w:t>
      </w:r>
    </w:p>
    <w:p w14:paraId="549833FC" w14:textId="77777777" w:rsidR="00EA3A3C" w:rsidRDefault="00EA3A3C" w:rsidP="00EA3A3C">
      <w:pPr>
        <w:autoSpaceDE w:val="0"/>
        <w:adjustRightInd w:val="0"/>
        <w:spacing w:line="240" w:lineRule="auto"/>
        <w:textAlignment w:val="auto"/>
        <w:rPr>
          <w:rFonts w:ascii="Segoe UI" w:hAnsi="Segoe UI" w:cs="Segoe UI"/>
          <w:sz w:val="20"/>
          <w:szCs w:val="20"/>
        </w:rPr>
      </w:pPr>
    </w:p>
    <w:p w14:paraId="6E0F30E6" w14:textId="77777777" w:rsidR="00EA3A3C" w:rsidRDefault="00EA3A3C" w:rsidP="00EA3A3C">
      <w:pPr>
        <w:autoSpaceDE w:val="0"/>
        <w:adjustRightInd w:val="0"/>
        <w:spacing w:line="240" w:lineRule="auto"/>
        <w:textAlignment w:val="auto"/>
        <w:rPr>
          <w:rFonts w:ascii="Segoe UI" w:hAnsi="Segoe UI" w:cs="Segoe UI"/>
          <w:sz w:val="20"/>
          <w:szCs w:val="20"/>
        </w:rPr>
      </w:pPr>
      <w:proofErr w:type="spellStart"/>
      <w:r>
        <w:rPr>
          <w:rFonts w:ascii="Segoe UI" w:hAnsi="Segoe UI" w:cs="Segoe UI"/>
          <w:sz w:val="20"/>
          <w:szCs w:val="20"/>
        </w:rPr>
        <w:t>opp</w:t>
      </w:r>
      <w:proofErr w:type="spellEnd"/>
      <w:r>
        <w:rPr>
          <w:rFonts w:ascii="Segoe UI" w:hAnsi="Segoe UI" w:cs="Segoe UI"/>
          <w:sz w:val="20"/>
          <w:szCs w:val="20"/>
        </w:rPr>
        <w:t xml:space="preserve"> cirkel pi (D/2)^2</w:t>
      </w:r>
    </w:p>
    <w:p w14:paraId="57D3DD0B" w14:textId="77777777" w:rsidR="00EA3A3C" w:rsidRDefault="00EA3A3C" w:rsidP="00EA3A3C">
      <w:pPr>
        <w:autoSpaceDE w:val="0"/>
        <w:adjustRightInd w:val="0"/>
        <w:spacing w:line="240" w:lineRule="auto"/>
        <w:textAlignment w:val="auto"/>
        <w:rPr>
          <w:rFonts w:ascii="Segoe UI" w:hAnsi="Segoe UI" w:cs="Segoe UI"/>
          <w:sz w:val="20"/>
          <w:szCs w:val="20"/>
        </w:rPr>
      </w:pPr>
    </w:p>
    <w:p w14:paraId="75D3C1A4" w14:textId="77777777" w:rsidR="00EA3A3C" w:rsidRDefault="00EA3A3C" w:rsidP="00EA3A3C">
      <w:pPr>
        <w:autoSpaceDE w:val="0"/>
        <w:adjustRightInd w:val="0"/>
        <w:spacing w:line="240" w:lineRule="auto"/>
        <w:textAlignment w:val="auto"/>
        <w:rPr>
          <w:rFonts w:ascii="Segoe UI" w:hAnsi="Segoe UI" w:cs="Segoe UI"/>
          <w:sz w:val="20"/>
          <w:szCs w:val="20"/>
        </w:rPr>
      </w:pPr>
      <w:proofErr w:type="spellStart"/>
      <w:r>
        <w:rPr>
          <w:rFonts w:ascii="Segoe UI" w:hAnsi="Segoe UI" w:cs="Segoe UI"/>
          <w:sz w:val="20"/>
          <w:szCs w:val="20"/>
        </w:rPr>
        <w:t>opp</w:t>
      </w:r>
      <w:proofErr w:type="spellEnd"/>
      <w:r>
        <w:rPr>
          <w:rFonts w:ascii="Segoe UI" w:hAnsi="Segoe UI" w:cs="Segoe UI"/>
          <w:sz w:val="20"/>
          <w:szCs w:val="20"/>
        </w:rPr>
        <w:t xml:space="preserve"> vierkant D^2</w:t>
      </w:r>
    </w:p>
    <w:p w14:paraId="57B897D4" w14:textId="77777777" w:rsidR="00EA3A3C" w:rsidRDefault="00EA3A3C" w:rsidP="00EA3A3C">
      <w:pPr>
        <w:autoSpaceDE w:val="0"/>
        <w:adjustRightInd w:val="0"/>
        <w:spacing w:line="240" w:lineRule="auto"/>
        <w:textAlignment w:val="auto"/>
        <w:rPr>
          <w:rFonts w:ascii="Segoe UI" w:hAnsi="Segoe UI" w:cs="Segoe UI"/>
          <w:sz w:val="20"/>
          <w:szCs w:val="20"/>
        </w:rPr>
      </w:pPr>
    </w:p>
    <w:p w14:paraId="5FA5858B" w14:textId="77777777" w:rsidR="00EA3A3C" w:rsidRDefault="00EA3A3C" w:rsidP="00EA3A3C">
      <w:pPr>
        <w:autoSpaceDE w:val="0"/>
        <w:adjustRightInd w:val="0"/>
        <w:spacing w:line="240" w:lineRule="auto"/>
        <w:textAlignment w:val="auto"/>
        <w:rPr>
          <w:rFonts w:ascii="Segoe UI" w:hAnsi="Segoe UI" w:cs="Segoe UI"/>
          <w:sz w:val="20"/>
          <w:szCs w:val="20"/>
        </w:rPr>
      </w:pPr>
      <w:proofErr w:type="spellStart"/>
      <w:r>
        <w:rPr>
          <w:rFonts w:ascii="Segoe UI" w:hAnsi="Segoe UI" w:cs="Segoe UI"/>
          <w:sz w:val="20"/>
          <w:szCs w:val="20"/>
        </w:rPr>
        <w:t>opp</w:t>
      </w:r>
      <w:proofErr w:type="spellEnd"/>
      <w:r>
        <w:rPr>
          <w:rFonts w:ascii="Segoe UI" w:hAnsi="Segoe UI" w:cs="Segoe UI"/>
          <w:sz w:val="20"/>
          <w:szCs w:val="20"/>
        </w:rPr>
        <w:t>-verhouding cirkel/vierkant = pi/4=0.8</w:t>
      </w:r>
    </w:p>
    <w:p w14:paraId="6C01040E" w14:textId="77777777" w:rsidR="00EA3A3C" w:rsidRDefault="00EA3A3C" w:rsidP="00EA3A3C">
      <w:pPr>
        <w:autoSpaceDE w:val="0"/>
        <w:adjustRightInd w:val="0"/>
        <w:spacing w:line="240" w:lineRule="auto"/>
        <w:textAlignment w:val="auto"/>
        <w:rPr>
          <w:rFonts w:ascii="Segoe UI" w:hAnsi="Segoe UI" w:cs="Segoe UI"/>
          <w:sz w:val="20"/>
          <w:szCs w:val="20"/>
        </w:rPr>
      </w:pPr>
    </w:p>
    <w:p w14:paraId="7E056FC3" w14:textId="77777777" w:rsidR="00EA3A3C" w:rsidRDefault="00EA3A3C" w:rsidP="00EA3A3C">
      <w:pPr>
        <w:autoSpaceDE w:val="0"/>
        <w:adjustRightInd w:val="0"/>
        <w:spacing w:line="240" w:lineRule="auto"/>
        <w:textAlignment w:val="auto"/>
        <w:rPr>
          <w:rFonts w:ascii="Segoe UI" w:hAnsi="Segoe UI" w:cs="Segoe UI"/>
          <w:sz w:val="20"/>
          <w:szCs w:val="20"/>
        </w:rPr>
      </w:pPr>
      <w:r>
        <w:rPr>
          <w:rFonts w:ascii="Segoe UI" w:hAnsi="Segoe UI" w:cs="Segoe UI"/>
          <w:sz w:val="20"/>
          <w:szCs w:val="20"/>
        </w:rPr>
        <w:t>voor de diagonaal is dit 0.7</w:t>
      </w:r>
    </w:p>
    <w:p w14:paraId="319D9496" w14:textId="77777777" w:rsidR="00EA3A3C" w:rsidRDefault="00EA3A3C" w:rsidP="00EA3A3C">
      <w:pPr>
        <w:autoSpaceDE w:val="0"/>
        <w:adjustRightInd w:val="0"/>
        <w:spacing w:line="240" w:lineRule="auto"/>
        <w:textAlignment w:val="auto"/>
        <w:rPr>
          <w:rFonts w:ascii="Segoe UI" w:hAnsi="Segoe UI" w:cs="Segoe UI"/>
          <w:sz w:val="20"/>
          <w:szCs w:val="20"/>
        </w:rPr>
      </w:pPr>
    </w:p>
    <w:p w14:paraId="055A0501" w14:textId="77777777" w:rsidR="00EA3A3C" w:rsidRDefault="00EA3A3C" w:rsidP="00EA3A3C">
      <w:pPr>
        <w:autoSpaceDE w:val="0"/>
        <w:adjustRightInd w:val="0"/>
        <w:spacing w:line="240" w:lineRule="auto"/>
        <w:textAlignment w:val="auto"/>
        <w:rPr>
          <w:rFonts w:ascii="Segoe UI" w:hAnsi="Segoe UI" w:cs="Segoe UI"/>
          <w:sz w:val="20"/>
          <w:szCs w:val="20"/>
        </w:rPr>
      </w:pPr>
      <w:r>
        <w:rPr>
          <w:rFonts w:ascii="Segoe UI" w:hAnsi="Segoe UI" w:cs="Segoe UI"/>
          <w:sz w:val="20"/>
          <w:szCs w:val="20"/>
        </w:rPr>
        <w:t xml:space="preserve">correctie van plaatzeefopening naar een equivalente draadzeef opening is dan een reductie met 0.2 a 0.3 </w:t>
      </w:r>
    </w:p>
    <w:p w14:paraId="697EA7EA" w14:textId="77777777" w:rsidR="00EA3A3C" w:rsidRDefault="00EA3A3C" w:rsidP="00EA3A3C">
      <w:pPr>
        <w:autoSpaceDE w:val="0"/>
        <w:adjustRightInd w:val="0"/>
        <w:spacing w:line="240" w:lineRule="auto"/>
        <w:textAlignment w:val="auto"/>
        <w:rPr>
          <w:rFonts w:ascii="Segoe UI" w:hAnsi="Segoe UI" w:cs="Segoe UI"/>
          <w:sz w:val="20"/>
          <w:szCs w:val="20"/>
        </w:rPr>
      </w:pPr>
    </w:p>
    <w:p w14:paraId="3AFCB0D2" w14:textId="77777777" w:rsidR="00EA3A3C" w:rsidRDefault="00EA3A3C" w:rsidP="00EA3A3C">
      <w:pPr>
        <w:autoSpaceDE w:val="0"/>
        <w:adjustRightInd w:val="0"/>
        <w:spacing w:line="240" w:lineRule="auto"/>
        <w:textAlignment w:val="auto"/>
        <w:rPr>
          <w:rFonts w:ascii="Segoe UI" w:hAnsi="Segoe UI" w:cs="Segoe UI"/>
          <w:sz w:val="20"/>
          <w:szCs w:val="20"/>
        </w:rPr>
      </w:pPr>
      <w:r>
        <w:rPr>
          <w:rFonts w:ascii="Segoe UI" w:hAnsi="Segoe UI" w:cs="Segoe UI"/>
          <w:sz w:val="20"/>
          <w:szCs w:val="20"/>
        </w:rPr>
        <w:t>ook de diagonaal i</w:t>
      </w:r>
    </w:p>
    <w:p w14:paraId="0B1848F3" w14:textId="77777777" w:rsidR="00EA3A3C" w:rsidRDefault="00EA3A3C" w:rsidP="00EA3A3C">
      <w:pPr>
        <w:autoSpaceDE w:val="0"/>
        <w:adjustRightInd w:val="0"/>
        <w:spacing w:line="240" w:lineRule="auto"/>
        <w:textAlignment w:val="auto"/>
        <w:rPr>
          <w:rFonts w:ascii="Segoe UI" w:hAnsi="Segoe UI" w:cs="Segoe UI"/>
          <w:sz w:val="20"/>
          <w:szCs w:val="20"/>
        </w:rPr>
      </w:pPr>
      <w:r>
        <w:rPr>
          <w:rFonts w:ascii="Segoe UI" w:hAnsi="Segoe UI" w:cs="Segoe UI"/>
          <w:sz w:val="20"/>
          <w:szCs w:val="20"/>
        </w:rPr>
        <w:t>D</w:t>
      </w:r>
    </w:p>
    <w:p w14:paraId="3DB351E4" w14:textId="77777777" w:rsidR="00EA3A3C" w:rsidRDefault="00EA3A3C" w:rsidP="00EA3A3C">
      <w:pPr>
        <w:autoSpaceDE w:val="0"/>
        <w:adjustRightInd w:val="0"/>
        <w:spacing w:line="240" w:lineRule="auto"/>
        <w:textAlignment w:val="auto"/>
        <w:rPr>
          <w:rFonts w:ascii="Segoe UI" w:hAnsi="Segoe UI" w:cs="Segoe UI"/>
          <w:sz w:val="20"/>
          <w:szCs w:val="20"/>
        </w:rPr>
      </w:pPr>
    </w:p>
    <w:p w14:paraId="235979D6" w14:textId="77777777" w:rsidR="00EA3A3C" w:rsidRDefault="00EA3A3C" w:rsidP="00EA3A3C">
      <w:pPr>
        <w:autoSpaceDE w:val="0"/>
        <w:adjustRightInd w:val="0"/>
        <w:spacing w:line="240" w:lineRule="auto"/>
        <w:textAlignment w:val="auto"/>
        <w:rPr>
          <w:rFonts w:ascii="Segoe UI" w:hAnsi="Segoe UI" w:cs="Segoe UI"/>
          <w:color w:val="auto"/>
          <w:sz w:val="21"/>
          <w:szCs w:val="21"/>
        </w:rPr>
      </w:pPr>
    </w:p>
    <w:p w14:paraId="236C7AAC" w14:textId="13AADBC6" w:rsidR="00EA3A3C" w:rsidRDefault="00EA3A3C">
      <w:pPr>
        <w:pStyle w:val="Tekstopmerking"/>
      </w:pPr>
    </w:p>
  </w:comment>
  <w:comment w:id="17" w:author="Frings, Roy (ZN)" w:date="2023-08-17T17:04:00Z" w:initials="FR(">
    <w:p w14:paraId="42646612" w14:textId="6BC8B220" w:rsidR="0059445F" w:rsidRDefault="0059445F">
      <w:pPr>
        <w:pStyle w:val="Tekstopmerking"/>
      </w:pPr>
      <w:r>
        <w:rPr>
          <w:rStyle w:val="Verwijzingopmerking"/>
        </w:rPr>
        <w:annotationRef/>
      </w:r>
      <w:r>
        <w:t xml:space="preserve">Tot hier opmerkingen van Arjan </w:t>
      </w:r>
      <w:r>
        <w:t>verwerkt</w:t>
      </w:r>
      <w:bookmarkStart w:id="18" w:name="_GoBack"/>
      <w:bookmarkEnd w:id="18"/>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1254780C" w15:done="0"/>
  <w15:commentEx w15:paraId="08D62651" w15:done="0"/>
  <w15:commentEx w15:paraId="236C7AAC" w15:done="0"/>
  <w15:commentEx w15:paraId="4264661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31BBDE" w16cex:dateUtc="2022-05-20T05:03:00Z"/>
  <w16cex:commentExtensible w16cex:durableId="2631BB75" w16cex:dateUtc="2022-01-09T14:32:00Z"/>
  <w16cex:commentExtensible w16cex:durableId="2631BB76" w16cex:dateUtc="2022-01-04T20:1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E7B6B0A" w16cid:durableId="2631BBDE"/>
  <w16cid:commentId w16cid:paraId="197189D4" w16cid:durableId="2631BB75"/>
  <w16cid:commentId w16cid:paraId="24F77752" w16cid:durableId="2631BB76"/>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08E42D1" w14:textId="77777777" w:rsidR="00742FAE" w:rsidRDefault="00742FAE">
      <w:pPr>
        <w:spacing w:line="240" w:lineRule="auto"/>
      </w:pPr>
      <w:r>
        <w:separator/>
      </w:r>
    </w:p>
  </w:endnote>
  <w:endnote w:type="continuationSeparator" w:id="0">
    <w:p w14:paraId="31678F76" w14:textId="77777777" w:rsidR="00742FAE" w:rsidRDefault="00742FA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10006FF" w:usb1="4000205B" w:usb2="00000010" w:usb3="00000000" w:csb0="0000019F" w:csb1="00000000"/>
  </w:font>
  <w:font w:name="DejaVu Sans">
    <w:altName w:val="Arial"/>
    <w:charset w:val="00"/>
    <w:family w:val="swiss"/>
    <w:pitch w:val="variable"/>
    <w:sig w:usb0="E7000EFF" w:usb1="5200FDFF" w:usb2="0A242021" w:usb3="00000000" w:csb0="000001BF" w:csb1="00000000"/>
  </w:font>
  <w:font w:name="Lohit Hindi">
    <w:altName w:val="Times New Roman"/>
    <w:charset w:val="00"/>
    <w:family w:val="auto"/>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HelveticaNeueLTCom-Lt">
    <w:altName w:val="Yu Gothic"/>
    <w:panose1 w:val="00000000000000000000"/>
    <w:charset w:val="80"/>
    <w:family w:val="auto"/>
    <w:notTrueType/>
    <w:pitch w:val="default"/>
    <w:sig w:usb0="00000003" w:usb1="08070000" w:usb2="00000010" w:usb3="00000000" w:csb0="00020001" w:csb1="00000000"/>
  </w:font>
  <w:font w:name="Calibri">
    <w:panose1 w:val="020F05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CD2F315" w14:textId="77777777" w:rsidR="00742FAE" w:rsidRDefault="00742FAE">
      <w:pPr>
        <w:spacing w:line="240" w:lineRule="auto"/>
      </w:pPr>
      <w:r>
        <w:separator/>
      </w:r>
    </w:p>
  </w:footnote>
  <w:footnote w:type="continuationSeparator" w:id="0">
    <w:p w14:paraId="2B4EE116" w14:textId="77777777" w:rsidR="00742FAE" w:rsidRDefault="00742FA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0B9B06" w14:textId="77777777" w:rsidR="00742FAE" w:rsidRDefault="00742FAE">
    <w:r>
      <w:rPr>
        <w:noProof/>
      </w:rPr>
      <mc:AlternateContent>
        <mc:Choice Requires="wps">
          <w:drawing>
            <wp:anchor distT="0" distB="0" distL="0" distR="0" simplePos="0" relativeHeight="251653632" behindDoc="0" locked="1" layoutInCell="1" allowOverlap="1" wp14:anchorId="5338B74D" wp14:editId="41DCF118">
              <wp:simplePos x="0" y="0"/>
              <wp:positionH relativeFrom="page">
                <wp:posOffset>1331595</wp:posOffset>
              </wp:positionH>
              <wp:positionV relativeFrom="page">
                <wp:posOffset>359410</wp:posOffset>
              </wp:positionV>
              <wp:extent cx="4895850" cy="371475"/>
              <wp:effectExtent l="0" t="0" r="0" b="0"/>
              <wp:wrapNone/>
              <wp:docPr id="10" name="285f4f76-62bc-4d5d-b7fd-d79e44c77207"/>
              <wp:cNvGraphicFramePr/>
              <a:graphic xmlns:a="http://schemas.openxmlformats.org/drawingml/2006/main">
                <a:graphicData uri="http://schemas.microsoft.com/office/word/2010/wordprocessingShape">
                  <wps:wsp>
                    <wps:cNvSpPr txBox="1"/>
                    <wps:spPr>
                      <a:xfrm>
                        <a:off x="0" y="0"/>
                        <a:ext cx="4895850" cy="371475"/>
                      </a:xfrm>
                      <a:prstGeom prst="rect">
                        <a:avLst/>
                      </a:prstGeom>
                      <a:noFill/>
                    </wps:spPr>
                    <wps:txbx>
                      <w:txbxContent>
                        <w:p w14:paraId="5E55060C" w14:textId="5BC6E588" w:rsidR="00742FAE" w:rsidRDefault="00742FAE">
                          <w:pPr>
                            <w:pStyle w:val="RapportKoptekst"/>
                          </w:pPr>
                          <w:fldSimple w:instr=" DOCPROPERTY  &quot;Rubricering&quot;  \* MERGEFORMAT ">
                            <w:r>
                              <w:t>RWS INFORMATIE</w:t>
                            </w:r>
                          </w:fldSimple>
                          <w:r>
                            <w:t xml:space="preserve"> | DEFINITIEF | De bodemsamenstelling van de Maas in 1981-1983 en 2020 | 8 augustus 2023</w:t>
                          </w:r>
                        </w:p>
                      </w:txbxContent>
                    </wps:txbx>
                    <wps:bodyPr vert="horz" wrap="square" lIns="0" tIns="0" rIns="0" bIns="0" anchor="t" anchorCtr="0"/>
                  </wps:wsp>
                </a:graphicData>
              </a:graphic>
            </wp:anchor>
          </w:drawing>
        </mc:Choice>
        <mc:Fallback>
          <w:pict>
            <v:shapetype w14:anchorId="5338B74D" id="_x0000_t202" coordsize="21600,21600" o:spt="202" path="m,l,21600r21600,l21600,xe">
              <v:stroke joinstyle="miter"/>
              <v:path gradientshapeok="t" o:connecttype="rect"/>
            </v:shapetype>
            <v:shape id="285f4f76-62bc-4d5d-b7fd-d79e44c77207" o:spid="_x0000_s1063" type="#_x0000_t202" style="position:absolute;margin-left:104.85pt;margin-top:28.3pt;width:385.5pt;height:29.25pt;z-index:2516536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" filled="f" stroked="f">
              <v:textbox inset="0,0,0,0">
                <w:txbxContent>
                  <w:p w14:paraId="5E55060C" w14:textId="5BC6E588" w:rsidR="003537A2" w:rsidRDefault="003537A2">
                    <w:pPr>
                      <w:pStyle w:val="RapportKoptekst"/>
                    </w:pPr>
                    <w:fldSimple w:instr=" DOCPROPERTY  &quot;Rubricering&quot;  \* MERGEFORMAT ">
                      <w:r>
                        <w:t>RWS INFORMATIE</w:t>
                      </w:r>
                    </w:fldSimple>
                    <w:r>
                      <w:t xml:space="preserve"> | </w:t>
                    </w:r>
                    <w:r w:rsidR="00E271A9">
                      <w:t>DEFINITIEF</w:t>
                    </w:r>
                    <w:r>
                      <w:t xml:space="preserve"> | De bodemsamenstelling van de Maas in 1981-1983 en 2020 | </w:t>
                    </w:r>
                    <w:r w:rsidR="00E271A9">
                      <w:t>8 augustus 2023</w:t>
                    </w:r>
                  </w:p>
                </w:txbxContent>
              </v:textbox>
              <w10:wrap anchorx="page" anchory="page"/>
              <w10:anchorlock/>
            </v:shape>
          </w:pict>
        </mc:Fallback>
      </mc:AlternateContent>
    </w:r>
    <w:r>
      <w:rPr>
        <w:noProof/>
      </w:rPr>
      <mc:AlternateContent>
        <mc:Choice Requires="wps">
          <w:drawing>
            <wp:anchor distT="0" distB="0" distL="0" distR="0" simplePos="0" relativeHeight="251654656" behindDoc="0" locked="1" layoutInCell="1" allowOverlap="1" wp14:anchorId="541A03AE" wp14:editId="050BFB83">
              <wp:simplePos x="0" y="0"/>
              <wp:positionH relativeFrom="page">
                <wp:posOffset>5921375</wp:posOffset>
              </wp:positionH>
              <wp:positionV relativeFrom="page">
                <wp:posOffset>10223500</wp:posOffset>
              </wp:positionV>
              <wp:extent cx="1259840" cy="179705"/>
              <wp:effectExtent l="0" t="0" r="0" b="0"/>
              <wp:wrapNone/>
              <wp:docPr id="11" name="3b925057-74ea-42ad-8a4b-424b9155b430"/>
              <wp:cNvGraphicFramePr/>
              <a:graphic xmlns:a="http://schemas.openxmlformats.org/drawingml/2006/main">
                <a:graphicData uri="http://schemas.microsoft.com/office/word/2010/wordprocessingShape">
                  <wps:wsp>
                    <wps:cNvSpPr txBox="1"/>
                    <wps:spPr>
                      <a:xfrm>
                        <a:off x="0" y="0"/>
                        <a:ext cx="1259840" cy="179705"/>
                      </a:xfrm>
                      <a:prstGeom prst="rect">
                        <a:avLst/>
                      </a:prstGeom>
                      <a:noFill/>
                    </wps:spPr>
                    <wps:txbx>
                      <w:txbxContent>
                        <w:p w14:paraId="6C8AF693" w14:textId="77777777" w:rsidR="00742FAE" w:rsidRDefault="00742FAE"/>
                      </w:txbxContent>
                    </wps:txbx>
                    <wps:bodyPr vert="horz" wrap="square" lIns="0" tIns="0" rIns="0" bIns="0" anchor="t" anchorCtr="0"/>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 w14:anchorId="541A03AE" id="3b925057-74ea-42ad-8a4b-424b9155b430" o:spid="_x0000_s1057" type="#_x0000_t202" style="position:absolute;margin-left:466.25pt;margin-top:805pt;width:99.2pt;height:14.15pt;z-index:2516546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" filled="f" stroked="f">
              <v:textbox inset="0,0,0,0">
                <w:txbxContent>
                  <w:p w14:paraId="6C8AF693" w14:textId="77777777" w:rsidR="000C3B59" w:rsidRDefault="000C3B59"/>
                </w:txbxContent>
              </v:textbox>
              <w10:wrap anchorx="page"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A44731" w14:textId="77777777" w:rsidR="00742FAE" w:rsidRDefault="00742FAE">
    <w:pPr>
      <w:spacing w:after="2664" w:line="14" w:lineRule="exact"/>
    </w:pPr>
    <w:r>
      <w:rPr>
        <w:noProof/>
      </w:rPr>
      <mc:AlternateContent>
        <mc:Choice Requires="wps">
          <w:drawing>
            <wp:anchor distT="0" distB="0" distL="0" distR="0" simplePos="0" relativeHeight="251655680" behindDoc="0" locked="1" layoutInCell="1" allowOverlap="1" wp14:anchorId="37BC8723" wp14:editId="56992C8B">
              <wp:simplePos x="0" y="0"/>
              <wp:positionH relativeFrom="page">
                <wp:posOffset>5921375</wp:posOffset>
              </wp:positionH>
              <wp:positionV relativeFrom="page">
                <wp:posOffset>10223500</wp:posOffset>
              </wp:positionV>
              <wp:extent cx="1259840" cy="179705"/>
              <wp:effectExtent l="0" t="0" r="0" b="0"/>
              <wp:wrapNone/>
              <wp:docPr id="1" name="800b3d18-aa27-11ea-9460-02420a000003"/>
              <wp:cNvGraphicFramePr/>
              <a:graphic xmlns:a="http://schemas.openxmlformats.org/drawingml/2006/main">
                <a:graphicData uri="http://schemas.microsoft.com/office/word/2010/wordprocessingShape">
                  <wps:wsp>
                    <wps:cNvSpPr txBox="1"/>
                    <wps:spPr>
                      <a:xfrm>
                        <a:off x="0" y="0"/>
                        <a:ext cx="1259840" cy="179705"/>
                      </a:xfrm>
                      <a:prstGeom prst="rect">
                        <a:avLst/>
                      </a:prstGeom>
                      <a:noFill/>
                    </wps:spPr>
                    <wps:txbx>
                      <w:txbxContent>
                        <w:p w14:paraId="0489BE18" w14:textId="5B6796C9" w:rsidR="00742FAE" w:rsidRDefault="00742FAE">
                          <w:pPr>
                            <w:pStyle w:val="ReferentiegegevensVerdana65"/>
                          </w:pPr>
                          <w:r>
                            <w:t xml:space="preserve">Pagina </w:t>
                          </w:r>
                          <w:r>
                            <w:fldChar w:fldCharType="begin"/>
                          </w:r>
                          <w:r>
                            <w:instrText>PAGE</w:instrText>
                          </w:r>
                          <w:r>
                            <w:fldChar w:fldCharType="separate"/>
                          </w:r>
                          <w:r w:rsidR="0059445F">
                            <w:rPr>
                              <w:noProof/>
                            </w:rPr>
                            <w:t>11</w:t>
                          </w:r>
                          <w:r>
                            <w:fldChar w:fldCharType="end"/>
                          </w:r>
                          <w:r>
                            <w:t xml:space="preserve"> van </w:t>
                          </w:r>
                          <w:r>
                            <w:fldChar w:fldCharType="begin"/>
                          </w:r>
                          <w:r>
                            <w:instrText>NUMPAGES</w:instrText>
                          </w:r>
                          <w:r>
                            <w:fldChar w:fldCharType="separate"/>
                          </w:r>
                          <w:r w:rsidR="0059445F">
                            <w:rPr>
                              <w:noProof/>
                            </w:rPr>
                            <w:t>46</w:t>
                          </w:r>
                          <w:r>
                            <w:fldChar w:fldCharType="end"/>
                          </w:r>
                        </w:p>
                      </w:txbxContent>
                    </wps:txbx>
                    <wps:bodyPr vert="horz" wrap="square" lIns="0" tIns="0" rIns="0" bIns="0" anchor="t" anchorCtr="0"/>
                  </wps:wsp>
                </a:graphicData>
              </a:graphic>
            </wp:anchor>
          </w:drawing>
        </mc:Choice>
        <mc:Fallback>
          <w:pict>
            <v:shapetype w14:anchorId="37BC8723" id="_x0000_t202" coordsize="21600,21600" o:spt="202" path="m,l,21600r21600,l21600,xe">
              <v:stroke joinstyle="miter"/>
              <v:path gradientshapeok="t" o:connecttype="rect"/>
            </v:shapetype>
            <v:shape id="800b3d18-aa27-11ea-9460-02420a000003" o:spid="_x0000_s1065" type="#_x0000_t202" style="position:absolute;margin-left:466.25pt;margin-top:805pt;width:99.2pt;height:14.15pt;z-index:2516556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" filled="f" stroked="f">
              <v:textbox inset="0,0,0,0">
                <w:txbxContent>
                  <w:p w14:paraId="0489BE18" w14:textId="5B6796C9" w:rsidR="00742FAE" w:rsidRDefault="00742FAE">
                    <w:pPr>
                      <w:pStyle w:val="ReferentiegegevensVerdana65"/>
                    </w:pPr>
                    <w:r>
                      <w:t xml:space="preserve">Pagina </w:t>
                    </w:r>
                    <w:r>
                      <w:fldChar w:fldCharType="begin"/>
                    </w:r>
                    <w:r>
                      <w:instrText>PAGE</w:instrText>
                    </w:r>
                    <w:r>
                      <w:fldChar w:fldCharType="separate"/>
                    </w:r>
                    <w:r w:rsidR="0059445F">
                      <w:rPr>
                        <w:noProof/>
                      </w:rPr>
                      <w:t>11</w:t>
                    </w:r>
                    <w:r>
                      <w:fldChar w:fldCharType="end"/>
                    </w:r>
                    <w:r>
                      <w:t xml:space="preserve"> van </w:t>
                    </w:r>
                    <w:r>
                      <w:fldChar w:fldCharType="begin"/>
                    </w:r>
                    <w:r>
                      <w:instrText>NUMPAGES</w:instrText>
                    </w:r>
                    <w:r>
                      <w:fldChar w:fldCharType="separate"/>
                    </w:r>
                    <w:r w:rsidR="0059445F">
                      <w:rPr>
                        <w:noProof/>
                      </w:rPr>
                      <w:t>46</w:t>
                    </w:r>
                    <w:r>
                      <w:fldChar w:fldCharType="end"/>
                    </w:r>
                  </w:p>
                </w:txbxContent>
              </v:textbox>
              <w10:wrap anchorx="page" anchory="page"/>
              <w10:anchorlock/>
            </v:shape>
          </w:pict>
        </mc:Fallback>
      </mc:AlternateContent>
    </w:r>
    <w:r>
      <w:rPr>
        <w:noProof/>
      </w:rPr>
      <mc:AlternateContent>
        <mc:Choice Requires="wps">
          <w:drawing>
            <wp:anchor distT="0" distB="0" distL="0" distR="0" simplePos="0" relativeHeight="251656704" behindDoc="0" locked="1" layoutInCell="1" allowOverlap="1" wp14:anchorId="4D4EC0BD" wp14:editId="6144F03E">
              <wp:simplePos x="0" y="0"/>
              <wp:positionH relativeFrom="page">
                <wp:posOffset>1331595</wp:posOffset>
              </wp:positionH>
              <wp:positionV relativeFrom="page">
                <wp:posOffset>359410</wp:posOffset>
              </wp:positionV>
              <wp:extent cx="4895850" cy="371475"/>
              <wp:effectExtent l="0" t="0" r="0" b="0"/>
              <wp:wrapNone/>
              <wp:docPr id="2" name="800b3d48-aa27-11ea-9460-02420a000003"/>
              <wp:cNvGraphicFramePr/>
              <a:graphic xmlns:a="http://schemas.openxmlformats.org/drawingml/2006/main">
                <a:graphicData uri="http://schemas.microsoft.com/office/word/2010/wordprocessingShape">
                  <wps:wsp>
                    <wps:cNvSpPr txBox="1"/>
                    <wps:spPr>
                      <a:xfrm>
                        <a:off x="0" y="0"/>
                        <a:ext cx="4895850" cy="371475"/>
                      </a:xfrm>
                      <a:prstGeom prst="rect">
                        <a:avLst/>
                      </a:prstGeom>
                      <a:noFill/>
                    </wps:spPr>
                    <wps:txbx>
                      <w:txbxContent>
                        <w:p w14:paraId="5EDF37E5" w14:textId="21232855" w:rsidR="00742FAE" w:rsidRDefault="00742FAE">
                          <w:pPr>
                            <w:pStyle w:val="RapportKoptekst"/>
                          </w:pPr>
                          <w:fldSimple w:instr=" DOCPROPERTY  &quot;Rubricering&quot;  \* MERGEFORMAT ">
                            <w:r>
                              <w:t>RWS INFORMATIE</w:t>
                            </w:r>
                          </w:fldSimple>
                          <w:r>
                            <w:t xml:space="preserve"> | CONCEPT | De bodemsamenstelling van de Maas in 1981-1983 en 2020 | 25 mei 2022</w:t>
                          </w:r>
                        </w:p>
                      </w:txbxContent>
                    </wps:txbx>
                    <wps:bodyPr vert="horz" wrap="square" lIns="0" tIns="0" rIns="0" bIns="0" anchor="t" anchorCtr="0"/>
                  </wps:wsp>
                </a:graphicData>
              </a:graphic>
            </wp:anchor>
          </w:drawing>
        </mc:Choice>
        <mc:Fallback>
          <w:pict>
            <v:shape w14:anchorId="4D4EC0BD" id="800b3d48-aa27-11ea-9460-02420a000003" o:spid="_x0000_s1059" type="#_x0000_t202" style="position:absolute;margin-left:104.85pt;margin-top:28.3pt;width:385.5pt;height:29.25pt;z-index:2516567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" filled="f" stroked="f">
              <v:textbox inset="0,0,0,0">
                <w:txbxContent>
                  <w:p w14:paraId="5EDF37E5" w14:textId="21232855" w:rsidR="008006A7" w:rsidRDefault="008006A7">
                    <w:pPr>
                      <w:pStyle w:val="RapportKoptekst"/>
                    </w:pPr>
                    <w:fldSimple w:instr=" DOCPROPERTY  &quot;Rubricering&quot;  \* MERGEFORMAT ">
                      <w:r w:rsidR="004C0EA9">
                        <w:t>RWS INFORMATIE</w:t>
                      </w:r>
                    </w:fldSimple>
                    <w:r>
                      <w:t xml:space="preserve"> | CONCEPT | De bodemsamenstelling van de Maas in 1981-1983 en 2020 | 25 mei 2022</w:t>
                    </w:r>
                  </w:p>
                </w:txbxContent>
              </v:textbox>
              <w10:wrap anchorx="page" anchory="page"/>
              <w10:anchorlock/>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AAB53F" w14:textId="77777777" w:rsidR="00742FAE" w:rsidRDefault="00742FAE">
    <w:pPr>
      <w:spacing w:after="4081" w:line="14" w:lineRule="exact"/>
    </w:pPr>
    <w:r>
      <w:rPr>
        <w:noProof/>
      </w:rPr>
      <mc:AlternateContent>
        <mc:Choice Requires="wps">
          <w:drawing>
            <wp:anchor distT="0" distB="0" distL="0" distR="0" simplePos="0" relativeHeight="251657728" behindDoc="0" locked="1" layoutInCell="1" allowOverlap="1" wp14:anchorId="2CC175B5" wp14:editId="14CD6BE9">
              <wp:simplePos x="0" y="0"/>
              <wp:positionH relativeFrom="page">
                <wp:posOffset>3542029</wp:posOffset>
              </wp:positionH>
              <wp:positionV relativeFrom="page">
                <wp:posOffset>0</wp:posOffset>
              </wp:positionV>
              <wp:extent cx="467995" cy="1336675"/>
              <wp:effectExtent l="0" t="0" r="0" b="0"/>
              <wp:wrapNone/>
              <wp:docPr id="3" name="800a6e76-aa27-11ea-9460-02420a000003"/>
              <wp:cNvGraphicFramePr/>
              <a:graphic xmlns:a="http://schemas.openxmlformats.org/drawingml/2006/main">
                <a:graphicData uri="http://schemas.microsoft.com/office/word/2010/wordprocessingShape">
                  <wps:wsp>
                    <wps:cNvSpPr txBox="1"/>
                    <wps:spPr>
                      <a:xfrm>
                        <a:off x="0" y="0"/>
                        <a:ext cx="467995" cy="1336675"/>
                      </a:xfrm>
                      <a:prstGeom prst="rect">
                        <a:avLst/>
                      </a:prstGeom>
                      <a:noFill/>
                    </wps:spPr>
                    <wps:txbx>
                      <w:txbxContent>
                        <w:p w14:paraId="4F9A999E" w14:textId="77777777" w:rsidR="00742FAE" w:rsidRDefault="00742FAE">
                          <w:pPr>
                            <w:spacing w:line="240" w:lineRule="auto"/>
                          </w:pPr>
                          <w:r>
                            <w:rPr>
                              <w:noProof/>
                            </w:rPr>
                            <w:drawing>
                              <wp:inline distT="0" distB="0" distL="0" distR="0" wp14:anchorId="6CFC3875" wp14:editId="230EC835">
                                <wp:extent cx="467995" cy="1583865"/>
                                <wp:effectExtent l="0" t="0" r="0" b="0"/>
                                <wp:docPr id="79" name="Rijkslint"/>
                                <wp:cNvGraphicFramePr/>
                                <a:graphic xmlns:a="http://schemas.openxmlformats.org/drawingml/2006/main">
                                  <a:graphicData uri="http://schemas.openxmlformats.org/drawingml/2006/picture">
                                    <pic:pic xmlns:pic="http://schemas.openxmlformats.org/drawingml/2006/picture">
                                      <pic:nvPicPr>
                                        <pic:cNvPr id="4" name="Rijkslint"/>
                                        <pic:cNvPicPr/>
                                      </pic:nvPicPr>
                                      <pic:blipFill>
                                        <a:blip r:embed="rId1"/>
                                        <a:stretch>
                                          <a:fillRect/>
                                        </a:stretch>
                                      </pic:blipFill>
                                      <pic:spPr bwMode="auto">
                                        <a:xfrm>
                                          <a:off x="0" y="0"/>
                                          <a:ext cx="467995" cy="1583865"/>
                                        </a:xfrm>
                                        <a:prstGeom prst="rect">
                                          <a:avLst/>
                                        </a:prstGeom>
                                      </pic:spPr>
                                    </pic:pic>
                                  </a:graphicData>
                                </a:graphic>
                              </wp:inline>
                            </w:drawing>
                          </w:r>
                        </w:p>
                      </w:txbxContent>
                    </wps:txbx>
                    <wps:bodyPr vert="horz" wrap="square" lIns="0" tIns="0" rIns="0" bIns="0" anchor="t" anchorCtr="0"/>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type w14:anchorId="2CC175B5" id="_x0000_t202" coordsize="21600,21600" o:spt="202" path="m,l,21600r21600,l21600,xe">
              <v:stroke joinstyle="miter"/>
              <v:path gradientshapeok="t" o:connecttype="rect"/>
            </v:shapetype>
            <v:shape id="800a6e76-aa27-11ea-9460-02420a000003" o:spid="_x0000_s1060" type="#_x0000_t202" style="position:absolute;margin-left:278.9pt;margin-top:0;width:36.85pt;height:105.25pt;z-index:2516577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" filled="f" stroked="f">
              <v:textbox inset="0,0,0,0">
                <w:txbxContent>
                  <w:p w14:paraId="4F9A999E" w14:textId="77777777" w:rsidR="000C3B59" w:rsidRDefault="000C3B59">
                    <w:pPr>
                      <w:spacing w:line="240" w:lineRule="auto"/>
                    </w:pPr>
                    <w:r>
                      <w:rPr>
                        <w:noProof/>
                      </w:rPr>
                      <w:drawing>
                        <wp:inline distT="0" distB="0" distL="0" distR="0" wp14:anchorId="6CFC3875" wp14:editId="230EC835">
                          <wp:extent cx="467995" cy="1583865"/>
                          <wp:effectExtent l="0" t="0" r="0" b="0"/>
                          <wp:docPr id="79" name="Rijkslint"/>
                          <wp:cNvGraphicFramePr/>
                          <a:graphic xmlns:a="http://schemas.openxmlformats.org/drawingml/2006/main">
                            <a:graphicData uri="http://schemas.openxmlformats.org/drawingml/2006/picture">
                              <pic:pic xmlns:pic="http://schemas.openxmlformats.org/drawingml/2006/picture">
                                <pic:nvPicPr>
                                  <pic:cNvPr id="4" name="Rijkslint"/>
                                  <pic:cNvPicPr/>
                                </pic:nvPicPr>
                                <pic:blipFill>
                                  <a:blip r:embed="rId2"/>
                                  <a:stretch>
                                    <a:fillRect/>
                                  </a:stretch>
                                </pic:blipFill>
                                <pic:spPr bwMode="auto">
                                  <a:xfrm>
                                    <a:off x="0" y="0"/>
                                    <a:ext cx="467995" cy="1583865"/>
                                  </a:xfrm>
                                  <a:prstGeom prst="rect">
                                    <a:avLst/>
                                  </a:prstGeom>
                                </pic:spPr>
                              </pic:pic>
                            </a:graphicData>
                          </a:graphic>
                        </wp:inline>
                      </w:drawing>
                    </w:r>
                  </w:p>
                </w:txbxContent>
              </v:textbox>
              <w10:wrap anchorx="page" anchory="page"/>
              <w10:anchorlock/>
            </v:shape>
          </w:pict>
        </mc:Fallback>
      </mc:AlternateContent>
    </w:r>
    <w:r>
      <w:rPr>
        <w:noProof/>
      </w:rPr>
      <mc:AlternateContent>
        <mc:Choice Requires="wps">
          <w:drawing>
            <wp:anchor distT="0" distB="0" distL="0" distR="0" simplePos="0" relativeHeight="251658752" behindDoc="0" locked="1" layoutInCell="1" allowOverlap="1" wp14:anchorId="27B1843E" wp14:editId="602AF3A5">
              <wp:simplePos x="0" y="0"/>
              <wp:positionH relativeFrom="page">
                <wp:posOffset>4013835</wp:posOffset>
              </wp:positionH>
              <wp:positionV relativeFrom="page">
                <wp:posOffset>0</wp:posOffset>
              </wp:positionV>
              <wp:extent cx="2339975" cy="1336675"/>
              <wp:effectExtent l="0" t="0" r="0" b="0"/>
              <wp:wrapNone/>
              <wp:docPr id="5" name="800a6faa-aa27-11ea-9460-02420a000003"/>
              <wp:cNvGraphicFramePr/>
              <a:graphic xmlns:a="http://schemas.openxmlformats.org/drawingml/2006/main">
                <a:graphicData uri="http://schemas.microsoft.com/office/word/2010/wordprocessingShape">
                  <wps:wsp>
                    <wps:cNvSpPr txBox="1"/>
                    <wps:spPr>
                      <a:xfrm>
                        <a:off x="0" y="0"/>
                        <a:ext cx="2339975" cy="1336675"/>
                      </a:xfrm>
                      <a:prstGeom prst="rect">
                        <a:avLst/>
                      </a:prstGeom>
                      <a:noFill/>
                    </wps:spPr>
                    <wps:txbx>
                      <w:txbxContent>
                        <w:p w14:paraId="2F34B0E4" w14:textId="77777777" w:rsidR="00742FAE" w:rsidRDefault="00742FAE">
                          <w:pPr>
                            <w:spacing w:line="240" w:lineRule="auto"/>
                          </w:pPr>
                          <w:r>
                            <w:rPr>
                              <w:noProof/>
                            </w:rPr>
                            <w:drawing>
                              <wp:inline distT="0" distB="0" distL="0" distR="0" wp14:anchorId="09235BB8" wp14:editId="2C8259BE">
                                <wp:extent cx="2339975" cy="1582834"/>
                                <wp:effectExtent l="0" t="0" r="0" b="0"/>
                                <wp:docPr id="80" name="RWS_Woordmerk"/>
                                <wp:cNvGraphicFramePr/>
                                <a:graphic xmlns:a="http://schemas.openxmlformats.org/drawingml/2006/main">
                                  <a:graphicData uri="http://schemas.openxmlformats.org/drawingml/2006/picture">
                                    <pic:pic xmlns:pic="http://schemas.openxmlformats.org/drawingml/2006/picture">
                                      <pic:nvPicPr>
                                        <pic:cNvPr id="6" name="RWS_Woordmerk"/>
                                        <pic:cNvPicPr/>
                                      </pic:nvPicPr>
                                      <pic:blipFill>
                                        <a:blip r:embed="rId3"/>
                                        <a:stretch>
                                          <a:fillRect/>
                                        </a:stretch>
                                      </pic:blipFill>
                                      <pic:spPr bwMode="auto">
                                        <a:xfrm>
                                          <a:off x="0" y="0"/>
                                          <a:ext cx="2339975" cy="1582834"/>
                                        </a:xfrm>
                                        <a:prstGeom prst="rect">
                                          <a:avLst/>
                                        </a:prstGeom>
                                      </pic:spPr>
                                    </pic:pic>
                                  </a:graphicData>
                                </a:graphic>
                              </wp:inline>
                            </w:drawing>
                          </w:r>
                        </w:p>
                      </w:txbxContent>
                    </wps:txbx>
                    <wps:bodyPr vert="horz" wrap="square" lIns="0" tIns="0" rIns="0" bIns="0" anchor="t" anchorCtr="0"/>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 w14:anchorId="27B1843E" id="800a6faa-aa27-11ea-9460-02420a000003" o:spid="_x0000_s1061" type="#_x0000_t202" style="position:absolute;margin-left:316.05pt;margin-top:0;width:184.25pt;height:105.25pt;z-index:2516587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" filled="f" stroked="f">
              <v:textbox inset="0,0,0,0">
                <w:txbxContent>
                  <w:p w14:paraId="2F34B0E4" w14:textId="77777777" w:rsidR="000C3B59" w:rsidRDefault="000C3B59">
                    <w:pPr>
                      <w:spacing w:line="240" w:lineRule="auto"/>
                    </w:pPr>
                    <w:r>
                      <w:rPr>
                        <w:noProof/>
                      </w:rPr>
                      <w:drawing>
                        <wp:inline distT="0" distB="0" distL="0" distR="0" wp14:anchorId="09235BB8" wp14:editId="2C8259BE">
                          <wp:extent cx="2339975" cy="1582834"/>
                          <wp:effectExtent l="0" t="0" r="0" b="0"/>
                          <wp:docPr id="80" name="RWS_Woordmerk"/>
                          <wp:cNvGraphicFramePr/>
                          <a:graphic xmlns:a="http://schemas.openxmlformats.org/drawingml/2006/main">
                            <a:graphicData uri="http://schemas.openxmlformats.org/drawingml/2006/picture">
                              <pic:pic xmlns:pic="http://schemas.openxmlformats.org/drawingml/2006/picture">
                                <pic:nvPicPr>
                                  <pic:cNvPr id="6" name="RWS_Woordmerk"/>
                                  <pic:cNvPicPr/>
                                </pic:nvPicPr>
                                <pic:blipFill>
                                  <a:blip r:embed="rId4"/>
                                  <a:stretch>
                                    <a:fillRect/>
                                  </a:stretch>
                                </pic:blipFill>
                                <pic:spPr bwMode="auto">
                                  <a:xfrm>
                                    <a:off x="0" y="0"/>
                                    <a:ext cx="2339975" cy="1582834"/>
                                  </a:xfrm>
                                  <a:prstGeom prst="rect">
                                    <a:avLst/>
                                  </a:prstGeom>
                                </pic:spPr>
                              </pic:pic>
                            </a:graphicData>
                          </a:graphic>
                        </wp:inline>
                      </w:drawing>
                    </w:r>
                  </w:p>
                </w:txbxContent>
              </v:textbox>
              <w10:wrap anchorx="page" anchory="page"/>
              <w10:anchorlock/>
            </v:shape>
          </w:pict>
        </mc:Fallback>
      </mc:AlternateContent>
    </w:r>
    <w:r>
      <w:rPr>
        <w:noProof/>
      </w:rPr>
      <mc:AlternateContent>
        <mc:Choice Requires="wps">
          <w:drawing>
            <wp:anchor distT="0" distB="0" distL="0" distR="0" simplePos="0" relativeHeight="251659776" behindDoc="0" locked="1" layoutInCell="1" allowOverlap="1" wp14:anchorId="6AD1F8D3" wp14:editId="1443A879">
              <wp:simplePos x="0" y="0"/>
              <wp:positionH relativeFrom="page">
                <wp:posOffset>1331595</wp:posOffset>
              </wp:positionH>
              <wp:positionV relativeFrom="page">
                <wp:posOffset>2321560</wp:posOffset>
              </wp:positionV>
              <wp:extent cx="4895850" cy="161925"/>
              <wp:effectExtent l="0" t="0" r="0" b="0"/>
              <wp:wrapNone/>
              <wp:docPr id="7" name="800a7014-aa27-11ea-9460-02420a000003"/>
              <wp:cNvGraphicFramePr/>
              <a:graphic xmlns:a="http://schemas.openxmlformats.org/drawingml/2006/main">
                <a:graphicData uri="http://schemas.microsoft.com/office/word/2010/wordprocessingShape">
                  <wps:wsp>
                    <wps:cNvSpPr txBox="1"/>
                    <wps:spPr>
                      <a:xfrm>
                        <a:off x="0" y="0"/>
                        <a:ext cx="4895850" cy="161925"/>
                      </a:xfrm>
                      <a:prstGeom prst="rect">
                        <a:avLst/>
                      </a:prstGeom>
                      <a:noFill/>
                    </wps:spPr>
                    <wps:txbx>
                      <w:txbxContent>
                        <w:p w14:paraId="3BA85B3A" w14:textId="0D64F25A" w:rsidR="00742FAE" w:rsidRDefault="00742FAE">
                          <w:pPr>
                            <w:pStyle w:val="Vertrouwelijkheidsniveau"/>
                          </w:pPr>
                          <w:fldSimple w:instr=" DOCPROPERTY  &quot;Rubricering&quot;  \* MERGEFORMAT ">
                            <w:r>
                              <w:t>RWS INFORMATIE</w:t>
                            </w:r>
                          </w:fldSimple>
                        </w:p>
                      </w:txbxContent>
                    </wps:txbx>
                    <wps:bodyPr vert="horz" wrap="square" lIns="0" tIns="0" rIns="0" bIns="0" anchor="t" anchorCtr="0"/>
                  </wps:wsp>
                </a:graphicData>
              </a:graphic>
            </wp:anchor>
          </w:drawing>
        </mc:Choice>
        <mc:Fallback>
          <w:pict>
            <v:shapetype w14:anchorId="6AD1F8D3" id="_x0000_t202" coordsize="21600,21600" o:spt="202" path="m,l,21600r21600,l21600,xe">
              <v:stroke joinstyle="miter"/>
              <v:path gradientshapeok="t" o:connecttype="rect"/>
            </v:shapetype>
            <v:shape id="800a7014-aa27-11ea-9460-02420a000003" o:spid="_x0000_s1062" type="#_x0000_t202" style="position:absolute;margin-left:104.85pt;margin-top:182.8pt;width:385.5pt;height:12.75pt;z-index:2516597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" filled="f" stroked="f">
              <v:textbox inset="0,0,0,0">
                <w:txbxContent>
                  <w:p w14:paraId="3BA85B3A" w14:textId="0D64F25A" w:rsidR="008006A7" w:rsidRDefault="008006A7">
                    <w:pPr>
                      <w:pStyle w:val="Vertrouwelijkheidsniveau"/>
                    </w:pPr>
                    <w:fldSimple w:instr=" DOCPROPERTY  &quot;Rubricering&quot;  \* MERGEFORMAT ">
                      <w:r w:rsidR="004C0EA9">
                        <w:t>RWS INFORMATIE</w:t>
                      </w:r>
                    </w:fldSimple>
                  </w:p>
                </w:txbxContent>
              </v:textbox>
              <w10:wrap anchorx="page" anchory="page"/>
              <w10:anchorlock/>
            </v:shape>
          </w:pict>
        </mc:Fallback>
      </mc:AlternateContent>
    </w:r>
    <w:r>
      <w:rPr>
        <w:noProof/>
      </w:rPr>
      <mc:AlternateContent>
        <mc:Choice Requires="wps">
          <w:drawing>
            <wp:anchor distT="0" distB="0" distL="0" distR="0" simplePos="0" relativeHeight="251660800" behindDoc="0" locked="1" layoutInCell="1" allowOverlap="1" wp14:anchorId="02A2DA24" wp14:editId="3C9742B0">
              <wp:simplePos x="0" y="0"/>
              <wp:positionH relativeFrom="page">
                <wp:posOffset>1331595</wp:posOffset>
              </wp:positionH>
              <wp:positionV relativeFrom="page">
                <wp:posOffset>10223500</wp:posOffset>
              </wp:positionV>
              <wp:extent cx="4524375" cy="219075"/>
              <wp:effectExtent l="0" t="0" r="0" b="0"/>
              <wp:wrapNone/>
              <wp:docPr id="8" name="800a7065-aa27-11ea-9460-02420a000003"/>
              <wp:cNvGraphicFramePr/>
              <a:graphic xmlns:a="http://schemas.openxmlformats.org/drawingml/2006/main">
                <a:graphicData uri="http://schemas.microsoft.com/office/word/2010/wordprocessingShape">
                  <wps:wsp>
                    <wps:cNvSpPr txBox="1"/>
                    <wps:spPr>
                      <a:xfrm>
                        <a:off x="0" y="0"/>
                        <a:ext cx="4524375" cy="219075"/>
                      </a:xfrm>
                      <a:prstGeom prst="rect">
                        <a:avLst/>
                      </a:prstGeom>
                      <a:noFill/>
                    </wps:spPr>
                    <wps:txbx>
                      <w:txbxContent>
                        <w:p w14:paraId="28FD726D" w14:textId="77777777" w:rsidR="00742FAE" w:rsidRDefault="00742FAE"/>
                      </w:txbxContent>
                    </wps:txbx>
                    <wps:bodyPr vert="horz" wrap="square" lIns="0" tIns="0" rIns="0" bIns="0" anchor="t" anchorCtr="0"/>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 w14:anchorId="02A2DA24" id="800a7065-aa27-11ea-9460-02420a000003" o:spid="_x0000_s1063" type="#_x0000_t202" style="position:absolute;margin-left:104.85pt;margin-top:805pt;width:356.25pt;height:17.25pt;z-index:2516608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" filled="f" stroked="f">
              <v:textbox inset="0,0,0,0">
                <w:txbxContent>
                  <w:p w14:paraId="28FD726D" w14:textId="77777777" w:rsidR="000C3B59" w:rsidRDefault="000C3B59"/>
                </w:txbxContent>
              </v:textbox>
              <w10:wrap anchorx="page" anchory="page"/>
              <w10:anchorlock/>
            </v:shape>
          </w:pict>
        </mc:Fallback>
      </mc:AlternateContent>
    </w:r>
    <w:r>
      <w:rPr>
        <w:noProof/>
      </w:rPr>
      <mc:AlternateContent>
        <mc:Choice Requires="wps">
          <w:drawing>
            <wp:anchor distT="0" distB="0" distL="0" distR="0" simplePos="0" relativeHeight="251661824" behindDoc="0" locked="1" layoutInCell="1" allowOverlap="1" wp14:anchorId="11E628D8" wp14:editId="45B994D9">
              <wp:simplePos x="0" y="0"/>
              <wp:positionH relativeFrom="page">
                <wp:posOffset>5921375</wp:posOffset>
              </wp:positionH>
              <wp:positionV relativeFrom="page">
                <wp:posOffset>10223500</wp:posOffset>
              </wp:positionV>
              <wp:extent cx="1259840" cy="179705"/>
              <wp:effectExtent l="0" t="0" r="0" b="0"/>
              <wp:wrapNone/>
              <wp:docPr id="9" name="800a70b4-aa27-11ea-9460-02420a000003"/>
              <wp:cNvGraphicFramePr/>
              <a:graphic xmlns:a="http://schemas.openxmlformats.org/drawingml/2006/main">
                <a:graphicData uri="http://schemas.microsoft.com/office/word/2010/wordprocessingShape">
                  <wps:wsp>
                    <wps:cNvSpPr txBox="1"/>
                    <wps:spPr>
                      <a:xfrm>
                        <a:off x="0" y="0"/>
                        <a:ext cx="1259840" cy="179705"/>
                      </a:xfrm>
                      <a:prstGeom prst="rect">
                        <a:avLst/>
                      </a:prstGeom>
                      <a:noFill/>
                    </wps:spPr>
                    <wps:txbx>
                      <w:txbxContent>
                        <w:p w14:paraId="20E9113F" w14:textId="77777777" w:rsidR="00742FAE" w:rsidRDefault="00742FAE"/>
                      </w:txbxContent>
                    </wps:txbx>
                    <wps:bodyPr vert="horz" wrap="square" lIns="0" tIns="0" rIns="0" bIns="0" anchor="t" anchorCtr="0"/>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 w14:anchorId="11E628D8" id="800a70b4-aa27-11ea-9460-02420a000003" o:spid="_x0000_s1064" type="#_x0000_t202" style="position:absolute;margin-left:466.25pt;margin-top:805pt;width:99.2pt;height:14.15pt;z-index:2516618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" filled="f" stroked="f">
              <v:textbox inset="0,0,0,0">
                <w:txbxContent>
                  <w:p w14:paraId="20E9113F" w14:textId="77777777" w:rsidR="000C3B59" w:rsidRDefault="000C3B59"/>
                </w:txbxContent>
              </v:textbox>
              <w10:wrap anchorx="page"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AC2C153D"/>
    <w:multiLevelType w:val="multilevel"/>
    <w:tmpl w:val="402AE352"/>
    <w:name w:val="Huisstijl nummering met nummer"/>
    <w:lvl w:ilvl="0">
      <w:start w:val="1"/>
      <w:numFmt w:val="decimal"/>
      <w:pStyle w:val="Huisstijl-Kop1"/>
      <w:lvlText w:val="%1"/>
      <w:lvlJc w:val="left"/>
      <w:pPr>
        <w:ind w:left="0" w:firstLine="0"/>
      </w:pPr>
    </w:lvl>
    <w:lvl w:ilvl="1">
      <w:start w:val="1"/>
      <w:numFmt w:val="decimal"/>
      <w:pStyle w:val="Huisstijl-Kop2"/>
      <w:lvlText w:val="%1.%2"/>
      <w:lvlJc w:val="left"/>
      <w:pPr>
        <w:ind w:left="0" w:firstLine="0"/>
      </w:pPr>
    </w:lvl>
    <w:lvl w:ilvl="2">
      <w:start w:val="1"/>
      <w:numFmt w:val="decimal"/>
      <w:pStyle w:val="Huisstijl-Kop3"/>
      <w:lvlText w:val="%1.%2.%3"/>
      <w:lvlJc w:val="left"/>
      <w:pPr>
        <w:ind w:left="4395" w:firstLine="0"/>
      </w:pPr>
    </w:lvl>
    <w:lvl w:ilvl="3">
      <w:start w:val="1"/>
      <w:numFmt w:val="decimal"/>
      <w:pStyle w:val="Huisstijl-Kop4"/>
      <w:lvlText w:val="%1.%2.%3.%4"/>
      <w:lvlJc w:val="left"/>
      <w:pPr>
        <w:ind w:left="0" w:firstLine="0"/>
      </w:p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EC100D18"/>
    <w:multiLevelType w:val="multilevel"/>
    <w:tmpl w:val="64C5DD0C"/>
    <w:lvl w:ilvl="0">
      <w:start w:val="1"/>
      <w:numFmt w:val="decimal"/>
      <w:lvlText w:val="%1"/>
      <w:lvlJc w:val="left"/>
      <w:pPr>
        <w:ind w:left="0" w:firstLine="0"/>
      </w:pPr>
    </w:lvl>
    <w:lvl w:ilvl="1">
      <w:start w:val="1"/>
      <w:numFmt w:val="decimal"/>
      <w:lvlText w:val="%1.%2"/>
      <w:lvlJc w:val="left"/>
      <w:pPr>
        <w:ind w:left="0" w:firstLine="0"/>
      </w:pPr>
    </w:lvl>
    <w:lvl w:ilvl="2">
      <w:start w:val="1"/>
      <w:numFmt w:val="decimal"/>
      <w:lvlText w:val="%1.%2.%3"/>
      <w:lvlJc w:val="left"/>
      <w:pPr>
        <w:ind w:left="0" w:firstLine="0"/>
      </w:pPr>
    </w:lvl>
    <w:lvl w:ilvl="3">
      <w:start w:val="1"/>
      <w:numFmt w:val="decimal"/>
      <w:lvlText w:val="%1.%2.%3.%4"/>
      <w:lvlJc w:val="left"/>
      <w:pPr>
        <w:ind w:left="0" w:firstLine="0"/>
      </w:p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4457651"/>
    <w:multiLevelType w:val="multilevel"/>
    <w:tmpl w:val="0413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rPr>
        <w:rFont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6753219"/>
    <w:multiLevelType w:val="multilevel"/>
    <w:tmpl w:val="A8E1B0C3"/>
    <w:name w:val="Opsomming"/>
    <w:lvl w:ilvl="0">
      <w:start w:val="1"/>
      <w:numFmt w:val="bullet"/>
      <w:pStyle w:val="Opsommingniveau1"/>
      <w:lvlText w:val="●"/>
      <w:lvlJc w:val="left"/>
      <w:pPr>
        <w:ind w:left="447" w:hanging="447"/>
      </w:pPr>
    </w:lvl>
    <w:lvl w:ilvl="1">
      <w:start w:val="1"/>
      <w:numFmt w:val="decimal"/>
      <w:pStyle w:val="Opsommingniveau2"/>
      <w:lvlText w:val="-"/>
      <w:lvlJc w:val="left"/>
      <w:pPr>
        <w:ind w:left="907" w:hanging="459"/>
      </w:p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7381F2F"/>
    <w:multiLevelType w:val="hybridMultilevel"/>
    <w:tmpl w:val="8FC4ED6A"/>
    <w:lvl w:ilvl="0" w:tplc="C16CE0AA">
      <w:numFmt w:val="bullet"/>
      <w:lvlText w:val="-"/>
      <w:lvlJc w:val="left"/>
      <w:pPr>
        <w:ind w:left="720" w:hanging="360"/>
      </w:pPr>
      <w:rPr>
        <w:rFonts w:ascii="Verdana" w:eastAsia="DejaVu Sans" w:hAnsi="Verdana" w:cs="Lohit Hindi"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0A951CFF"/>
    <w:multiLevelType w:val="hybridMultilevel"/>
    <w:tmpl w:val="878EB71C"/>
    <w:lvl w:ilvl="0" w:tplc="04130017">
      <w:start w:val="1"/>
      <w:numFmt w:val="lowerLetter"/>
      <w:lvlText w:val="%1)"/>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1050762C"/>
    <w:multiLevelType w:val="hybridMultilevel"/>
    <w:tmpl w:val="BE8A6486"/>
    <w:lvl w:ilvl="0" w:tplc="93ACAEEA">
      <w:start w:val="20"/>
      <w:numFmt w:val="bullet"/>
      <w:lvlText w:val="-"/>
      <w:lvlJc w:val="left"/>
      <w:pPr>
        <w:ind w:left="720" w:hanging="360"/>
      </w:pPr>
      <w:rPr>
        <w:rFonts w:ascii="Verdana" w:eastAsia="DejaVu Sans" w:hAnsi="Verdana" w:cs="Lohit Hin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10FA0378"/>
    <w:multiLevelType w:val="hybridMultilevel"/>
    <w:tmpl w:val="91C47A0C"/>
    <w:lvl w:ilvl="0" w:tplc="A7FC0752">
      <w:start w:val="3"/>
      <w:numFmt w:val="bullet"/>
      <w:lvlText w:val="-"/>
      <w:lvlJc w:val="left"/>
      <w:pPr>
        <w:ind w:left="1440" w:hanging="360"/>
      </w:pPr>
      <w:rPr>
        <w:rFonts w:ascii="Verdana" w:eastAsia="DejaVu Sans" w:hAnsi="Verdana" w:cs="Lohit Hindi" w:hint="default"/>
      </w:rPr>
    </w:lvl>
    <w:lvl w:ilvl="1" w:tplc="04130003" w:tentative="1">
      <w:start w:val="1"/>
      <w:numFmt w:val="bullet"/>
      <w:lvlText w:val="o"/>
      <w:lvlJc w:val="left"/>
      <w:pPr>
        <w:ind w:left="2160" w:hanging="360"/>
      </w:pPr>
      <w:rPr>
        <w:rFonts w:ascii="Courier New" w:hAnsi="Courier New" w:cs="Courier New" w:hint="default"/>
      </w:rPr>
    </w:lvl>
    <w:lvl w:ilvl="2" w:tplc="04130005" w:tentative="1">
      <w:start w:val="1"/>
      <w:numFmt w:val="bullet"/>
      <w:lvlText w:val=""/>
      <w:lvlJc w:val="left"/>
      <w:pPr>
        <w:ind w:left="2880" w:hanging="360"/>
      </w:pPr>
      <w:rPr>
        <w:rFonts w:ascii="Wingdings" w:hAnsi="Wingdings" w:hint="default"/>
      </w:rPr>
    </w:lvl>
    <w:lvl w:ilvl="3" w:tplc="04130001" w:tentative="1">
      <w:start w:val="1"/>
      <w:numFmt w:val="bullet"/>
      <w:lvlText w:val=""/>
      <w:lvlJc w:val="left"/>
      <w:pPr>
        <w:ind w:left="3600" w:hanging="360"/>
      </w:pPr>
      <w:rPr>
        <w:rFonts w:ascii="Symbol" w:hAnsi="Symbol" w:hint="default"/>
      </w:rPr>
    </w:lvl>
    <w:lvl w:ilvl="4" w:tplc="04130003" w:tentative="1">
      <w:start w:val="1"/>
      <w:numFmt w:val="bullet"/>
      <w:lvlText w:val="o"/>
      <w:lvlJc w:val="left"/>
      <w:pPr>
        <w:ind w:left="4320" w:hanging="360"/>
      </w:pPr>
      <w:rPr>
        <w:rFonts w:ascii="Courier New" w:hAnsi="Courier New" w:cs="Courier New" w:hint="default"/>
      </w:rPr>
    </w:lvl>
    <w:lvl w:ilvl="5" w:tplc="04130005" w:tentative="1">
      <w:start w:val="1"/>
      <w:numFmt w:val="bullet"/>
      <w:lvlText w:val=""/>
      <w:lvlJc w:val="left"/>
      <w:pPr>
        <w:ind w:left="5040" w:hanging="360"/>
      </w:pPr>
      <w:rPr>
        <w:rFonts w:ascii="Wingdings" w:hAnsi="Wingdings" w:hint="default"/>
      </w:rPr>
    </w:lvl>
    <w:lvl w:ilvl="6" w:tplc="04130001" w:tentative="1">
      <w:start w:val="1"/>
      <w:numFmt w:val="bullet"/>
      <w:lvlText w:val=""/>
      <w:lvlJc w:val="left"/>
      <w:pPr>
        <w:ind w:left="5760" w:hanging="360"/>
      </w:pPr>
      <w:rPr>
        <w:rFonts w:ascii="Symbol" w:hAnsi="Symbol" w:hint="default"/>
      </w:rPr>
    </w:lvl>
    <w:lvl w:ilvl="7" w:tplc="04130003" w:tentative="1">
      <w:start w:val="1"/>
      <w:numFmt w:val="bullet"/>
      <w:lvlText w:val="o"/>
      <w:lvlJc w:val="left"/>
      <w:pPr>
        <w:ind w:left="6480" w:hanging="360"/>
      </w:pPr>
      <w:rPr>
        <w:rFonts w:ascii="Courier New" w:hAnsi="Courier New" w:cs="Courier New" w:hint="default"/>
      </w:rPr>
    </w:lvl>
    <w:lvl w:ilvl="8" w:tplc="04130005" w:tentative="1">
      <w:start w:val="1"/>
      <w:numFmt w:val="bullet"/>
      <w:lvlText w:val=""/>
      <w:lvlJc w:val="left"/>
      <w:pPr>
        <w:ind w:left="7200" w:hanging="360"/>
      </w:pPr>
      <w:rPr>
        <w:rFonts w:ascii="Wingdings" w:hAnsi="Wingdings" w:hint="default"/>
      </w:rPr>
    </w:lvl>
  </w:abstractNum>
  <w:abstractNum w:abstractNumId="8" w15:restartNumberingAfterBreak="0">
    <w:nsid w:val="148D2725"/>
    <w:multiLevelType w:val="hybridMultilevel"/>
    <w:tmpl w:val="BACA8FBC"/>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154830C1"/>
    <w:multiLevelType w:val="hybridMultilevel"/>
    <w:tmpl w:val="806415DC"/>
    <w:lvl w:ilvl="0" w:tplc="F03EFC08">
      <w:numFmt w:val="bullet"/>
      <w:lvlText w:val="-"/>
      <w:lvlJc w:val="left"/>
      <w:pPr>
        <w:ind w:left="720" w:hanging="360"/>
      </w:pPr>
      <w:rPr>
        <w:rFonts w:ascii="Verdana" w:eastAsia="DejaVu Sans" w:hAnsi="Verdana" w:cs="Lohit Hin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 w15:restartNumberingAfterBreak="0">
    <w:nsid w:val="1819346A"/>
    <w:multiLevelType w:val="hybridMultilevel"/>
    <w:tmpl w:val="06B0E168"/>
    <w:lvl w:ilvl="0" w:tplc="0413000F">
      <w:start w:val="1"/>
      <w:numFmt w:val="decimal"/>
      <w:lvlText w:val="%1."/>
      <w:lvlJc w:val="left"/>
      <w:pPr>
        <w:tabs>
          <w:tab w:val="num" w:pos="1068"/>
        </w:tabs>
        <w:ind w:left="1068" w:hanging="360"/>
      </w:pPr>
    </w:lvl>
    <w:lvl w:ilvl="1" w:tplc="04130019" w:tentative="1">
      <w:start w:val="1"/>
      <w:numFmt w:val="lowerLetter"/>
      <w:lvlText w:val="%2."/>
      <w:lvlJc w:val="left"/>
      <w:pPr>
        <w:tabs>
          <w:tab w:val="num" w:pos="1788"/>
        </w:tabs>
        <w:ind w:left="1788" w:hanging="360"/>
      </w:pPr>
    </w:lvl>
    <w:lvl w:ilvl="2" w:tplc="0413001B" w:tentative="1">
      <w:start w:val="1"/>
      <w:numFmt w:val="lowerRoman"/>
      <w:lvlText w:val="%3."/>
      <w:lvlJc w:val="right"/>
      <w:pPr>
        <w:tabs>
          <w:tab w:val="num" w:pos="2508"/>
        </w:tabs>
        <w:ind w:left="2508" w:hanging="180"/>
      </w:pPr>
    </w:lvl>
    <w:lvl w:ilvl="3" w:tplc="0413000F" w:tentative="1">
      <w:start w:val="1"/>
      <w:numFmt w:val="decimal"/>
      <w:lvlText w:val="%4."/>
      <w:lvlJc w:val="left"/>
      <w:pPr>
        <w:tabs>
          <w:tab w:val="num" w:pos="3228"/>
        </w:tabs>
        <w:ind w:left="3228" w:hanging="360"/>
      </w:pPr>
    </w:lvl>
    <w:lvl w:ilvl="4" w:tplc="04130019" w:tentative="1">
      <w:start w:val="1"/>
      <w:numFmt w:val="lowerLetter"/>
      <w:lvlText w:val="%5."/>
      <w:lvlJc w:val="left"/>
      <w:pPr>
        <w:tabs>
          <w:tab w:val="num" w:pos="3948"/>
        </w:tabs>
        <w:ind w:left="3948" w:hanging="360"/>
      </w:pPr>
    </w:lvl>
    <w:lvl w:ilvl="5" w:tplc="0413001B" w:tentative="1">
      <w:start w:val="1"/>
      <w:numFmt w:val="lowerRoman"/>
      <w:lvlText w:val="%6."/>
      <w:lvlJc w:val="right"/>
      <w:pPr>
        <w:tabs>
          <w:tab w:val="num" w:pos="4668"/>
        </w:tabs>
        <w:ind w:left="4668" w:hanging="180"/>
      </w:pPr>
    </w:lvl>
    <w:lvl w:ilvl="6" w:tplc="0413000F" w:tentative="1">
      <w:start w:val="1"/>
      <w:numFmt w:val="decimal"/>
      <w:lvlText w:val="%7."/>
      <w:lvlJc w:val="left"/>
      <w:pPr>
        <w:tabs>
          <w:tab w:val="num" w:pos="5388"/>
        </w:tabs>
        <w:ind w:left="5388" w:hanging="360"/>
      </w:pPr>
    </w:lvl>
    <w:lvl w:ilvl="7" w:tplc="04130019" w:tentative="1">
      <w:start w:val="1"/>
      <w:numFmt w:val="lowerLetter"/>
      <w:lvlText w:val="%8."/>
      <w:lvlJc w:val="left"/>
      <w:pPr>
        <w:tabs>
          <w:tab w:val="num" w:pos="6108"/>
        </w:tabs>
        <w:ind w:left="6108" w:hanging="360"/>
      </w:pPr>
    </w:lvl>
    <w:lvl w:ilvl="8" w:tplc="0413001B" w:tentative="1">
      <w:start w:val="1"/>
      <w:numFmt w:val="lowerRoman"/>
      <w:lvlText w:val="%9."/>
      <w:lvlJc w:val="right"/>
      <w:pPr>
        <w:tabs>
          <w:tab w:val="num" w:pos="6828"/>
        </w:tabs>
        <w:ind w:left="6828" w:hanging="180"/>
      </w:pPr>
    </w:lvl>
  </w:abstractNum>
  <w:abstractNum w:abstractNumId="11" w15:restartNumberingAfterBreak="0">
    <w:nsid w:val="19300108"/>
    <w:multiLevelType w:val="hybridMultilevel"/>
    <w:tmpl w:val="5F024FB8"/>
    <w:lvl w:ilvl="0" w:tplc="1FF6815E">
      <w:start w:val="1"/>
      <w:numFmt w:val="lowerRoman"/>
      <w:lvlText w:val="%1)"/>
      <w:lvlJc w:val="left"/>
      <w:pPr>
        <w:ind w:left="780" w:hanging="720"/>
      </w:pPr>
      <w:rPr>
        <w:rFonts w:hint="default"/>
      </w:rPr>
    </w:lvl>
    <w:lvl w:ilvl="1" w:tplc="04130019" w:tentative="1">
      <w:start w:val="1"/>
      <w:numFmt w:val="lowerLetter"/>
      <w:lvlText w:val="%2."/>
      <w:lvlJc w:val="left"/>
      <w:pPr>
        <w:ind w:left="1140" w:hanging="360"/>
      </w:pPr>
    </w:lvl>
    <w:lvl w:ilvl="2" w:tplc="0413001B" w:tentative="1">
      <w:start w:val="1"/>
      <w:numFmt w:val="lowerRoman"/>
      <w:lvlText w:val="%3."/>
      <w:lvlJc w:val="right"/>
      <w:pPr>
        <w:ind w:left="1860" w:hanging="180"/>
      </w:pPr>
    </w:lvl>
    <w:lvl w:ilvl="3" w:tplc="0413000F" w:tentative="1">
      <w:start w:val="1"/>
      <w:numFmt w:val="decimal"/>
      <w:lvlText w:val="%4."/>
      <w:lvlJc w:val="left"/>
      <w:pPr>
        <w:ind w:left="2580" w:hanging="360"/>
      </w:pPr>
    </w:lvl>
    <w:lvl w:ilvl="4" w:tplc="04130019" w:tentative="1">
      <w:start w:val="1"/>
      <w:numFmt w:val="lowerLetter"/>
      <w:lvlText w:val="%5."/>
      <w:lvlJc w:val="left"/>
      <w:pPr>
        <w:ind w:left="3300" w:hanging="360"/>
      </w:pPr>
    </w:lvl>
    <w:lvl w:ilvl="5" w:tplc="0413001B" w:tentative="1">
      <w:start w:val="1"/>
      <w:numFmt w:val="lowerRoman"/>
      <w:lvlText w:val="%6."/>
      <w:lvlJc w:val="right"/>
      <w:pPr>
        <w:ind w:left="4020" w:hanging="180"/>
      </w:pPr>
    </w:lvl>
    <w:lvl w:ilvl="6" w:tplc="0413000F" w:tentative="1">
      <w:start w:val="1"/>
      <w:numFmt w:val="decimal"/>
      <w:lvlText w:val="%7."/>
      <w:lvlJc w:val="left"/>
      <w:pPr>
        <w:ind w:left="4740" w:hanging="360"/>
      </w:pPr>
    </w:lvl>
    <w:lvl w:ilvl="7" w:tplc="04130019" w:tentative="1">
      <w:start w:val="1"/>
      <w:numFmt w:val="lowerLetter"/>
      <w:lvlText w:val="%8."/>
      <w:lvlJc w:val="left"/>
      <w:pPr>
        <w:ind w:left="5460" w:hanging="360"/>
      </w:pPr>
    </w:lvl>
    <w:lvl w:ilvl="8" w:tplc="0413001B" w:tentative="1">
      <w:start w:val="1"/>
      <w:numFmt w:val="lowerRoman"/>
      <w:lvlText w:val="%9."/>
      <w:lvlJc w:val="right"/>
      <w:pPr>
        <w:ind w:left="6180" w:hanging="180"/>
      </w:pPr>
    </w:lvl>
  </w:abstractNum>
  <w:abstractNum w:abstractNumId="12" w15:restartNumberingAfterBreak="0">
    <w:nsid w:val="26C46680"/>
    <w:multiLevelType w:val="hybridMultilevel"/>
    <w:tmpl w:val="3738C50C"/>
    <w:lvl w:ilvl="0" w:tplc="9BB6047A">
      <w:start w:val="1"/>
      <w:numFmt w:val="bullet"/>
      <w:lvlText w:val="-"/>
      <w:lvlJc w:val="left"/>
      <w:pPr>
        <w:ind w:left="720" w:hanging="360"/>
      </w:pPr>
      <w:rPr>
        <w:rFonts w:ascii="Verdana" w:eastAsia="DejaVu Sans" w:hAnsi="Verdana" w:cs="Lohit Hin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15:restartNumberingAfterBreak="0">
    <w:nsid w:val="293A4BD1"/>
    <w:multiLevelType w:val="hybridMultilevel"/>
    <w:tmpl w:val="B888B1B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2DDF7C09"/>
    <w:multiLevelType w:val="hybridMultilevel"/>
    <w:tmpl w:val="872C12F2"/>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30B998BB"/>
    <w:multiLevelType w:val="multilevel"/>
    <w:tmpl w:val="47FA609F"/>
    <w:name w:val="Standaardlijst"/>
    <w:lvl w:ilvl="0">
      <w:start w:val="1"/>
      <w:numFmt w:val="decimal"/>
      <w:pStyle w:val="Lijstniveau1"/>
      <w:lvlText w:val="%1."/>
      <w:lvlJc w:val="left"/>
      <w:pPr>
        <w:ind w:left="1132" w:hanging="1132"/>
      </w:pPr>
    </w:lvl>
    <w:lvl w:ilvl="1">
      <w:start w:val="1"/>
      <w:numFmt w:val="decimal"/>
      <w:pStyle w:val="Lijstniveau2"/>
      <w:lvlText w:val="%1. %2."/>
      <w:lvlJc w:val="left"/>
      <w:pPr>
        <w:ind w:left="1132" w:hanging="1132"/>
      </w:pPr>
    </w:lvl>
    <w:lvl w:ilvl="2">
      <w:start w:val="1"/>
      <w:numFmt w:val="decimal"/>
      <w:pStyle w:val="Lijstniveau3"/>
      <w:lvlText w:val="%1. %2. %3."/>
      <w:lvlJc w:val="left"/>
      <w:pPr>
        <w:ind w:left="1132" w:hanging="1132"/>
      </w:p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311653D5"/>
    <w:multiLevelType w:val="multilevel"/>
    <w:tmpl w:val="49D600A8"/>
    <w:lvl w:ilvl="0">
      <w:start w:val="1"/>
      <w:numFmt w:val="bullet"/>
      <w:pStyle w:val="Lijstalinea1"/>
      <w:lvlText w:val=""/>
      <w:lvlJc w:val="left"/>
      <w:pPr>
        <w:ind w:left="227" w:hanging="227"/>
      </w:pPr>
      <w:rPr>
        <w:rFonts w:ascii="Symbol" w:hAnsi="Symbol" w:hint="default"/>
      </w:rPr>
    </w:lvl>
    <w:lvl w:ilvl="1">
      <w:start w:val="1"/>
      <w:numFmt w:val="bullet"/>
      <w:lvlText w:val="-"/>
      <w:lvlJc w:val="left"/>
      <w:pPr>
        <w:ind w:left="454" w:hanging="227"/>
      </w:pPr>
      <w:rPr>
        <w:rFonts w:ascii="Verdana" w:hAnsi="Verdana" w:hint="default"/>
      </w:rPr>
    </w:lvl>
    <w:lvl w:ilvl="2">
      <w:start w:val="1"/>
      <w:numFmt w:val="bullet"/>
      <w:lvlText w:val=""/>
      <w:lvlJc w:val="left"/>
      <w:pPr>
        <w:ind w:left="681" w:hanging="227"/>
      </w:pPr>
      <w:rPr>
        <w:rFonts w:ascii="Symbol" w:hAnsi="Symbol" w:hint="default"/>
        <w:color w:val="auto"/>
      </w:rPr>
    </w:lvl>
    <w:lvl w:ilvl="3">
      <w:start w:val="1"/>
      <w:numFmt w:val="bullet"/>
      <w:lvlText w:val="-"/>
      <w:lvlJc w:val="left"/>
      <w:pPr>
        <w:ind w:left="908" w:hanging="227"/>
      </w:pPr>
      <w:rPr>
        <w:rFonts w:ascii="Verdana" w:hAnsi="Verdana" w:hint="default"/>
      </w:rPr>
    </w:lvl>
    <w:lvl w:ilvl="4">
      <w:start w:val="1"/>
      <w:numFmt w:val="bullet"/>
      <w:lvlText w:val=""/>
      <w:lvlJc w:val="left"/>
      <w:pPr>
        <w:ind w:left="1135" w:hanging="227"/>
      </w:pPr>
      <w:rPr>
        <w:rFonts w:ascii="Symbol" w:hAnsi="Symbol" w:hint="default"/>
      </w:rPr>
    </w:lvl>
    <w:lvl w:ilvl="5">
      <w:start w:val="1"/>
      <w:numFmt w:val="bullet"/>
      <w:lvlText w:val="-"/>
      <w:lvlJc w:val="left"/>
      <w:pPr>
        <w:ind w:left="1362" w:hanging="227"/>
      </w:pPr>
      <w:rPr>
        <w:rFonts w:ascii="Verdana" w:hAnsi="Verdana" w:hint="default"/>
      </w:rPr>
    </w:lvl>
    <w:lvl w:ilvl="6">
      <w:start w:val="1"/>
      <w:numFmt w:val="bullet"/>
      <w:lvlText w:val=""/>
      <w:lvlJc w:val="left"/>
      <w:pPr>
        <w:ind w:left="1589" w:hanging="227"/>
      </w:pPr>
      <w:rPr>
        <w:rFonts w:ascii="Symbol" w:hAnsi="Symbol" w:hint="default"/>
      </w:rPr>
    </w:lvl>
    <w:lvl w:ilvl="7">
      <w:start w:val="1"/>
      <w:numFmt w:val="bullet"/>
      <w:lvlText w:val="-"/>
      <w:lvlJc w:val="left"/>
      <w:pPr>
        <w:ind w:left="1816" w:hanging="227"/>
      </w:pPr>
      <w:rPr>
        <w:rFonts w:ascii="Verdana" w:hAnsi="Verdana" w:hint="default"/>
      </w:rPr>
    </w:lvl>
    <w:lvl w:ilvl="8">
      <w:start w:val="1"/>
      <w:numFmt w:val="bullet"/>
      <w:lvlText w:val=""/>
      <w:lvlJc w:val="left"/>
      <w:pPr>
        <w:ind w:left="2043" w:hanging="227"/>
      </w:pPr>
      <w:rPr>
        <w:rFonts w:ascii="Symbol" w:hAnsi="Symbol" w:hint="default"/>
        <w:color w:val="auto"/>
      </w:rPr>
    </w:lvl>
  </w:abstractNum>
  <w:abstractNum w:abstractNumId="17" w15:restartNumberingAfterBreak="0">
    <w:nsid w:val="329E2315"/>
    <w:multiLevelType w:val="hybridMultilevel"/>
    <w:tmpl w:val="15FA7A34"/>
    <w:lvl w:ilvl="0" w:tplc="63DAFFFC">
      <w:numFmt w:val="bullet"/>
      <w:lvlText w:val="-"/>
      <w:lvlJc w:val="left"/>
      <w:pPr>
        <w:ind w:left="720" w:hanging="360"/>
      </w:pPr>
      <w:rPr>
        <w:rFonts w:ascii="Verdana" w:eastAsia="DejaVu Sans" w:hAnsi="Verdana" w:cs="Lohit Hindi"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380C077A"/>
    <w:multiLevelType w:val="multilevel"/>
    <w:tmpl w:val="E60160BD"/>
    <w:name w:val="Huisstijl opsomming colofon"/>
    <w:lvl w:ilvl="0">
      <w:start w:val="1"/>
      <w:numFmt w:val="bullet"/>
      <w:pStyle w:val="Huisstijl-Colofon"/>
      <w:lvlText w:val="●"/>
      <w:lvlJc w:val="left"/>
      <w:pPr>
        <w:ind w:left="0" w:firstLine="0"/>
      </w:pPr>
      <w:rPr>
        <w:color w:va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3C0C5EC4"/>
    <w:multiLevelType w:val="hybridMultilevel"/>
    <w:tmpl w:val="8D3E1E7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3EA05330"/>
    <w:multiLevelType w:val="hybridMultilevel"/>
    <w:tmpl w:val="7E004456"/>
    <w:lvl w:ilvl="0" w:tplc="95429630">
      <w:start w:val="1"/>
      <w:numFmt w:val="decimal"/>
      <w:lvlText w:val="%1."/>
      <w:lvlJc w:val="left"/>
      <w:pPr>
        <w:ind w:left="720" w:hanging="360"/>
      </w:pPr>
    </w:lvl>
    <w:lvl w:ilvl="1" w:tplc="04130019">
      <w:start w:val="1"/>
      <w:numFmt w:val="lowerLetter"/>
      <w:lvlText w:val="%2."/>
      <w:lvlJc w:val="left"/>
      <w:pPr>
        <w:ind w:left="1440" w:hanging="360"/>
      </w:pPr>
    </w:lvl>
    <w:lvl w:ilvl="2" w:tplc="94062494">
      <w:start w:val="1"/>
      <w:numFmt w:val="decimal"/>
      <w:lvlText w:val="1.1.%3."/>
      <w:lvlJc w:val="right"/>
      <w:pPr>
        <w:ind w:left="2160" w:hanging="180"/>
      </w:pPr>
      <w:rPr>
        <w:rFonts w:hint="default"/>
      </w:r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1" w15:restartNumberingAfterBreak="0">
    <w:nsid w:val="472E6B4D"/>
    <w:multiLevelType w:val="hybridMultilevel"/>
    <w:tmpl w:val="94728568"/>
    <w:lvl w:ilvl="0" w:tplc="B20E6650">
      <w:start w:val="1"/>
      <w:numFmt w:val="decimal"/>
      <w:lvlText w:val="%1"/>
      <w:lvlJc w:val="left"/>
      <w:pPr>
        <w:ind w:left="-4" w:hanging="1130"/>
      </w:pPr>
      <w:rPr>
        <w:rFonts w:hint="default"/>
      </w:rPr>
    </w:lvl>
    <w:lvl w:ilvl="1" w:tplc="04130019" w:tentative="1">
      <w:start w:val="1"/>
      <w:numFmt w:val="lowerLetter"/>
      <w:lvlText w:val="%2."/>
      <w:lvlJc w:val="left"/>
      <w:pPr>
        <w:ind w:left="-54" w:hanging="360"/>
      </w:pPr>
    </w:lvl>
    <w:lvl w:ilvl="2" w:tplc="0413001B" w:tentative="1">
      <w:start w:val="1"/>
      <w:numFmt w:val="lowerRoman"/>
      <w:lvlText w:val="%3."/>
      <w:lvlJc w:val="right"/>
      <w:pPr>
        <w:ind w:left="666" w:hanging="180"/>
      </w:pPr>
    </w:lvl>
    <w:lvl w:ilvl="3" w:tplc="0413000F" w:tentative="1">
      <w:start w:val="1"/>
      <w:numFmt w:val="decimal"/>
      <w:lvlText w:val="%4."/>
      <w:lvlJc w:val="left"/>
      <w:pPr>
        <w:ind w:left="1386" w:hanging="360"/>
      </w:pPr>
    </w:lvl>
    <w:lvl w:ilvl="4" w:tplc="04130019" w:tentative="1">
      <w:start w:val="1"/>
      <w:numFmt w:val="lowerLetter"/>
      <w:lvlText w:val="%5."/>
      <w:lvlJc w:val="left"/>
      <w:pPr>
        <w:ind w:left="2106" w:hanging="360"/>
      </w:pPr>
    </w:lvl>
    <w:lvl w:ilvl="5" w:tplc="0413001B" w:tentative="1">
      <w:start w:val="1"/>
      <w:numFmt w:val="lowerRoman"/>
      <w:lvlText w:val="%6."/>
      <w:lvlJc w:val="right"/>
      <w:pPr>
        <w:ind w:left="2826" w:hanging="180"/>
      </w:pPr>
    </w:lvl>
    <w:lvl w:ilvl="6" w:tplc="0413000F" w:tentative="1">
      <w:start w:val="1"/>
      <w:numFmt w:val="decimal"/>
      <w:lvlText w:val="%7."/>
      <w:lvlJc w:val="left"/>
      <w:pPr>
        <w:ind w:left="3546" w:hanging="360"/>
      </w:pPr>
    </w:lvl>
    <w:lvl w:ilvl="7" w:tplc="04130019" w:tentative="1">
      <w:start w:val="1"/>
      <w:numFmt w:val="lowerLetter"/>
      <w:lvlText w:val="%8."/>
      <w:lvlJc w:val="left"/>
      <w:pPr>
        <w:ind w:left="4266" w:hanging="360"/>
      </w:pPr>
    </w:lvl>
    <w:lvl w:ilvl="8" w:tplc="0413001B" w:tentative="1">
      <w:start w:val="1"/>
      <w:numFmt w:val="lowerRoman"/>
      <w:lvlText w:val="%9."/>
      <w:lvlJc w:val="right"/>
      <w:pPr>
        <w:ind w:left="4986" w:hanging="180"/>
      </w:pPr>
    </w:lvl>
  </w:abstractNum>
  <w:abstractNum w:abstractNumId="22" w15:restartNumberingAfterBreak="0">
    <w:nsid w:val="4E7C42D4"/>
    <w:multiLevelType w:val="hybridMultilevel"/>
    <w:tmpl w:val="44C23F0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15:restartNumberingAfterBreak="0">
    <w:nsid w:val="4FFD73DF"/>
    <w:multiLevelType w:val="hybridMultilevel"/>
    <w:tmpl w:val="216EC09E"/>
    <w:lvl w:ilvl="0" w:tplc="1CB6D44C">
      <w:start w:val="1"/>
      <w:numFmt w:val="bullet"/>
      <w:lvlText w:val="•"/>
      <w:lvlJc w:val="left"/>
      <w:pPr>
        <w:tabs>
          <w:tab w:val="num" w:pos="720"/>
        </w:tabs>
        <w:ind w:left="720" w:hanging="360"/>
      </w:pPr>
      <w:rPr>
        <w:rFonts w:ascii="Arial" w:hAnsi="Arial" w:hint="default"/>
      </w:rPr>
    </w:lvl>
    <w:lvl w:ilvl="1" w:tplc="0B540B66" w:tentative="1">
      <w:start w:val="1"/>
      <w:numFmt w:val="bullet"/>
      <w:lvlText w:val="•"/>
      <w:lvlJc w:val="left"/>
      <w:pPr>
        <w:tabs>
          <w:tab w:val="num" w:pos="1440"/>
        </w:tabs>
        <w:ind w:left="1440" w:hanging="360"/>
      </w:pPr>
      <w:rPr>
        <w:rFonts w:ascii="Arial" w:hAnsi="Arial" w:hint="default"/>
      </w:rPr>
    </w:lvl>
    <w:lvl w:ilvl="2" w:tplc="86CE0768" w:tentative="1">
      <w:start w:val="1"/>
      <w:numFmt w:val="bullet"/>
      <w:lvlText w:val="•"/>
      <w:lvlJc w:val="left"/>
      <w:pPr>
        <w:tabs>
          <w:tab w:val="num" w:pos="2160"/>
        </w:tabs>
        <w:ind w:left="2160" w:hanging="360"/>
      </w:pPr>
      <w:rPr>
        <w:rFonts w:ascii="Arial" w:hAnsi="Arial" w:hint="default"/>
      </w:rPr>
    </w:lvl>
    <w:lvl w:ilvl="3" w:tplc="7ED42804" w:tentative="1">
      <w:start w:val="1"/>
      <w:numFmt w:val="bullet"/>
      <w:lvlText w:val="•"/>
      <w:lvlJc w:val="left"/>
      <w:pPr>
        <w:tabs>
          <w:tab w:val="num" w:pos="2880"/>
        </w:tabs>
        <w:ind w:left="2880" w:hanging="360"/>
      </w:pPr>
      <w:rPr>
        <w:rFonts w:ascii="Arial" w:hAnsi="Arial" w:hint="default"/>
      </w:rPr>
    </w:lvl>
    <w:lvl w:ilvl="4" w:tplc="63C05310" w:tentative="1">
      <w:start w:val="1"/>
      <w:numFmt w:val="bullet"/>
      <w:lvlText w:val="•"/>
      <w:lvlJc w:val="left"/>
      <w:pPr>
        <w:tabs>
          <w:tab w:val="num" w:pos="3600"/>
        </w:tabs>
        <w:ind w:left="3600" w:hanging="360"/>
      </w:pPr>
      <w:rPr>
        <w:rFonts w:ascii="Arial" w:hAnsi="Arial" w:hint="default"/>
      </w:rPr>
    </w:lvl>
    <w:lvl w:ilvl="5" w:tplc="FFE21F74" w:tentative="1">
      <w:start w:val="1"/>
      <w:numFmt w:val="bullet"/>
      <w:lvlText w:val="•"/>
      <w:lvlJc w:val="left"/>
      <w:pPr>
        <w:tabs>
          <w:tab w:val="num" w:pos="4320"/>
        </w:tabs>
        <w:ind w:left="4320" w:hanging="360"/>
      </w:pPr>
      <w:rPr>
        <w:rFonts w:ascii="Arial" w:hAnsi="Arial" w:hint="default"/>
      </w:rPr>
    </w:lvl>
    <w:lvl w:ilvl="6" w:tplc="260E569E" w:tentative="1">
      <w:start w:val="1"/>
      <w:numFmt w:val="bullet"/>
      <w:lvlText w:val="•"/>
      <w:lvlJc w:val="left"/>
      <w:pPr>
        <w:tabs>
          <w:tab w:val="num" w:pos="5040"/>
        </w:tabs>
        <w:ind w:left="5040" w:hanging="360"/>
      </w:pPr>
      <w:rPr>
        <w:rFonts w:ascii="Arial" w:hAnsi="Arial" w:hint="default"/>
      </w:rPr>
    </w:lvl>
    <w:lvl w:ilvl="7" w:tplc="7CC40C2E" w:tentative="1">
      <w:start w:val="1"/>
      <w:numFmt w:val="bullet"/>
      <w:lvlText w:val="•"/>
      <w:lvlJc w:val="left"/>
      <w:pPr>
        <w:tabs>
          <w:tab w:val="num" w:pos="5760"/>
        </w:tabs>
        <w:ind w:left="5760" w:hanging="360"/>
      </w:pPr>
      <w:rPr>
        <w:rFonts w:ascii="Arial" w:hAnsi="Arial" w:hint="default"/>
      </w:rPr>
    </w:lvl>
    <w:lvl w:ilvl="8" w:tplc="BA6C389E"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54157A3F"/>
    <w:multiLevelType w:val="hybridMultilevel"/>
    <w:tmpl w:val="249615CC"/>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25" w15:restartNumberingAfterBreak="0">
    <w:nsid w:val="57785BFA"/>
    <w:multiLevelType w:val="hybridMultilevel"/>
    <w:tmpl w:val="961AC7DE"/>
    <w:lvl w:ilvl="0" w:tplc="0413000F">
      <w:start w:val="1"/>
      <w:numFmt w:val="decimal"/>
      <w:lvlText w:val="%1."/>
      <w:lvlJc w:val="left"/>
      <w:pPr>
        <w:ind w:left="-403" w:hanging="360"/>
      </w:pPr>
      <w:rPr>
        <w:rFonts w:hint="default"/>
      </w:rPr>
    </w:lvl>
    <w:lvl w:ilvl="1" w:tplc="04130019" w:tentative="1">
      <w:start w:val="1"/>
      <w:numFmt w:val="lowerLetter"/>
      <w:lvlText w:val="%2."/>
      <w:lvlJc w:val="left"/>
      <w:pPr>
        <w:ind w:left="317" w:hanging="360"/>
      </w:pPr>
    </w:lvl>
    <w:lvl w:ilvl="2" w:tplc="0413001B">
      <w:start w:val="1"/>
      <w:numFmt w:val="lowerRoman"/>
      <w:lvlText w:val="%3."/>
      <w:lvlJc w:val="right"/>
      <w:pPr>
        <w:ind w:left="1037" w:hanging="180"/>
      </w:pPr>
    </w:lvl>
    <w:lvl w:ilvl="3" w:tplc="0413000F" w:tentative="1">
      <w:start w:val="1"/>
      <w:numFmt w:val="decimal"/>
      <w:lvlText w:val="%4."/>
      <w:lvlJc w:val="left"/>
      <w:pPr>
        <w:ind w:left="1757" w:hanging="360"/>
      </w:pPr>
    </w:lvl>
    <w:lvl w:ilvl="4" w:tplc="04130019" w:tentative="1">
      <w:start w:val="1"/>
      <w:numFmt w:val="lowerLetter"/>
      <w:lvlText w:val="%5."/>
      <w:lvlJc w:val="left"/>
      <w:pPr>
        <w:ind w:left="2477" w:hanging="360"/>
      </w:pPr>
    </w:lvl>
    <w:lvl w:ilvl="5" w:tplc="0413001B" w:tentative="1">
      <w:start w:val="1"/>
      <w:numFmt w:val="lowerRoman"/>
      <w:lvlText w:val="%6."/>
      <w:lvlJc w:val="right"/>
      <w:pPr>
        <w:ind w:left="3197" w:hanging="180"/>
      </w:pPr>
    </w:lvl>
    <w:lvl w:ilvl="6" w:tplc="0413000F" w:tentative="1">
      <w:start w:val="1"/>
      <w:numFmt w:val="decimal"/>
      <w:lvlText w:val="%7."/>
      <w:lvlJc w:val="left"/>
      <w:pPr>
        <w:ind w:left="3917" w:hanging="360"/>
      </w:pPr>
    </w:lvl>
    <w:lvl w:ilvl="7" w:tplc="04130019" w:tentative="1">
      <w:start w:val="1"/>
      <w:numFmt w:val="lowerLetter"/>
      <w:lvlText w:val="%8."/>
      <w:lvlJc w:val="left"/>
      <w:pPr>
        <w:ind w:left="4637" w:hanging="360"/>
      </w:pPr>
    </w:lvl>
    <w:lvl w:ilvl="8" w:tplc="0413001B" w:tentative="1">
      <w:start w:val="1"/>
      <w:numFmt w:val="lowerRoman"/>
      <w:lvlText w:val="%9."/>
      <w:lvlJc w:val="right"/>
      <w:pPr>
        <w:ind w:left="5357" w:hanging="180"/>
      </w:pPr>
    </w:lvl>
  </w:abstractNum>
  <w:abstractNum w:abstractNumId="26" w15:restartNumberingAfterBreak="0">
    <w:nsid w:val="5A065DA3"/>
    <w:multiLevelType w:val="hybridMultilevel"/>
    <w:tmpl w:val="3858F918"/>
    <w:lvl w:ilvl="0" w:tplc="A7FC0752">
      <w:start w:val="3"/>
      <w:numFmt w:val="bullet"/>
      <w:lvlText w:val="-"/>
      <w:lvlJc w:val="left"/>
      <w:pPr>
        <w:ind w:left="720" w:hanging="360"/>
      </w:pPr>
      <w:rPr>
        <w:rFonts w:ascii="Verdana" w:eastAsia="DejaVu Sans" w:hAnsi="Verdana" w:cs="Lohit Hindi"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7" w15:restartNumberingAfterBreak="0">
    <w:nsid w:val="63B858CB"/>
    <w:multiLevelType w:val="hybridMultilevel"/>
    <w:tmpl w:val="75F80DC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8" w15:restartNumberingAfterBreak="0">
    <w:nsid w:val="63D10361"/>
    <w:multiLevelType w:val="hybridMultilevel"/>
    <w:tmpl w:val="705E65CA"/>
    <w:lvl w:ilvl="0" w:tplc="9992F8F2">
      <w:numFmt w:val="bullet"/>
      <w:lvlText w:val="-"/>
      <w:lvlJc w:val="left"/>
      <w:pPr>
        <w:ind w:left="720" w:hanging="360"/>
      </w:pPr>
      <w:rPr>
        <w:rFonts w:ascii="Verdana" w:eastAsia="DejaVu Sans" w:hAnsi="Verdana" w:cs="Lohit Hindi"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 w15:restartNumberingAfterBreak="0">
    <w:nsid w:val="64990536"/>
    <w:multiLevelType w:val="hybridMultilevel"/>
    <w:tmpl w:val="B41ACB4C"/>
    <w:lvl w:ilvl="0" w:tplc="0413000F">
      <w:start w:val="1"/>
      <w:numFmt w:val="decimal"/>
      <w:lvlText w:val="%1."/>
      <w:lvlJc w:val="left"/>
      <w:pPr>
        <w:ind w:left="720" w:hanging="360"/>
      </w:pPr>
      <w:rPr>
        <w:rFonts w:hint="default"/>
      </w:r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0" w15:restartNumberingAfterBreak="0">
    <w:nsid w:val="68637762"/>
    <w:multiLevelType w:val="hybridMultilevel"/>
    <w:tmpl w:val="9E4A04B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1" w15:restartNumberingAfterBreak="0">
    <w:nsid w:val="6A354BAE"/>
    <w:multiLevelType w:val="hybridMultilevel"/>
    <w:tmpl w:val="AC42E780"/>
    <w:lvl w:ilvl="0" w:tplc="899A83EE">
      <w:start w:val="1981"/>
      <w:numFmt w:val="bullet"/>
      <w:lvlText w:val="-"/>
      <w:lvlJc w:val="left"/>
      <w:pPr>
        <w:ind w:left="720" w:hanging="360"/>
      </w:pPr>
      <w:rPr>
        <w:rFonts w:ascii="Verdana" w:eastAsia="DejaVu Sans" w:hAnsi="Verdana" w:cs="Lohit Hin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2" w15:restartNumberingAfterBreak="0">
    <w:nsid w:val="702463BA"/>
    <w:multiLevelType w:val="hybridMultilevel"/>
    <w:tmpl w:val="878EB71C"/>
    <w:lvl w:ilvl="0" w:tplc="04130017">
      <w:start w:val="1"/>
      <w:numFmt w:val="lowerLetter"/>
      <w:lvlText w:val="%1)"/>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3" w15:restartNumberingAfterBreak="0">
    <w:nsid w:val="76375C33"/>
    <w:multiLevelType w:val="multilevel"/>
    <w:tmpl w:val="0413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4" w15:restartNumberingAfterBreak="0">
    <w:nsid w:val="79F03A4E"/>
    <w:multiLevelType w:val="hybridMultilevel"/>
    <w:tmpl w:val="A622E94C"/>
    <w:lvl w:ilvl="0" w:tplc="36E0B8FC">
      <w:start w:val="1"/>
      <w:numFmt w:val="decimal"/>
      <w:lvlText w:val="1.1.%1."/>
      <w:lvlJc w:val="left"/>
      <w:pPr>
        <w:ind w:left="-403" w:hanging="360"/>
      </w:pPr>
      <w:rPr>
        <w:rFonts w:hint="default"/>
      </w:rPr>
    </w:lvl>
    <w:lvl w:ilvl="1" w:tplc="04130019" w:tentative="1">
      <w:start w:val="1"/>
      <w:numFmt w:val="lowerLetter"/>
      <w:lvlText w:val="%2."/>
      <w:lvlJc w:val="left"/>
      <w:pPr>
        <w:ind w:left="317" w:hanging="360"/>
      </w:pPr>
    </w:lvl>
    <w:lvl w:ilvl="2" w:tplc="0413001B" w:tentative="1">
      <w:start w:val="1"/>
      <w:numFmt w:val="lowerRoman"/>
      <w:lvlText w:val="%3."/>
      <w:lvlJc w:val="right"/>
      <w:pPr>
        <w:ind w:left="1037" w:hanging="180"/>
      </w:pPr>
    </w:lvl>
    <w:lvl w:ilvl="3" w:tplc="0413000F" w:tentative="1">
      <w:start w:val="1"/>
      <w:numFmt w:val="decimal"/>
      <w:lvlText w:val="%4."/>
      <w:lvlJc w:val="left"/>
      <w:pPr>
        <w:ind w:left="1757" w:hanging="360"/>
      </w:pPr>
    </w:lvl>
    <w:lvl w:ilvl="4" w:tplc="04130019" w:tentative="1">
      <w:start w:val="1"/>
      <w:numFmt w:val="lowerLetter"/>
      <w:lvlText w:val="%5."/>
      <w:lvlJc w:val="left"/>
      <w:pPr>
        <w:ind w:left="2477" w:hanging="360"/>
      </w:pPr>
    </w:lvl>
    <w:lvl w:ilvl="5" w:tplc="0413001B" w:tentative="1">
      <w:start w:val="1"/>
      <w:numFmt w:val="lowerRoman"/>
      <w:lvlText w:val="%6."/>
      <w:lvlJc w:val="right"/>
      <w:pPr>
        <w:ind w:left="3197" w:hanging="180"/>
      </w:pPr>
    </w:lvl>
    <w:lvl w:ilvl="6" w:tplc="0413000F" w:tentative="1">
      <w:start w:val="1"/>
      <w:numFmt w:val="decimal"/>
      <w:lvlText w:val="%7."/>
      <w:lvlJc w:val="left"/>
      <w:pPr>
        <w:ind w:left="3917" w:hanging="360"/>
      </w:pPr>
    </w:lvl>
    <w:lvl w:ilvl="7" w:tplc="04130019" w:tentative="1">
      <w:start w:val="1"/>
      <w:numFmt w:val="lowerLetter"/>
      <w:lvlText w:val="%8."/>
      <w:lvlJc w:val="left"/>
      <w:pPr>
        <w:ind w:left="4637" w:hanging="360"/>
      </w:pPr>
    </w:lvl>
    <w:lvl w:ilvl="8" w:tplc="0413001B" w:tentative="1">
      <w:start w:val="1"/>
      <w:numFmt w:val="lowerRoman"/>
      <w:lvlText w:val="%9."/>
      <w:lvlJc w:val="right"/>
      <w:pPr>
        <w:ind w:left="5357" w:hanging="180"/>
      </w:pPr>
    </w:lvl>
  </w:abstractNum>
  <w:abstractNum w:abstractNumId="35" w15:restartNumberingAfterBreak="0">
    <w:nsid w:val="7B5C47E3"/>
    <w:multiLevelType w:val="hybridMultilevel"/>
    <w:tmpl w:val="847E3410"/>
    <w:lvl w:ilvl="0" w:tplc="742C5586">
      <w:numFmt w:val="bullet"/>
      <w:lvlText w:val="-"/>
      <w:lvlJc w:val="left"/>
      <w:pPr>
        <w:ind w:left="720" w:hanging="360"/>
      </w:pPr>
      <w:rPr>
        <w:rFonts w:ascii="Verdana" w:eastAsia="DejaVu Sans" w:hAnsi="Verdana" w:cs="Lohit Hin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0"/>
  </w:num>
  <w:num w:numId="2">
    <w:abstractNumId w:val="18"/>
  </w:num>
  <w:num w:numId="3">
    <w:abstractNumId w:val="3"/>
  </w:num>
  <w:num w:numId="4">
    <w:abstractNumId w:val="15"/>
  </w:num>
  <w:num w:numId="5">
    <w:abstractNumId w:val="29"/>
  </w:num>
  <w:num w:numId="6">
    <w:abstractNumId w:val="16"/>
  </w:num>
  <w:num w:numId="7">
    <w:abstractNumId w:val="11"/>
  </w:num>
  <w:num w:numId="8">
    <w:abstractNumId w:val="13"/>
  </w:num>
  <w:num w:numId="9">
    <w:abstractNumId w:val="12"/>
  </w:num>
  <w:num w:numId="10">
    <w:abstractNumId w:val="19"/>
  </w:num>
  <w:num w:numId="11">
    <w:abstractNumId w:val="6"/>
  </w:num>
  <w:num w:numId="12">
    <w:abstractNumId w:val="14"/>
  </w:num>
  <w:num w:numId="13">
    <w:abstractNumId w:val="32"/>
  </w:num>
  <w:num w:numId="14">
    <w:abstractNumId w:val="5"/>
  </w:num>
  <w:num w:numId="15">
    <w:abstractNumId w:val="1"/>
  </w:num>
  <w:num w:numId="16">
    <w:abstractNumId w:val="27"/>
  </w:num>
  <w:num w:numId="17">
    <w:abstractNumId w:val="8"/>
  </w:num>
  <w:num w:numId="18">
    <w:abstractNumId w:val="30"/>
  </w:num>
  <w:num w:numId="19">
    <w:abstractNumId w:val="27"/>
  </w:num>
  <w:num w:numId="20">
    <w:abstractNumId w:val="10"/>
  </w:num>
  <w:num w:numId="21">
    <w:abstractNumId w:val="17"/>
  </w:num>
  <w:num w:numId="22">
    <w:abstractNumId w:val="22"/>
  </w:num>
  <w:num w:numId="23">
    <w:abstractNumId w:val="31"/>
  </w:num>
  <w:num w:numId="24">
    <w:abstractNumId w:val="23"/>
  </w:num>
  <w:num w:numId="25">
    <w:abstractNumId w:val="20"/>
  </w:num>
  <w:num w:numId="26">
    <w:abstractNumId w:val="34"/>
  </w:num>
  <w:num w:numId="27">
    <w:abstractNumId w:val="25"/>
  </w:num>
  <w:num w:numId="28">
    <w:abstractNumId w:val="2"/>
  </w:num>
  <w:num w:numId="29">
    <w:abstractNumId w:val="33"/>
  </w:num>
  <w:num w:numId="30">
    <w:abstractNumId w:val="16"/>
  </w:num>
  <w:num w:numId="31">
    <w:abstractNumId w:val="24"/>
  </w:num>
  <w:num w:numId="32">
    <w:abstractNumId w:val="9"/>
  </w:num>
  <w:num w:numId="33">
    <w:abstractNumId w:val="35"/>
  </w:num>
  <w:num w:numId="34">
    <w:abstractNumId w:val="26"/>
  </w:num>
  <w:num w:numId="35">
    <w:abstractNumId w:val="7"/>
  </w:num>
  <w:num w:numId="36">
    <w:abstractNumId w:val="4"/>
  </w:num>
  <w:num w:numId="37">
    <w:abstractNumId w:val="28"/>
  </w:num>
  <w:num w:numId="38">
    <w:abstractNumId w:val="21"/>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Frings, Roy (ZN)">
    <w15:presenceInfo w15:providerId="AD" w15:userId="S-1-5-21-1046319769-833967741-3563887046-58008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attachedTemplate r:id="rId1"/>
  <w:defaultTabStop w:val="709"/>
  <w:hyphenationZone w:val="425"/>
  <w:evenAndOddHeaders/>
  <w:characterSpacingControl w:val="doNotCompress"/>
  <w:hdrShapeDefaults>
    <o:shapedefaults v:ext="edit" spidmax="205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D67BD"/>
    <w:rsid w:val="000025C0"/>
    <w:rsid w:val="00023E82"/>
    <w:rsid w:val="00030B63"/>
    <w:rsid w:val="000310E5"/>
    <w:rsid w:val="000346FA"/>
    <w:rsid w:val="0003724C"/>
    <w:rsid w:val="00043548"/>
    <w:rsid w:val="0004749C"/>
    <w:rsid w:val="00052C74"/>
    <w:rsid w:val="000578D0"/>
    <w:rsid w:val="00057A8E"/>
    <w:rsid w:val="000605D6"/>
    <w:rsid w:val="00064A82"/>
    <w:rsid w:val="00071AB0"/>
    <w:rsid w:val="0007362B"/>
    <w:rsid w:val="000760CA"/>
    <w:rsid w:val="00080631"/>
    <w:rsid w:val="000932F8"/>
    <w:rsid w:val="00094DD8"/>
    <w:rsid w:val="00095B62"/>
    <w:rsid w:val="0009704B"/>
    <w:rsid w:val="000975A8"/>
    <w:rsid w:val="000A012E"/>
    <w:rsid w:val="000B2712"/>
    <w:rsid w:val="000B27A1"/>
    <w:rsid w:val="000B5A68"/>
    <w:rsid w:val="000B5F8B"/>
    <w:rsid w:val="000B610E"/>
    <w:rsid w:val="000B7190"/>
    <w:rsid w:val="000B7926"/>
    <w:rsid w:val="000C3B59"/>
    <w:rsid w:val="000C425C"/>
    <w:rsid w:val="000C577E"/>
    <w:rsid w:val="000D2296"/>
    <w:rsid w:val="000E31FF"/>
    <w:rsid w:val="000E4448"/>
    <w:rsid w:val="000F4F2A"/>
    <w:rsid w:val="0010105C"/>
    <w:rsid w:val="00103EB1"/>
    <w:rsid w:val="0010471F"/>
    <w:rsid w:val="00105E7D"/>
    <w:rsid w:val="001060F6"/>
    <w:rsid w:val="00111036"/>
    <w:rsid w:val="00113BFA"/>
    <w:rsid w:val="00122CAA"/>
    <w:rsid w:val="00127930"/>
    <w:rsid w:val="00132539"/>
    <w:rsid w:val="0013461E"/>
    <w:rsid w:val="00141E00"/>
    <w:rsid w:val="001430A3"/>
    <w:rsid w:val="00146433"/>
    <w:rsid w:val="00167965"/>
    <w:rsid w:val="00173305"/>
    <w:rsid w:val="00173E43"/>
    <w:rsid w:val="00177BBE"/>
    <w:rsid w:val="001917F3"/>
    <w:rsid w:val="00192209"/>
    <w:rsid w:val="00193800"/>
    <w:rsid w:val="001A4564"/>
    <w:rsid w:val="001B57B9"/>
    <w:rsid w:val="001C59C2"/>
    <w:rsid w:val="001E32C8"/>
    <w:rsid w:val="001E7D1E"/>
    <w:rsid w:val="001F2648"/>
    <w:rsid w:val="001F5F97"/>
    <w:rsid w:val="00204009"/>
    <w:rsid w:val="00204909"/>
    <w:rsid w:val="00207370"/>
    <w:rsid w:val="00224CBB"/>
    <w:rsid w:val="00225162"/>
    <w:rsid w:val="00234836"/>
    <w:rsid w:val="00236249"/>
    <w:rsid w:val="002400EE"/>
    <w:rsid w:val="002433D5"/>
    <w:rsid w:val="00252E3B"/>
    <w:rsid w:val="00254FD2"/>
    <w:rsid w:val="00260759"/>
    <w:rsid w:val="002631B9"/>
    <w:rsid w:val="00265FDD"/>
    <w:rsid w:val="002720F5"/>
    <w:rsid w:val="002724AE"/>
    <w:rsid w:val="00276CD2"/>
    <w:rsid w:val="00277838"/>
    <w:rsid w:val="0028694B"/>
    <w:rsid w:val="0029105D"/>
    <w:rsid w:val="00293F49"/>
    <w:rsid w:val="00295D9C"/>
    <w:rsid w:val="002A4067"/>
    <w:rsid w:val="002A4BB1"/>
    <w:rsid w:val="002A58DB"/>
    <w:rsid w:val="002B4554"/>
    <w:rsid w:val="002B6B1F"/>
    <w:rsid w:val="002C6757"/>
    <w:rsid w:val="002D0E77"/>
    <w:rsid w:val="002E279B"/>
    <w:rsid w:val="002E3600"/>
    <w:rsid w:val="002E64DB"/>
    <w:rsid w:val="002F1D02"/>
    <w:rsid w:val="002F2BA2"/>
    <w:rsid w:val="002F51EF"/>
    <w:rsid w:val="002F5C8E"/>
    <w:rsid w:val="002F6417"/>
    <w:rsid w:val="00302627"/>
    <w:rsid w:val="00302A38"/>
    <w:rsid w:val="0030521E"/>
    <w:rsid w:val="00306D01"/>
    <w:rsid w:val="00307790"/>
    <w:rsid w:val="00315C52"/>
    <w:rsid w:val="00316659"/>
    <w:rsid w:val="00323D61"/>
    <w:rsid w:val="003413AD"/>
    <w:rsid w:val="003416E9"/>
    <w:rsid w:val="00343C0A"/>
    <w:rsid w:val="00345BC3"/>
    <w:rsid w:val="00350239"/>
    <w:rsid w:val="003537A2"/>
    <w:rsid w:val="0035523D"/>
    <w:rsid w:val="00355364"/>
    <w:rsid w:val="00356863"/>
    <w:rsid w:val="00361A67"/>
    <w:rsid w:val="00361C2E"/>
    <w:rsid w:val="00364240"/>
    <w:rsid w:val="00365F7A"/>
    <w:rsid w:val="0037048B"/>
    <w:rsid w:val="00371A47"/>
    <w:rsid w:val="00375A9D"/>
    <w:rsid w:val="003A24E4"/>
    <w:rsid w:val="003A7C1F"/>
    <w:rsid w:val="003B1A21"/>
    <w:rsid w:val="003C3738"/>
    <w:rsid w:val="003C3A3F"/>
    <w:rsid w:val="003C4E6B"/>
    <w:rsid w:val="003F0A72"/>
    <w:rsid w:val="00411B4B"/>
    <w:rsid w:val="00424A31"/>
    <w:rsid w:val="004312CC"/>
    <w:rsid w:val="00433F5E"/>
    <w:rsid w:val="00434267"/>
    <w:rsid w:val="004478C3"/>
    <w:rsid w:val="00457D14"/>
    <w:rsid w:val="0046139D"/>
    <w:rsid w:val="004620F1"/>
    <w:rsid w:val="0046625D"/>
    <w:rsid w:val="00467DB2"/>
    <w:rsid w:val="00467DBA"/>
    <w:rsid w:val="00475CE5"/>
    <w:rsid w:val="00480C49"/>
    <w:rsid w:val="0048367D"/>
    <w:rsid w:val="004840AA"/>
    <w:rsid w:val="00492EA5"/>
    <w:rsid w:val="0049352B"/>
    <w:rsid w:val="004A347F"/>
    <w:rsid w:val="004B212E"/>
    <w:rsid w:val="004B4617"/>
    <w:rsid w:val="004B56F1"/>
    <w:rsid w:val="004C0EA9"/>
    <w:rsid w:val="004E6325"/>
    <w:rsid w:val="004F0F37"/>
    <w:rsid w:val="004F222E"/>
    <w:rsid w:val="00510EB5"/>
    <w:rsid w:val="005168A3"/>
    <w:rsid w:val="00517600"/>
    <w:rsid w:val="0052090F"/>
    <w:rsid w:val="0052171E"/>
    <w:rsid w:val="00530FD3"/>
    <w:rsid w:val="00537D6B"/>
    <w:rsid w:val="00551B1A"/>
    <w:rsid w:val="0055249E"/>
    <w:rsid w:val="00560734"/>
    <w:rsid w:val="00563E81"/>
    <w:rsid w:val="00565ABF"/>
    <w:rsid w:val="0056752D"/>
    <w:rsid w:val="00574440"/>
    <w:rsid w:val="00577C04"/>
    <w:rsid w:val="0059445F"/>
    <w:rsid w:val="00597209"/>
    <w:rsid w:val="005B2DF6"/>
    <w:rsid w:val="005B62FF"/>
    <w:rsid w:val="005B760D"/>
    <w:rsid w:val="005B7B0D"/>
    <w:rsid w:val="005C1A4F"/>
    <w:rsid w:val="005C1BBB"/>
    <w:rsid w:val="005C5589"/>
    <w:rsid w:val="005D2959"/>
    <w:rsid w:val="005D2DA4"/>
    <w:rsid w:val="005E5A90"/>
    <w:rsid w:val="005F0B12"/>
    <w:rsid w:val="005F4B28"/>
    <w:rsid w:val="00607E3E"/>
    <w:rsid w:val="0061393D"/>
    <w:rsid w:val="00614909"/>
    <w:rsid w:val="00614D09"/>
    <w:rsid w:val="006341AA"/>
    <w:rsid w:val="00641E89"/>
    <w:rsid w:val="00643625"/>
    <w:rsid w:val="006437C6"/>
    <w:rsid w:val="00652BFC"/>
    <w:rsid w:val="00652ED8"/>
    <w:rsid w:val="00656F15"/>
    <w:rsid w:val="00666CEB"/>
    <w:rsid w:val="00667383"/>
    <w:rsid w:val="006673F7"/>
    <w:rsid w:val="00672871"/>
    <w:rsid w:val="00680CD2"/>
    <w:rsid w:val="00681759"/>
    <w:rsid w:val="00684D16"/>
    <w:rsid w:val="006862F4"/>
    <w:rsid w:val="00691E9E"/>
    <w:rsid w:val="006A6AAF"/>
    <w:rsid w:val="006A7F72"/>
    <w:rsid w:val="006B3AF1"/>
    <w:rsid w:val="006B6628"/>
    <w:rsid w:val="006B6F10"/>
    <w:rsid w:val="006C28E9"/>
    <w:rsid w:val="006D1BAE"/>
    <w:rsid w:val="006D22F5"/>
    <w:rsid w:val="006D49E9"/>
    <w:rsid w:val="006F329E"/>
    <w:rsid w:val="006F5AF3"/>
    <w:rsid w:val="006F6C75"/>
    <w:rsid w:val="00702865"/>
    <w:rsid w:val="00703A2C"/>
    <w:rsid w:val="0071129B"/>
    <w:rsid w:val="00713DA0"/>
    <w:rsid w:val="007169AB"/>
    <w:rsid w:val="0072365B"/>
    <w:rsid w:val="00725043"/>
    <w:rsid w:val="007308F9"/>
    <w:rsid w:val="00730ECF"/>
    <w:rsid w:val="00740214"/>
    <w:rsid w:val="00742FAE"/>
    <w:rsid w:val="00751C52"/>
    <w:rsid w:val="00753744"/>
    <w:rsid w:val="0075711A"/>
    <w:rsid w:val="00764072"/>
    <w:rsid w:val="00766E23"/>
    <w:rsid w:val="00775929"/>
    <w:rsid w:val="00781177"/>
    <w:rsid w:val="00791588"/>
    <w:rsid w:val="00796545"/>
    <w:rsid w:val="007A7EC4"/>
    <w:rsid w:val="007B1433"/>
    <w:rsid w:val="007B1629"/>
    <w:rsid w:val="007B1895"/>
    <w:rsid w:val="007B2D05"/>
    <w:rsid w:val="007C0C65"/>
    <w:rsid w:val="007C6DB5"/>
    <w:rsid w:val="007D4D55"/>
    <w:rsid w:val="007D68D0"/>
    <w:rsid w:val="007F0E32"/>
    <w:rsid w:val="007F6239"/>
    <w:rsid w:val="008006A7"/>
    <w:rsid w:val="008040C8"/>
    <w:rsid w:val="008063B5"/>
    <w:rsid w:val="00810AC0"/>
    <w:rsid w:val="0081507D"/>
    <w:rsid w:val="00816CB5"/>
    <w:rsid w:val="0082606A"/>
    <w:rsid w:val="00830428"/>
    <w:rsid w:val="0083360F"/>
    <w:rsid w:val="00843F91"/>
    <w:rsid w:val="0084640C"/>
    <w:rsid w:val="00852961"/>
    <w:rsid w:val="00860D6B"/>
    <w:rsid w:val="00861035"/>
    <w:rsid w:val="00863A10"/>
    <w:rsid w:val="00863B23"/>
    <w:rsid w:val="0086769F"/>
    <w:rsid w:val="0087314D"/>
    <w:rsid w:val="00875460"/>
    <w:rsid w:val="00877F71"/>
    <w:rsid w:val="008823E5"/>
    <w:rsid w:val="008B27BA"/>
    <w:rsid w:val="008B35F0"/>
    <w:rsid w:val="008B4FBF"/>
    <w:rsid w:val="008C20BA"/>
    <w:rsid w:val="008C21ED"/>
    <w:rsid w:val="008C402D"/>
    <w:rsid w:val="008C4377"/>
    <w:rsid w:val="008C5DEF"/>
    <w:rsid w:val="008C68D4"/>
    <w:rsid w:val="008C7842"/>
    <w:rsid w:val="008D7CF7"/>
    <w:rsid w:val="008E2112"/>
    <w:rsid w:val="008E4304"/>
    <w:rsid w:val="008F3482"/>
    <w:rsid w:val="008F389F"/>
    <w:rsid w:val="008F3B8C"/>
    <w:rsid w:val="008F539A"/>
    <w:rsid w:val="008F5897"/>
    <w:rsid w:val="00900BEF"/>
    <w:rsid w:val="00903FAB"/>
    <w:rsid w:val="009068C7"/>
    <w:rsid w:val="00932B48"/>
    <w:rsid w:val="00936EF2"/>
    <w:rsid w:val="00941B33"/>
    <w:rsid w:val="00941DDD"/>
    <w:rsid w:val="00947D73"/>
    <w:rsid w:val="00951124"/>
    <w:rsid w:val="00961ACC"/>
    <w:rsid w:val="009758AB"/>
    <w:rsid w:val="0098284A"/>
    <w:rsid w:val="0098320E"/>
    <w:rsid w:val="009833D9"/>
    <w:rsid w:val="0098785D"/>
    <w:rsid w:val="009B3BB1"/>
    <w:rsid w:val="009B5122"/>
    <w:rsid w:val="009D0FB2"/>
    <w:rsid w:val="009D329C"/>
    <w:rsid w:val="009D5D8B"/>
    <w:rsid w:val="009E448F"/>
    <w:rsid w:val="009E673B"/>
    <w:rsid w:val="009F22F3"/>
    <w:rsid w:val="009F3027"/>
    <w:rsid w:val="009F3A5A"/>
    <w:rsid w:val="009F6544"/>
    <w:rsid w:val="00A0394A"/>
    <w:rsid w:val="00A04AF8"/>
    <w:rsid w:val="00A0697E"/>
    <w:rsid w:val="00A11B09"/>
    <w:rsid w:val="00A11E90"/>
    <w:rsid w:val="00A121DF"/>
    <w:rsid w:val="00A1240B"/>
    <w:rsid w:val="00A14A3E"/>
    <w:rsid w:val="00A224C0"/>
    <w:rsid w:val="00A277E1"/>
    <w:rsid w:val="00A375E5"/>
    <w:rsid w:val="00A37AC5"/>
    <w:rsid w:val="00A47DCE"/>
    <w:rsid w:val="00A534CA"/>
    <w:rsid w:val="00A55477"/>
    <w:rsid w:val="00A57150"/>
    <w:rsid w:val="00A65A04"/>
    <w:rsid w:val="00A65C75"/>
    <w:rsid w:val="00A7543C"/>
    <w:rsid w:val="00A76ACC"/>
    <w:rsid w:val="00A77360"/>
    <w:rsid w:val="00A95648"/>
    <w:rsid w:val="00AB7FE1"/>
    <w:rsid w:val="00AC0C17"/>
    <w:rsid w:val="00AD0758"/>
    <w:rsid w:val="00AD7FE2"/>
    <w:rsid w:val="00AE53A9"/>
    <w:rsid w:val="00AE5D5B"/>
    <w:rsid w:val="00AE6D4A"/>
    <w:rsid w:val="00AF2715"/>
    <w:rsid w:val="00AF7228"/>
    <w:rsid w:val="00B0293C"/>
    <w:rsid w:val="00B10C7F"/>
    <w:rsid w:val="00B12BD5"/>
    <w:rsid w:val="00B14DD2"/>
    <w:rsid w:val="00B30CCC"/>
    <w:rsid w:val="00B30F14"/>
    <w:rsid w:val="00B407F2"/>
    <w:rsid w:val="00B41B1D"/>
    <w:rsid w:val="00B4383C"/>
    <w:rsid w:val="00B51735"/>
    <w:rsid w:val="00B53B39"/>
    <w:rsid w:val="00B57F77"/>
    <w:rsid w:val="00B62F4C"/>
    <w:rsid w:val="00B664BB"/>
    <w:rsid w:val="00B67805"/>
    <w:rsid w:val="00B7159F"/>
    <w:rsid w:val="00B72147"/>
    <w:rsid w:val="00B76ABB"/>
    <w:rsid w:val="00B80C58"/>
    <w:rsid w:val="00B854D9"/>
    <w:rsid w:val="00BA0192"/>
    <w:rsid w:val="00BC6A93"/>
    <w:rsid w:val="00BD6514"/>
    <w:rsid w:val="00BE77FD"/>
    <w:rsid w:val="00BF5255"/>
    <w:rsid w:val="00BF58D5"/>
    <w:rsid w:val="00BF663A"/>
    <w:rsid w:val="00C001D6"/>
    <w:rsid w:val="00C012EA"/>
    <w:rsid w:val="00C015E4"/>
    <w:rsid w:val="00C04309"/>
    <w:rsid w:val="00C05E92"/>
    <w:rsid w:val="00C0784E"/>
    <w:rsid w:val="00C142DE"/>
    <w:rsid w:val="00C23704"/>
    <w:rsid w:val="00C27780"/>
    <w:rsid w:val="00C341AF"/>
    <w:rsid w:val="00C45933"/>
    <w:rsid w:val="00C5018C"/>
    <w:rsid w:val="00C5342A"/>
    <w:rsid w:val="00C5421B"/>
    <w:rsid w:val="00C579AA"/>
    <w:rsid w:val="00C65870"/>
    <w:rsid w:val="00C67ED1"/>
    <w:rsid w:val="00C712D3"/>
    <w:rsid w:val="00C74D46"/>
    <w:rsid w:val="00C82B01"/>
    <w:rsid w:val="00C85450"/>
    <w:rsid w:val="00C85F97"/>
    <w:rsid w:val="00CA3F7A"/>
    <w:rsid w:val="00CB2004"/>
    <w:rsid w:val="00CB65A3"/>
    <w:rsid w:val="00CC189E"/>
    <w:rsid w:val="00CC1A42"/>
    <w:rsid w:val="00CC6C15"/>
    <w:rsid w:val="00CC7D94"/>
    <w:rsid w:val="00CD67BD"/>
    <w:rsid w:val="00CD76A5"/>
    <w:rsid w:val="00CE0DAB"/>
    <w:rsid w:val="00CF2FB9"/>
    <w:rsid w:val="00CF3F89"/>
    <w:rsid w:val="00CF5FEF"/>
    <w:rsid w:val="00D00778"/>
    <w:rsid w:val="00D062C8"/>
    <w:rsid w:val="00D11455"/>
    <w:rsid w:val="00D2003B"/>
    <w:rsid w:val="00D20540"/>
    <w:rsid w:val="00D24DA1"/>
    <w:rsid w:val="00D3353A"/>
    <w:rsid w:val="00D33EFF"/>
    <w:rsid w:val="00D40FDB"/>
    <w:rsid w:val="00D4631E"/>
    <w:rsid w:val="00D4636B"/>
    <w:rsid w:val="00D51264"/>
    <w:rsid w:val="00D54CA5"/>
    <w:rsid w:val="00D55ED9"/>
    <w:rsid w:val="00D6012D"/>
    <w:rsid w:val="00D61205"/>
    <w:rsid w:val="00D621F9"/>
    <w:rsid w:val="00D73438"/>
    <w:rsid w:val="00D7741F"/>
    <w:rsid w:val="00D81839"/>
    <w:rsid w:val="00D87F37"/>
    <w:rsid w:val="00D87F3E"/>
    <w:rsid w:val="00DA2F61"/>
    <w:rsid w:val="00DB3059"/>
    <w:rsid w:val="00DB6A70"/>
    <w:rsid w:val="00DB71F5"/>
    <w:rsid w:val="00DC74DB"/>
    <w:rsid w:val="00DD0666"/>
    <w:rsid w:val="00DF11C0"/>
    <w:rsid w:val="00DF12FF"/>
    <w:rsid w:val="00DF229A"/>
    <w:rsid w:val="00DF232E"/>
    <w:rsid w:val="00E032B0"/>
    <w:rsid w:val="00E05213"/>
    <w:rsid w:val="00E117B2"/>
    <w:rsid w:val="00E1642D"/>
    <w:rsid w:val="00E231EF"/>
    <w:rsid w:val="00E23DF5"/>
    <w:rsid w:val="00E262E3"/>
    <w:rsid w:val="00E26E16"/>
    <w:rsid w:val="00E271A9"/>
    <w:rsid w:val="00E34A1C"/>
    <w:rsid w:val="00E351A0"/>
    <w:rsid w:val="00E355F2"/>
    <w:rsid w:val="00E436CF"/>
    <w:rsid w:val="00E47516"/>
    <w:rsid w:val="00E62D4E"/>
    <w:rsid w:val="00E6358C"/>
    <w:rsid w:val="00E66400"/>
    <w:rsid w:val="00E736DC"/>
    <w:rsid w:val="00E74BF7"/>
    <w:rsid w:val="00E86CC0"/>
    <w:rsid w:val="00E9212B"/>
    <w:rsid w:val="00E943C4"/>
    <w:rsid w:val="00E9770F"/>
    <w:rsid w:val="00EA3A3C"/>
    <w:rsid w:val="00EA6165"/>
    <w:rsid w:val="00EB018D"/>
    <w:rsid w:val="00EB3FB9"/>
    <w:rsid w:val="00EB55F1"/>
    <w:rsid w:val="00EC2271"/>
    <w:rsid w:val="00EC5690"/>
    <w:rsid w:val="00ED0BAD"/>
    <w:rsid w:val="00EE3054"/>
    <w:rsid w:val="00EF140B"/>
    <w:rsid w:val="00F01152"/>
    <w:rsid w:val="00F01FBA"/>
    <w:rsid w:val="00F0664E"/>
    <w:rsid w:val="00F1204B"/>
    <w:rsid w:val="00F151E8"/>
    <w:rsid w:val="00F176F9"/>
    <w:rsid w:val="00F266A5"/>
    <w:rsid w:val="00F34477"/>
    <w:rsid w:val="00F45632"/>
    <w:rsid w:val="00F54AAD"/>
    <w:rsid w:val="00F67B2F"/>
    <w:rsid w:val="00F70351"/>
    <w:rsid w:val="00F74788"/>
    <w:rsid w:val="00F7598F"/>
    <w:rsid w:val="00F803AA"/>
    <w:rsid w:val="00F80678"/>
    <w:rsid w:val="00F8175E"/>
    <w:rsid w:val="00F82616"/>
    <w:rsid w:val="00F93286"/>
    <w:rsid w:val="00FA3AD1"/>
    <w:rsid w:val="00FA5F25"/>
    <w:rsid w:val="00FB143E"/>
    <w:rsid w:val="00FC302E"/>
    <w:rsid w:val="00FC5AE2"/>
    <w:rsid w:val="00FD6485"/>
    <w:rsid w:val="00FE472D"/>
    <w:rsid w:val="00FE4908"/>
    <w:rsid w:val="00FE5618"/>
    <w:rsid w:val="00FE5CDC"/>
    <w:rsid w:val="00FF6C9A"/>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59"/>
    <o:shapelayout v:ext="edit">
      <o:idmap v:ext="edit" data="2"/>
    </o:shapelayout>
  </w:shapeDefaults>
  <w:decimalSymbol w:val=","/>
  <w:listSeparator w:val=";"/>
  <w14:docId w14:val="47FA958C"/>
  <w15:docId w15:val="{969A749E-5A6C-4500-9385-C66A7753F9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DejaVu Sans" w:hAnsi="Times New Roman" w:cs="Lohit Hindi"/>
        <w:lang w:val="nl-NL" w:eastAsia="nl-NL" w:bidi="ar-SA"/>
      </w:rPr>
    </w:rPrDefault>
    <w:pPrDefault>
      <w:pPr>
        <w:autoSpaceDN w:val="0"/>
        <w:textAlignment w:val="baseline"/>
      </w:pPr>
    </w:pPrDefault>
  </w:docDefaults>
  <w:latentStyles w:defLockedState="0" w:defUIPriority="99" w:defSemiHidden="0" w:defUnhideWhenUsed="0" w:defQFormat="0" w:count="371">
    <w:lsdException w:name="Normal"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rsid w:val="00F74788"/>
    <w:pPr>
      <w:spacing w:line="240" w:lineRule="exact"/>
    </w:pPr>
    <w:rPr>
      <w:rFonts w:ascii="Verdana" w:hAnsi="Verdana"/>
      <w:color w:val="000000"/>
      <w:sz w:val="18"/>
      <w:szCs w:val="18"/>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Hyperlink">
    <w:name w:val="Hyperlink"/>
    <w:basedOn w:val="Standaardalinea-lettertype"/>
    <w:uiPriority w:val="99"/>
    <w:unhideWhenUsed/>
    <w:rsid w:val="00031B78"/>
    <w:rPr>
      <w:color w:val="0563C1" w:themeColor="hyperlink"/>
      <w:u w:val="single"/>
    </w:rPr>
  </w:style>
  <w:style w:type="paragraph" w:customStyle="1" w:styleId="MarginlessContainer">
    <w:name w:val="Marginless Container"/>
    <w:hidden/>
  </w:style>
  <w:style w:type="paragraph" w:styleId="Aanhef">
    <w:name w:val="Salutation"/>
    <w:basedOn w:val="Standaard"/>
    <w:next w:val="Standaard"/>
    <w:uiPriority w:val="3"/>
    <w:qFormat/>
    <w:pPr>
      <w:spacing w:before="260" w:after="240"/>
    </w:pPr>
  </w:style>
  <w:style w:type="paragraph" w:styleId="Bijschrift">
    <w:name w:val="caption"/>
    <w:basedOn w:val="Standaard"/>
    <w:next w:val="Standaard"/>
    <w:uiPriority w:val="3"/>
    <w:qFormat/>
    <w:pPr>
      <w:spacing w:after="220" w:line="160" w:lineRule="exact"/>
    </w:pPr>
    <w:rPr>
      <w:i/>
      <w:color w:val="4F81BD"/>
      <w:sz w:val="16"/>
      <w:szCs w:val="16"/>
    </w:rPr>
  </w:style>
  <w:style w:type="paragraph" w:customStyle="1" w:styleId="Colofon">
    <w:name w:val="Colofon"/>
    <w:basedOn w:val="Standaard"/>
    <w:next w:val="Standaard"/>
    <w:pPr>
      <w:spacing w:before="240" w:after="660"/>
    </w:pPr>
    <w:rPr>
      <w:sz w:val="24"/>
      <w:szCs w:val="24"/>
    </w:rPr>
  </w:style>
  <w:style w:type="paragraph" w:customStyle="1" w:styleId="DatumLocatie">
    <w:name w:val="Datum Locatie"/>
    <w:basedOn w:val="Standaard"/>
    <w:next w:val="Standaard"/>
    <w:pPr>
      <w:spacing w:before="40" w:line="320" w:lineRule="exact"/>
    </w:pPr>
    <w:rPr>
      <w:sz w:val="28"/>
      <w:szCs w:val="28"/>
    </w:rPr>
  </w:style>
  <w:style w:type="paragraph" w:customStyle="1" w:styleId="DatumLocatieA3">
    <w:name w:val="Datum Locatie A3"/>
    <w:basedOn w:val="Standaard"/>
    <w:next w:val="Standaard"/>
    <w:pPr>
      <w:spacing w:line="624" w:lineRule="exact"/>
    </w:pPr>
    <w:rPr>
      <w:sz w:val="40"/>
      <w:szCs w:val="40"/>
    </w:rPr>
  </w:style>
  <w:style w:type="paragraph" w:customStyle="1" w:styleId="fotobijschrift">
    <w:name w:val="foto bijschrift"/>
    <w:basedOn w:val="Standaard"/>
    <w:next w:val="Standaard"/>
    <w:uiPriority w:val="4"/>
    <w:qFormat/>
    <w:pPr>
      <w:spacing w:line="320" w:lineRule="exact"/>
    </w:pPr>
    <w:rPr>
      <w:i/>
      <w:sz w:val="14"/>
      <w:szCs w:val="14"/>
    </w:rPr>
  </w:style>
  <w:style w:type="paragraph" w:customStyle="1" w:styleId="Groetregel">
    <w:name w:val="Groetregel"/>
    <w:basedOn w:val="Standaard"/>
    <w:next w:val="Standaard"/>
    <w:pPr>
      <w:spacing w:before="240"/>
    </w:pPr>
  </w:style>
  <w:style w:type="paragraph" w:customStyle="1" w:styleId="Huisstijl-Colofon">
    <w:name w:val="Huisstijl - Colofon"/>
    <w:basedOn w:val="Standaard"/>
    <w:next w:val="Standaard"/>
    <w:pPr>
      <w:numPr>
        <w:numId w:val="2"/>
      </w:numPr>
      <w:tabs>
        <w:tab w:val="left" w:pos="0"/>
      </w:tabs>
      <w:spacing w:after="720" w:line="300" w:lineRule="exact"/>
      <w:ind w:hanging="1120"/>
    </w:pPr>
    <w:rPr>
      <w:sz w:val="24"/>
      <w:szCs w:val="24"/>
    </w:rPr>
  </w:style>
  <w:style w:type="paragraph" w:customStyle="1" w:styleId="Huisstijl-Inhoud">
    <w:name w:val="Huisstijl - Inhoud"/>
    <w:basedOn w:val="Standaard"/>
    <w:next w:val="Standaard"/>
    <w:uiPriority w:val="2"/>
    <w:qFormat/>
    <w:pPr>
      <w:spacing w:after="720" w:line="300" w:lineRule="exact"/>
    </w:pPr>
    <w:rPr>
      <w:sz w:val="24"/>
      <w:szCs w:val="24"/>
    </w:rPr>
  </w:style>
  <w:style w:type="paragraph" w:customStyle="1" w:styleId="Huisstijl-Kop1">
    <w:name w:val="Huisstijl - Kop 1"/>
    <w:basedOn w:val="Standaard"/>
    <w:next w:val="Standaard"/>
    <w:uiPriority w:val="1"/>
    <w:qFormat/>
    <w:rsid w:val="002E64DB"/>
    <w:pPr>
      <w:pageBreakBefore/>
      <w:numPr>
        <w:numId w:val="1"/>
      </w:numPr>
      <w:tabs>
        <w:tab w:val="left" w:pos="0"/>
      </w:tabs>
      <w:spacing w:after="720" w:line="300" w:lineRule="exact"/>
      <w:ind w:hanging="1120"/>
    </w:pPr>
    <w:rPr>
      <w:sz w:val="24"/>
      <w:szCs w:val="24"/>
    </w:rPr>
  </w:style>
  <w:style w:type="paragraph" w:customStyle="1" w:styleId="Huisstijl-Kop2">
    <w:name w:val="Huisstijl - Kop 2"/>
    <w:basedOn w:val="Standaard"/>
    <w:next w:val="Standaard"/>
    <w:uiPriority w:val="1"/>
    <w:qFormat/>
    <w:pPr>
      <w:numPr>
        <w:ilvl w:val="1"/>
        <w:numId w:val="1"/>
      </w:numPr>
      <w:tabs>
        <w:tab w:val="left" w:pos="0"/>
      </w:tabs>
      <w:spacing w:before="240"/>
      <w:ind w:hanging="1120"/>
    </w:pPr>
    <w:rPr>
      <w:b/>
    </w:rPr>
  </w:style>
  <w:style w:type="paragraph" w:customStyle="1" w:styleId="Huisstijl-Kop3">
    <w:name w:val="Huisstijl - Kop 3"/>
    <w:basedOn w:val="Huisstijl-Kop2"/>
    <w:next w:val="Standaard"/>
    <w:uiPriority w:val="1"/>
    <w:qFormat/>
    <w:rsid w:val="003C4E6B"/>
    <w:pPr>
      <w:numPr>
        <w:ilvl w:val="2"/>
      </w:numPr>
      <w:ind w:left="0" w:hanging="1123"/>
    </w:pPr>
    <w:rPr>
      <w:b w:val="0"/>
      <w:i/>
    </w:rPr>
  </w:style>
  <w:style w:type="paragraph" w:customStyle="1" w:styleId="Huisstijl-Kop4">
    <w:name w:val="Huisstijl - Kop 4"/>
    <w:basedOn w:val="Standaard"/>
    <w:next w:val="Standaard"/>
    <w:uiPriority w:val="1"/>
    <w:qFormat/>
    <w:pPr>
      <w:numPr>
        <w:ilvl w:val="3"/>
        <w:numId w:val="1"/>
      </w:numPr>
      <w:tabs>
        <w:tab w:val="left" w:pos="0"/>
      </w:tabs>
      <w:spacing w:before="240"/>
      <w:ind w:hanging="1120"/>
    </w:pPr>
  </w:style>
  <w:style w:type="numbering" w:customStyle="1" w:styleId="Huisstijlnummeringmetnummer">
    <w:name w:val="Huisstijl nummering met nummer"/>
  </w:style>
  <w:style w:type="numbering" w:customStyle="1" w:styleId="Huisstijlopsommingcolofon">
    <w:name w:val="Huisstijl opsomming colofon"/>
  </w:style>
  <w:style w:type="paragraph" w:styleId="Inhopg1">
    <w:name w:val="toc 1"/>
    <w:basedOn w:val="Standaard"/>
    <w:next w:val="Standaard"/>
    <w:uiPriority w:val="39"/>
    <w:pPr>
      <w:tabs>
        <w:tab w:val="left" w:pos="0"/>
      </w:tabs>
      <w:spacing w:before="240"/>
      <w:ind w:hanging="1120"/>
    </w:pPr>
    <w:rPr>
      <w:b/>
    </w:rPr>
  </w:style>
  <w:style w:type="paragraph" w:styleId="Inhopg2">
    <w:name w:val="toc 2"/>
    <w:next w:val="Standaard"/>
    <w:uiPriority w:val="39"/>
    <w:pPr>
      <w:tabs>
        <w:tab w:val="left" w:pos="0"/>
      </w:tabs>
      <w:spacing w:line="240" w:lineRule="exact"/>
      <w:ind w:hanging="1120"/>
    </w:pPr>
    <w:rPr>
      <w:rFonts w:ascii="Verdana" w:hAnsi="Verdana"/>
      <w:color w:val="000000"/>
      <w:sz w:val="18"/>
      <w:szCs w:val="18"/>
    </w:rPr>
  </w:style>
  <w:style w:type="paragraph" w:styleId="Inhopg3">
    <w:name w:val="toc 3"/>
    <w:next w:val="Standaard"/>
    <w:uiPriority w:val="39"/>
    <w:pPr>
      <w:tabs>
        <w:tab w:val="left" w:pos="0"/>
      </w:tabs>
      <w:spacing w:line="240" w:lineRule="exact"/>
      <w:ind w:hanging="1120"/>
    </w:pPr>
    <w:rPr>
      <w:rFonts w:ascii="Verdana" w:hAnsi="Verdana"/>
      <w:color w:val="000000"/>
      <w:sz w:val="18"/>
      <w:szCs w:val="18"/>
    </w:rPr>
  </w:style>
  <w:style w:type="paragraph" w:styleId="Inhopg4">
    <w:name w:val="toc 4"/>
    <w:next w:val="Standaard"/>
    <w:uiPriority w:val="39"/>
    <w:pPr>
      <w:tabs>
        <w:tab w:val="left" w:pos="0"/>
      </w:tabs>
      <w:spacing w:line="240" w:lineRule="exact"/>
      <w:ind w:hanging="1120"/>
    </w:pPr>
    <w:rPr>
      <w:rFonts w:ascii="Verdana" w:hAnsi="Verdana"/>
      <w:color w:val="000000"/>
      <w:sz w:val="18"/>
      <w:szCs w:val="18"/>
    </w:rPr>
  </w:style>
  <w:style w:type="paragraph" w:styleId="Inhopg5">
    <w:name w:val="toc 5"/>
    <w:next w:val="Standaard"/>
    <w:pPr>
      <w:spacing w:line="240" w:lineRule="exact"/>
      <w:ind w:hanging="1120"/>
    </w:pPr>
    <w:rPr>
      <w:rFonts w:ascii="Verdana" w:hAnsi="Verdana"/>
      <w:color w:val="000000"/>
      <w:sz w:val="18"/>
      <w:szCs w:val="18"/>
    </w:rPr>
  </w:style>
  <w:style w:type="paragraph" w:styleId="Inhopg6">
    <w:name w:val="toc 6"/>
    <w:next w:val="Standaard"/>
    <w:pPr>
      <w:spacing w:line="240" w:lineRule="exact"/>
      <w:ind w:hanging="1120"/>
    </w:pPr>
    <w:rPr>
      <w:rFonts w:ascii="Verdana" w:hAnsi="Verdana"/>
      <w:color w:val="000000"/>
      <w:sz w:val="18"/>
      <w:szCs w:val="18"/>
    </w:rPr>
  </w:style>
  <w:style w:type="paragraph" w:styleId="Inhopg7">
    <w:name w:val="toc 7"/>
    <w:next w:val="Standaard"/>
    <w:pPr>
      <w:spacing w:line="240" w:lineRule="exact"/>
      <w:ind w:hanging="1120"/>
    </w:pPr>
    <w:rPr>
      <w:rFonts w:ascii="Verdana" w:hAnsi="Verdana"/>
      <w:color w:val="000000"/>
      <w:sz w:val="18"/>
      <w:szCs w:val="18"/>
    </w:rPr>
  </w:style>
  <w:style w:type="paragraph" w:styleId="Inhopg8">
    <w:name w:val="toc 8"/>
    <w:next w:val="Standaard"/>
  </w:style>
  <w:style w:type="paragraph" w:styleId="Inhopg9">
    <w:name w:val="toc 9"/>
    <w:next w:val="Standaard"/>
  </w:style>
  <w:style w:type="paragraph" w:customStyle="1" w:styleId="Lijstniveau1">
    <w:name w:val="Lijst niveau 1"/>
    <w:basedOn w:val="Standaard"/>
    <w:pPr>
      <w:numPr>
        <w:numId w:val="4"/>
      </w:numPr>
    </w:pPr>
  </w:style>
  <w:style w:type="paragraph" w:customStyle="1" w:styleId="Lijstniveau2">
    <w:name w:val="Lijst niveau 2"/>
    <w:basedOn w:val="Standaard"/>
    <w:pPr>
      <w:numPr>
        <w:ilvl w:val="1"/>
        <w:numId w:val="4"/>
      </w:numPr>
    </w:pPr>
  </w:style>
  <w:style w:type="paragraph" w:customStyle="1" w:styleId="Lijstniveau3">
    <w:name w:val="Lijst niveau 3"/>
    <w:basedOn w:val="Standaard"/>
    <w:pPr>
      <w:numPr>
        <w:ilvl w:val="2"/>
        <w:numId w:val="4"/>
      </w:numPr>
    </w:pPr>
  </w:style>
  <w:style w:type="paragraph" w:customStyle="1" w:styleId="MinuutKoptabel">
    <w:name w:val="Minuut_Kop_tabel"/>
    <w:basedOn w:val="Standaard"/>
    <w:next w:val="Standaard"/>
    <w:rPr>
      <w:b/>
      <w:caps/>
      <w:sz w:val="13"/>
      <w:szCs w:val="13"/>
    </w:rPr>
  </w:style>
  <w:style w:type="numbering" w:customStyle="1" w:styleId="Opsomming">
    <w:name w:val="Opsomming"/>
    <w:uiPriority w:val="1"/>
    <w:qFormat/>
  </w:style>
  <w:style w:type="paragraph" w:customStyle="1" w:styleId="Opsommingniveau1">
    <w:name w:val="Opsomming niveau 1"/>
    <w:basedOn w:val="Standaard"/>
    <w:next w:val="Standaard"/>
    <w:uiPriority w:val="1"/>
    <w:qFormat/>
    <w:pPr>
      <w:numPr>
        <w:numId w:val="3"/>
      </w:numPr>
    </w:pPr>
  </w:style>
  <w:style w:type="paragraph" w:customStyle="1" w:styleId="Opsommingniveau2">
    <w:name w:val="Opsomming niveau 2"/>
    <w:basedOn w:val="Standaard"/>
    <w:next w:val="Standaard"/>
    <w:uiPriority w:val="1"/>
    <w:qFormat/>
    <w:pPr>
      <w:numPr>
        <w:ilvl w:val="1"/>
        <w:numId w:val="3"/>
      </w:numPr>
    </w:pPr>
  </w:style>
  <w:style w:type="paragraph" w:customStyle="1" w:styleId="Paginanummeringrechtsuitlijnend">
    <w:name w:val="Paginanummering rechtsuitlijnend"/>
    <w:basedOn w:val="Standaard"/>
    <w:next w:val="Standaard"/>
    <w:pPr>
      <w:spacing w:line="180" w:lineRule="exact"/>
      <w:jc w:val="right"/>
    </w:pPr>
    <w:rPr>
      <w:sz w:val="13"/>
      <w:szCs w:val="13"/>
    </w:rPr>
  </w:style>
  <w:style w:type="paragraph" w:customStyle="1" w:styleId="RapportKoptekst">
    <w:name w:val="Rapport Koptekst"/>
    <w:basedOn w:val="Standaard"/>
    <w:next w:val="Standaard"/>
    <w:pPr>
      <w:spacing w:line="180" w:lineRule="exact"/>
    </w:pPr>
    <w:rPr>
      <w:sz w:val="13"/>
      <w:szCs w:val="13"/>
    </w:rPr>
  </w:style>
  <w:style w:type="paragraph" w:customStyle="1" w:styleId="RapportTitel">
    <w:name w:val="Rapport Titel"/>
    <w:basedOn w:val="Standaard"/>
    <w:next w:val="Standaard"/>
    <w:pPr>
      <w:spacing w:before="60" w:after="320"/>
    </w:pPr>
    <w:rPr>
      <w:b/>
      <w:sz w:val="24"/>
      <w:szCs w:val="24"/>
    </w:rPr>
  </w:style>
  <w:style w:type="paragraph" w:customStyle="1" w:styleId="referentiegegetenscursiefverdana65">
    <w:name w:val="referentiegegetens cursief verdana 6.5"/>
    <w:basedOn w:val="Standaard"/>
    <w:next w:val="Standaard"/>
    <w:rPr>
      <w:i/>
      <w:sz w:val="13"/>
      <w:szCs w:val="13"/>
    </w:rPr>
  </w:style>
  <w:style w:type="paragraph" w:customStyle="1" w:styleId="Referentiegegevenstabel">
    <w:name w:val="Referentiegegevens tabel"/>
    <w:basedOn w:val="Standaard"/>
    <w:next w:val="Standaard"/>
    <w:pPr>
      <w:ind w:left="-100"/>
    </w:pPr>
  </w:style>
  <w:style w:type="paragraph" w:customStyle="1" w:styleId="Referentiegegevenstabelbold">
    <w:name w:val="Referentiegegevens tabel bold"/>
    <w:basedOn w:val="Standaard"/>
    <w:next w:val="Standaard"/>
    <w:pPr>
      <w:ind w:left="-100"/>
    </w:pPr>
    <w:rPr>
      <w:b/>
    </w:rPr>
  </w:style>
  <w:style w:type="paragraph" w:customStyle="1" w:styleId="ReferentiegegevensVerdana65">
    <w:name w:val="Referentiegegevens Verdana 6.5"/>
    <w:basedOn w:val="Standaard"/>
    <w:next w:val="Standaard"/>
    <w:uiPriority w:val="4"/>
    <w:qFormat/>
    <w:rPr>
      <w:sz w:val="13"/>
      <w:szCs w:val="13"/>
    </w:rPr>
  </w:style>
  <w:style w:type="paragraph" w:customStyle="1" w:styleId="Referentiegegevensvet65">
    <w:name w:val="Referentiegegevens vet 6.5"/>
    <w:basedOn w:val="Standaard"/>
    <w:next w:val="Standaard"/>
    <w:uiPriority w:val="5"/>
    <w:qFormat/>
    <w:pPr>
      <w:spacing w:line="180" w:lineRule="exact"/>
    </w:pPr>
    <w:rPr>
      <w:b/>
      <w:sz w:val="13"/>
      <w:szCs w:val="13"/>
    </w:rPr>
  </w:style>
  <w:style w:type="paragraph" w:customStyle="1" w:styleId="RWS-Flyer47pt">
    <w:name w:val="RWS-Flyer 47 pt"/>
    <w:basedOn w:val="Standaard"/>
    <w:next w:val="Standaard"/>
    <w:pPr>
      <w:spacing w:line="940" w:lineRule="exact"/>
    </w:pPr>
  </w:style>
  <w:style w:type="paragraph" w:customStyle="1" w:styleId="RWS-FlyerPlattetekst">
    <w:name w:val="RWS-Flyer Platte tekst"/>
    <w:basedOn w:val="Standaard"/>
    <w:next w:val="Standaard"/>
    <w:pPr>
      <w:spacing w:line="320" w:lineRule="exact"/>
    </w:pPr>
  </w:style>
  <w:style w:type="paragraph" w:customStyle="1" w:styleId="RWS-KoptekstAangepastekleurRGB0123199">
    <w:name w:val="RWS-Koptekst + Aangepaste kleur (RGB(0;123;199))"/>
    <w:basedOn w:val="Standaard"/>
    <w:next w:val="Standaard"/>
    <w:pPr>
      <w:spacing w:line="320" w:lineRule="exact"/>
    </w:pPr>
    <w:rPr>
      <w:color w:val="007BC7"/>
      <w:sz w:val="22"/>
      <w:szCs w:val="22"/>
    </w:rPr>
  </w:style>
  <w:style w:type="paragraph" w:customStyle="1" w:styleId="RWS-KoptekstA3">
    <w:name w:val="RWS-Koptekst A3"/>
    <w:basedOn w:val="Standaard"/>
    <w:next w:val="Standaard"/>
    <w:pPr>
      <w:spacing w:before="20" w:line="320" w:lineRule="exact"/>
    </w:pPr>
    <w:rPr>
      <w:color w:val="007BC7"/>
      <w:sz w:val="32"/>
      <w:szCs w:val="32"/>
    </w:rPr>
  </w:style>
  <w:style w:type="paragraph" w:customStyle="1" w:styleId="RWS-KoptekstFlyer">
    <w:name w:val="RWS-Koptekst Flyer"/>
    <w:basedOn w:val="Standaard"/>
    <w:next w:val="Standaard"/>
    <w:pPr>
      <w:spacing w:line="320" w:lineRule="exact"/>
    </w:pPr>
    <w:rPr>
      <w:color w:val="007BC7"/>
    </w:rPr>
  </w:style>
  <w:style w:type="paragraph" w:customStyle="1" w:styleId="RWS-Plattetekst">
    <w:name w:val="RWS-Platte tekst"/>
    <w:basedOn w:val="Standaard"/>
    <w:next w:val="Standaard"/>
    <w:pPr>
      <w:spacing w:line="320" w:lineRule="exact"/>
    </w:pPr>
    <w:rPr>
      <w:sz w:val="22"/>
      <w:szCs w:val="22"/>
    </w:rPr>
  </w:style>
  <w:style w:type="paragraph" w:customStyle="1" w:styleId="RWS-PlattetekstVoor4pt">
    <w:name w:val="RWS-Platte tekst + Voor:  4 pt"/>
    <w:basedOn w:val="RWS-Plattetekst"/>
    <w:next w:val="Standaard"/>
    <w:pPr>
      <w:spacing w:before="80"/>
    </w:pPr>
  </w:style>
  <w:style w:type="paragraph" w:customStyle="1" w:styleId="RWS-PlattetekstA3">
    <w:name w:val="RWS-Platte tekst A3"/>
    <w:basedOn w:val="Standaard"/>
    <w:next w:val="Standaard"/>
    <w:pPr>
      <w:spacing w:before="40" w:line="440" w:lineRule="exact"/>
    </w:pPr>
    <w:rPr>
      <w:sz w:val="32"/>
      <w:szCs w:val="32"/>
    </w:rPr>
  </w:style>
  <w:style w:type="paragraph" w:customStyle="1" w:styleId="RWS-SubtitelAangepastekleurRGB0123199">
    <w:name w:val="RWS-Subtitel + Aangepaste kleur (RGB(0;123;199))"/>
    <w:basedOn w:val="Standaard"/>
    <w:next w:val="Standaard"/>
    <w:pPr>
      <w:spacing w:line="624" w:lineRule="exact"/>
    </w:pPr>
    <w:rPr>
      <w:color w:val="007BC7"/>
      <w:sz w:val="40"/>
      <w:szCs w:val="40"/>
    </w:rPr>
  </w:style>
  <w:style w:type="paragraph" w:customStyle="1" w:styleId="RWS-SubtitelA3">
    <w:name w:val="RWS-Subtitel A3"/>
    <w:basedOn w:val="Standaard"/>
    <w:next w:val="Standaard"/>
    <w:pPr>
      <w:spacing w:before="240" w:line="440" w:lineRule="exact"/>
    </w:pPr>
    <w:rPr>
      <w:color w:val="007BC7"/>
      <w:sz w:val="56"/>
      <w:szCs w:val="56"/>
    </w:rPr>
  </w:style>
  <w:style w:type="paragraph" w:customStyle="1" w:styleId="RWS-TitelVoor14pt">
    <w:name w:val="RWS-Titel + Voor: 14 pt"/>
    <w:basedOn w:val="Standaard"/>
    <w:next w:val="Standaard"/>
    <w:pPr>
      <w:spacing w:before="280" w:line="1056" w:lineRule="exact"/>
    </w:pPr>
    <w:rPr>
      <w:sz w:val="80"/>
      <w:szCs w:val="80"/>
    </w:rPr>
  </w:style>
  <w:style w:type="paragraph" w:customStyle="1" w:styleId="RWS-TitelA3">
    <w:name w:val="RWS-Titel A3"/>
    <w:basedOn w:val="Standaard"/>
    <w:next w:val="Standaard"/>
    <w:pPr>
      <w:spacing w:before="360" w:line="1100" w:lineRule="exact"/>
    </w:pPr>
    <w:rPr>
      <w:sz w:val="114"/>
      <w:szCs w:val="114"/>
    </w:rPr>
  </w:style>
  <w:style w:type="paragraph" w:customStyle="1" w:styleId="RWS-TitelA4">
    <w:name w:val="RWS-Titel A4"/>
    <w:basedOn w:val="Standaard"/>
    <w:next w:val="Standaard"/>
    <w:pPr>
      <w:spacing w:line="1056" w:lineRule="exact"/>
    </w:pPr>
    <w:rPr>
      <w:sz w:val="80"/>
      <w:szCs w:val="80"/>
    </w:rPr>
  </w:style>
  <w:style w:type="paragraph" w:customStyle="1" w:styleId="SpeechV12v23ra16Bold">
    <w:name w:val="Speech V12 v23 ra16 Bold"/>
    <w:basedOn w:val="Standaard"/>
    <w:next w:val="Standaard"/>
    <w:pPr>
      <w:spacing w:before="460" w:line="320" w:lineRule="exact"/>
    </w:pPr>
    <w:rPr>
      <w:b/>
      <w:sz w:val="24"/>
      <w:szCs w:val="24"/>
    </w:rPr>
  </w:style>
  <w:style w:type="paragraph" w:customStyle="1" w:styleId="StandaardV9Italic">
    <w:name w:val="Standaard V9 Italic"/>
    <w:basedOn w:val="Standaard"/>
    <w:next w:val="Standaard"/>
    <w:rPr>
      <w:i/>
    </w:rPr>
  </w:style>
  <w:style w:type="paragraph" w:customStyle="1" w:styleId="StandaardVet">
    <w:name w:val="Standaard Vet"/>
    <w:basedOn w:val="Standaard"/>
    <w:next w:val="Standaard"/>
    <w:rPr>
      <w:b/>
    </w:rPr>
  </w:style>
  <w:style w:type="numbering" w:customStyle="1" w:styleId="Standaardlijst">
    <w:name w:val="Standaardlijst"/>
  </w:style>
  <w:style w:type="table" w:customStyle="1" w:styleId="TabelColofon">
    <w:name w:val="Tabel Colofon"/>
    <w:pPr>
      <w:tabs>
        <w:tab w:val="left" w:pos="-107"/>
      </w:tabs>
    </w:pPr>
    <w:rPr>
      <w:rFonts w:ascii="Verdana" w:hAnsi="Verdana"/>
      <w:color w:val="000000"/>
      <w:sz w:val="18"/>
      <w:szCs w:val="18"/>
    </w:rPr>
    <w:tblPr>
      <w:tblCellMar>
        <w:top w:w="0" w:type="dxa"/>
        <w:left w:w="0" w:type="dxa"/>
        <w:bottom w:w="0" w:type="dxa"/>
        <w:right w:w="112" w:type="dxa"/>
      </w:tblCellMar>
    </w:tblPr>
  </w:style>
  <w:style w:type="table" w:customStyle="1" w:styleId="Tabelgrijzelijnen">
    <w:name w:val="Tabel grijze lijnen"/>
    <w:pPr>
      <w:tabs>
        <w:tab w:val="left" w:pos="-107"/>
      </w:tabs>
    </w:pPr>
    <w:rPr>
      <w:sz w:val="18"/>
      <w:szCs w:val="18"/>
    </w:rPr>
    <w:tblPr>
      <w:tblBorders>
        <w:top w:val="single" w:sz="4" w:space="0" w:color="B7B4B4"/>
        <w:left w:val="single" w:sz="4" w:space="0" w:color="B7B4B4"/>
        <w:bottom w:val="single" w:sz="4" w:space="0" w:color="B7B4B4"/>
        <w:right w:val="single" w:sz="4" w:space="0" w:color="B7B4B4"/>
        <w:insideH w:val="single" w:sz="4" w:space="0" w:color="B7B4B4"/>
        <w:insideV w:val="single" w:sz="4" w:space="0" w:color="B7B4B4"/>
      </w:tblBorders>
      <w:tblCellMar>
        <w:top w:w="0" w:type="dxa"/>
        <w:left w:w="0" w:type="dxa"/>
        <w:bottom w:w="0" w:type="dxa"/>
        <w:right w:w="112" w:type="dxa"/>
      </w:tblCellMar>
    </w:tblPr>
  </w:style>
  <w:style w:type="table" w:customStyle="1" w:styleId="Tabelmetrand">
    <w:name w:val="Tabel met rand"/>
    <w:rPr>
      <w:rFonts w:ascii="Verdana" w:hAnsi="Verdana"/>
      <w:color w:val="000000"/>
      <w:sz w:val="18"/>
      <w:szCs w:val="18"/>
    </w:rPr>
    <w:tblP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0" w:type="dxa"/>
        <w:bottom w:w="0" w:type="dxa"/>
        <w:right w:w="0" w:type="dxa"/>
      </w:tblCellMar>
    </w:tblPr>
  </w:style>
  <w:style w:type="table" w:customStyle="1" w:styleId="Tabelstandaardlinks">
    <w:name w:val="Tabel standaard links"/>
    <w:rPr>
      <w:rFonts w:ascii="Verdana" w:hAnsi="Verdana"/>
      <w:sz w:val="18"/>
      <w:szCs w:val="18"/>
    </w:rPr>
    <w:tblPr>
      <w:tblCellMar>
        <w:top w:w="0" w:type="dxa"/>
        <w:left w:w="0" w:type="dxa"/>
        <w:bottom w:w="0" w:type="dxa"/>
        <w:right w:w="0" w:type="dxa"/>
      </w:tblCellMar>
    </w:tblPr>
  </w:style>
  <w:style w:type="paragraph" w:customStyle="1" w:styleId="Verdanav9r12">
    <w:name w:val="Verdana v9 r12"/>
    <w:basedOn w:val="Standaard"/>
    <w:next w:val="Standaard"/>
    <w:pPr>
      <w:spacing w:before="180"/>
    </w:pPr>
  </w:style>
  <w:style w:type="paragraph" w:customStyle="1" w:styleId="Vertrouwelijkheidsniveau">
    <w:name w:val="Vertrouwelijkheidsniveau"/>
    <w:basedOn w:val="Standaard"/>
    <w:next w:val="Standaard"/>
    <w:pPr>
      <w:spacing w:line="180" w:lineRule="exact"/>
    </w:pPr>
    <w:rPr>
      <w:b/>
      <w:caps/>
      <w:sz w:val="13"/>
      <w:szCs w:val="13"/>
    </w:rPr>
  </w:style>
  <w:style w:type="paragraph" w:customStyle="1" w:styleId="WitregelW1">
    <w:name w:val="Witregel W1"/>
    <w:next w:val="Standaard"/>
    <w:pPr>
      <w:spacing w:line="90" w:lineRule="exact"/>
    </w:pPr>
    <w:rPr>
      <w:rFonts w:ascii="Verdana" w:hAnsi="Verdana"/>
      <w:color w:val="000000"/>
      <w:sz w:val="9"/>
      <w:szCs w:val="9"/>
    </w:rPr>
  </w:style>
  <w:style w:type="paragraph" w:customStyle="1" w:styleId="WitregelW1bodytekst">
    <w:name w:val="Witregel W1 (bodytekst)"/>
    <w:next w:val="Standaard"/>
    <w:pPr>
      <w:spacing w:line="240" w:lineRule="exact"/>
    </w:pPr>
    <w:rPr>
      <w:rFonts w:ascii="Verdana" w:hAnsi="Verdana"/>
      <w:color w:val="000000"/>
      <w:sz w:val="18"/>
      <w:szCs w:val="18"/>
    </w:rPr>
  </w:style>
  <w:style w:type="paragraph" w:customStyle="1" w:styleId="WitregelW2">
    <w:name w:val="Witregel W2"/>
    <w:next w:val="Standaard"/>
    <w:pPr>
      <w:spacing w:line="270" w:lineRule="exact"/>
    </w:pPr>
    <w:rPr>
      <w:rFonts w:ascii="Verdana" w:hAnsi="Verdana"/>
      <w:color w:val="000000"/>
      <w:sz w:val="27"/>
      <w:szCs w:val="27"/>
    </w:rPr>
  </w:style>
  <w:style w:type="paragraph" w:styleId="Lijstalinea">
    <w:name w:val="List Paragraph"/>
    <w:basedOn w:val="Standaard"/>
    <w:link w:val="LijstalineaChar"/>
    <w:uiPriority w:val="34"/>
    <w:qFormat/>
    <w:rsid w:val="00111036"/>
    <w:pPr>
      <w:ind w:left="720"/>
      <w:contextualSpacing/>
    </w:pPr>
  </w:style>
  <w:style w:type="paragraph" w:customStyle="1" w:styleId="Default">
    <w:name w:val="Default"/>
    <w:rsid w:val="00A77360"/>
    <w:pPr>
      <w:autoSpaceDE w:val="0"/>
      <w:adjustRightInd w:val="0"/>
      <w:textAlignment w:val="auto"/>
    </w:pPr>
    <w:rPr>
      <w:rFonts w:cs="Times New Roman"/>
      <w:color w:val="000000"/>
      <w:sz w:val="24"/>
      <w:szCs w:val="24"/>
    </w:rPr>
  </w:style>
  <w:style w:type="character" w:customStyle="1" w:styleId="LijstalineaChar">
    <w:name w:val="Lijstalinea Char"/>
    <w:basedOn w:val="Standaardalinea-lettertype"/>
    <w:link w:val="Lijstalinea"/>
    <w:uiPriority w:val="34"/>
    <w:rsid w:val="009F6544"/>
    <w:rPr>
      <w:rFonts w:ascii="Verdana" w:hAnsi="Verdana"/>
      <w:color w:val="000000"/>
      <w:sz w:val="18"/>
      <w:szCs w:val="18"/>
    </w:rPr>
  </w:style>
  <w:style w:type="paragraph" w:customStyle="1" w:styleId="Lijstalinea1">
    <w:name w:val="Lijstalinea1"/>
    <w:basedOn w:val="Standaard"/>
    <w:semiHidden/>
    <w:rsid w:val="009F6544"/>
    <w:pPr>
      <w:numPr>
        <w:numId w:val="6"/>
      </w:numPr>
      <w:autoSpaceDN/>
      <w:spacing w:line="240" w:lineRule="auto"/>
      <w:textAlignment w:val="auto"/>
    </w:pPr>
    <w:rPr>
      <w:rFonts w:asciiTheme="minorHAnsi" w:eastAsiaTheme="minorHAnsi" w:hAnsiTheme="minorHAnsi" w:cstheme="minorBidi"/>
      <w:color w:val="auto"/>
      <w:lang w:eastAsia="en-US"/>
    </w:rPr>
  </w:style>
  <w:style w:type="table" w:styleId="Tabelraster">
    <w:name w:val="Table Grid"/>
    <w:basedOn w:val="Standaardtabel"/>
    <w:uiPriority w:val="59"/>
    <w:rsid w:val="00345B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Rastertabel1licht-Accent1">
    <w:name w:val="Grid Table 1 Light Accent 1"/>
    <w:basedOn w:val="Standaardtabel"/>
    <w:uiPriority w:val="46"/>
    <w:rsid w:val="00345BC3"/>
    <w:rPr>
      <w:rFonts w:ascii="Verdana" w:hAnsi="Verdana"/>
    </w:rPr>
    <w:tblPr>
      <w:tblStyleRowBandSize w:val="1"/>
      <w:tblStyleColBandSize w:val="1"/>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character" w:styleId="Verwijzingopmerking">
    <w:name w:val="annotation reference"/>
    <w:basedOn w:val="Standaardalinea-lettertype"/>
    <w:uiPriority w:val="99"/>
    <w:semiHidden/>
    <w:unhideWhenUsed/>
    <w:rsid w:val="0009704B"/>
    <w:rPr>
      <w:sz w:val="16"/>
      <w:szCs w:val="16"/>
    </w:rPr>
  </w:style>
  <w:style w:type="paragraph" w:styleId="Tekstopmerking">
    <w:name w:val="annotation text"/>
    <w:basedOn w:val="Standaard"/>
    <w:link w:val="TekstopmerkingChar"/>
    <w:uiPriority w:val="99"/>
    <w:semiHidden/>
    <w:unhideWhenUsed/>
    <w:rsid w:val="0009704B"/>
    <w:pPr>
      <w:spacing w:line="240" w:lineRule="auto"/>
    </w:pPr>
    <w:rPr>
      <w:sz w:val="20"/>
      <w:szCs w:val="20"/>
    </w:rPr>
  </w:style>
  <w:style w:type="character" w:customStyle="1" w:styleId="TekstopmerkingChar">
    <w:name w:val="Tekst opmerking Char"/>
    <w:basedOn w:val="Standaardalinea-lettertype"/>
    <w:link w:val="Tekstopmerking"/>
    <w:uiPriority w:val="99"/>
    <w:semiHidden/>
    <w:rsid w:val="0009704B"/>
    <w:rPr>
      <w:rFonts w:ascii="Verdana" w:hAnsi="Verdana"/>
      <w:color w:val="000000"/>
    </w:rPr>
  </w:style>
  <w:style w:type="paragraph" w:styleId="Onderwerpvanopmerking">
    <w:name w:val="annotation subject"/>
    <w:basedOn w:val="Tekstopmerking"/>
    <w:next w:val="Tekstopmerking"/>
    <w:link w:val="OnderwerpvanopmerkingChar"/>
    <w:uiPriority w:val="99"/>
    <w:semiHidden/>
    <w:unhideWhenUsed/>
    <w:rsid w:val="0009704B"/>
    <w:rPr>
      <w:b/>
      <w:bCs/>
    </w:rPr>
  </w:style>
  <w:style w:type="character" w:customStyle="1" w:styleId="OnderwerpvanopmerkingChar">
    <w:name w:val="Onderwerp van opmerking Char"/>
    <w:basedOn w:val="TekstopmerkingChar"/>
    <w:link w:val="Onderwerpvanopmerking"/>
    <w:uiPriority w:val="99"/>
    <w:semiHidden/>
    <w:rsid w:val="0009704B"/>
    <w:rPr>
      <w:rFonts w:ascii="Verdana" w:hAnsi="Verdana"/>
      <w:b/>
      <w:bCs/>
      <w:color w:val="000000"/>
    </w:rPr>
  </w:style>
  <w:style w:type="paragraph" w:styleId="Ballontekst">
    <w:name w:val="Balloon Text"/>
    <w:basedOn w:val="Standaard"/>
    <w:link w:val="BallontekstChar"/>
    <w:uiPriority w:val="99"/>
    <w:semiHidden/>
    <w:unhideWhenUsed/>
    <w:rsid w:val="0009704B"/>
    <w:pPr>
      <w:spacing w:line="240" w:lineRule="auto"/>
    </w:pPr>
    <w:rPr>
      <w:rFonts w:ascii="Segoe UI" w:hAnsi="Segoe UI" w:cs="Segoe UI"/>
    </w:rPr>
  </w:style>
  <w:style w:type="character" w:customStyle="1" w:styleId="BallontekstChar">
    <w:name w:val="Ballontekst Char"/>
    <w:basedOn w:val="Standaardalinea-lettertype"/>
    <w:link w:val="Ballontekst"/>
    <w:uiPriority w:val="99"/>
    <w:semiHidden/>
    <w:rsid w:val="0009704B"/>
    <w:rPr>
      <w:rFonts w:ascii="Segoe UI" w:hAnsi="Segoe UI" w:cs="Segoe UI"/>
      <w:color w:val="000000"/>
      <w:sz w:val="18"/>
      <w:szCs w:val="18"/>
    </w:rPr>
  </w:style>
  <w:style w:type="paragraph" w:styleId="Voettekst">
    <w:name w:val="footer"/>
    <w:basedOn w:val="Standaard"/>
    <w:link w:val="VoettekstChar"/>
    <w:uiPriority w:val="99"/>
    <w:unhideWhenUsed/>
    <w:rsid w:val="00C85F97"/>
    <w:pPr>
      <w:tabs>
        <w:tab w:val="center" w:pos="4513"/>
        <w:tab w:val="right" w:pos="9026"/>
      </w:tabs>
      <w:spacing w:line="240" w:lineRule="auto"/>
    </w:pPr>
  </w:style>
  <w:style w:type="character" w:customStyle="1" w:styleId="VoettekstChar">
    <w:name w:val="Voettekst Char"/>
    <w:basedOn w:val="Standaardalinea-lettertype"/>
    <w:link w:val="Voettekst"/>
    <w:uiPriority w:val="99"/>
    <w:rsid w:val="00C85F97"/>
    <w:rPr>
      <w:rFonts w:ascii="Verdana" w:hAnsi="Verdana"/>
      <w:color w:val="000000"/>
      <w:sz w:val="18"/>
      <w:szCs w:val="18"/>
    </w:rPr>
  </w:style>
  <w:style w:type="paragraph" w:styleId="Normaalweb">
    <w:name w:val="Normal (Web)"/>
    <w:basedOn w:val="Standaard"/>
    <w:uiPriority w:val="99"/>
    <w:semiHidden/>
    <w:unhideWhenUsed/>
    <w:rsid w:val="008040C8"/>
    <w:pPr>
      <w:autoSpaceDN/>
      <w:spacing w:before="100" w:beforeAutospacing="1" w:after="100" w:afterAutospacing="1" w:line="240" w:lineRule="auto"/>
      <w:textAlignment w:val="auto"/>
    </w:pPr>
    <w:rPr>
      <w:rFonts w:ascii="Times New Roman" w:eastAsiaTheme="minorEastAsia" w:hAnsi="Times New Roman" w:cs="Times New Roman"/>
      <w:color w:val="auto"/>
      <w:sz w:val="24"/>
      <w:szCs w:val="24"/>
    </w:rPr>
  </w:style>
  <w:style w:type="character" w:styleId="Tekstvantijdelijkeaanduiding">
    <w:name w:val="Placeholder Text"/>
    <w:basedOn w:val="Standaardalinea-lettertype"/>
    <w:uiPriority w:val="99"/>
    <w:semiHidden/>
    <w:rsid w:val="008040C8"/>
    <w:rPr>
      <w:color w:val="808080"/>
    </w:rPr>
  </w:style>
  <w:style w:type="paragraph" w:customStyle="1" w:styleId="Formule">
    <w:name w:val="Formule"/>
    <w:basedOn w:val="Standaard"/>
    <w:qFormat/>
    <w:rsid w:val="00C0784E"/>
    <w:pPr>
      <w:spacing w:line="48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8084900">
      <w:bodyDiv w:val="1"/>
      <w:marLeft w:val="0"/>
      <w:marRight w:val="0"/>
      <w:marTop w:val="0"/>
      <w:marBottom w:val="0"/>
      <w:divBdr>
        <w:top w:val="none" w:sz="0" w:space="0" w:color="auto"/>
        <w:left w:val="none" w:sz="0" w:space="0" w:color="auto"/>
        <w:bottom w:val="none" w:sz="0" w:space="0" w:color="auto"/>
        <w:right w:val="none" w:sz="0" w:space="0" w:color="auto"/>
      </w:divBdr>
    </w:div>
    <w:div w:id="314649375">
      <w:bodyDiv w:val="1"/>
      <w:marLeft w:val="0"/>
      <w:marRight w:val="0"/>
      <w:marTop w:val="0"/>
      <w:marBottom w:val="0"/>
      <w:divBdr>
        <w:top w:val="none" w:sz="0" w:space="0" w:color="auto"/>
        <w:left w:val="none" w:sz="0" w:space="0" w:color="auto"/>
        <w:bottom w:val="none" w:sz="0" w:space="0" w:color="auto"/>
        <w:right w:val="none" w:sz="0" w:space="0" w:color="auto"/>
      </w:divBdr>
    </w:div>
    <w:div w:id="367799346">
      <w:bodyDiv w:val="1"/>
      <w:marLeft w:val="0"/>
      <w:marRight w:val="0"/>
      <w:marTop w:val="0"/>
      <w:marBottom w:val="0"/>
      <w:divBdr>
        <w:top w:val="none" w:sz="0" w:space="0" w:color="auto"/>
        <w:left w:val="none" w:sz="0" w:space="0" w:color="auto"/>
        <w:bottom w:val="none" w:sz="0" w:space="0" w:color="auto"/>
        <w:right w:val="none" w:sz="0" w:space="0" w:color="auto"/>
      </w:divBdr>
    </w:div>
    <w:div w:id="370419787">
      <w:bodyDiv w:val="1"/>
      <w:marLeft w:val="0"/>
      <w:marRight w:val="0"/>
      <w:marTop w:val="0"/>
      <w:marBottom w:val="0"/>
      <w:divBdr>
        <w:top w:val="none" w:sz="0" w:space="0" w:color="auto"/>
        <w:left w:val="none" w:sz="0" w:space="0" w:color="auto"/>
        <w:bottom w:val="none" w:sz="0" w:space="0" w:color="auto"/>
        <w:right w:val="none" w:sz="0" w:space="0" w:color="auto"/>
      </w:divBdr>
      <w:divsChild>
        <w:div w:id="115148354">
          <w:marLeft w:val="547"/>
          <w:marRight w:val="0"/>
          <w:marTop w:val="115"/>
          <w:marBottom w:val="0"/>
          <w:divBdr>
            <w:top w:val="none" w:sz="0" w:space="0" w:color="auto"/>
            <w:left w:val="none" w:sz="0" w:space="0" w:color="auto"/>
            <w:bottom w:val="none" w:sz="0" w:space="0" w:color="auto"/>
            <w:right w:val="none" w:sz="0" w:space="0" w:color="auto"/>
          </w:divBdr>
        </w:div>
      </w:divsChild>
    </w:div>
    <w:div w:id="373043941">
      <w:bodyDiv w:val="1"/>
      <w:marLeft w:val="0"/>
      <w:marRight w:val="0"/>
      <w:marTop w:val="0"/>
      <w:marBottom w:val="0"/>
      <w:divBdr>
        <w:top w:val="none" w:sz="0" w:space="0" w:color="auto"/>
        <w:left w:val="none" w:sz="0" w:space="0" w:color="auto"/>
        <w:bottom w:val="none" w:sz="0" w:space="0" w:color="auto"/>
        <w:right w:val="none" w:sz="0" w:space="0" w:color="auto"/>
      </w:divBdr>
    </w:div>
    <w:div w:id="504591278">
      <w:bodyDiv w:val="1"/>
      <w:marLeft w:val="0"/>
      <w:marRight w:val="0"/>
      <w:marTop w:val="0"/>
      <w:marBottom w:val="0"/>
      <w:divBdr>
        <w:top w:val="none" w:sz="0" w:space="0" w:color="auto"/>
        <w:left w:val="none" w:sz="0" w:space="0" w:color="auto"/>
        <w:bottom w:val="none" w:sz="0" w:space="0" w:color="auto"/>
        <w:right w:val="none" w:sz="0" w:space="0" w:color="auto"/>
      </w:divBdr>
    </w:div>
    <w:div w:id="554509757">
      <w:bodyDiv w:val="1"/>
      <w:marLeft w:val="0"/>
      <w:marRight w:val="0"/>
      <w:marTop w:val="0"/>
      <w:marBottom w:val="0"/>
      <w:divBdr>
        <w:top w:val="none" w:sz="0" w:space="0" w:color="auto"/>
        <w:left w:val="none" w:sz="0" w:space="0" w:color="auto"/>
        <w:bottom w:val="none" w:sz="0" w:space="0" w:color="auto"/>
        <w:right w:val="none" w:sz="0" w:space="0" w:color="auto"/>
      </w:divBdr>
    </w:div>
    <w:div w:id="824665259">
      <w:bodyDiv w:val="1"/>
      <w:marLeft w:val="0"/>
      <w:marRight w:val="0"/>
      <w:marTop w:val="0"/>
      <w:marBottom w:val="0"/>
      <w:divBdr>
        <w:top w:val="none" w:sz="0" w:space="0" w:color="auto"/>
        <w:left w:val="none" w:sz="0" w:space="0" w:color="auto"/>
        <w:bottom w:val="none" w:sz="0" w:space="0" w:color="auto"/>
        <w:right w:val="none" w:sz="0" w:space="0" w:color="auto"/>
      </w:divBdr>
    </w:div>
    <w:div w:id="1264680606">
      <w:bodyDiv w:val="1"/>
      <w:marLeft w:val="0"/>
      <w:marRight w:val="0"/>
      <w:marTop w:val="0"/>
      <w:marBottom w:val="0"/>
      <w:divBdr>
        <w:top w:val="none" w:sz="0" w:space="0" w:color="auto"/>
        <w:left w:val="none" w:sz="0" w:space="0" w:color="auto"/>
        <w:bottom w:val="none" w:sz="0" w:space="0" w:color="auto"/>
        <w:right w:val="none" w:sz="0" w:space="0" w:color="auto"/>
      </w:divBdr>
    </w:div>
    <w:div w:id="1283658830">
      <w:bodyDiv w:val="1"/>
      <w:marLeft w:val="0"/>
      <w:marRight w:val="0"/>
      <w:marTop w:val="0"/>
      <w:marBottom w:val="0"/>
      <w:divBdr>
        <w:top w:val="none" w:sz="0" w:space="0" w:color="auto"/>
        <w:left w:val="none" w:sz="0" w:space="0" w:color="auto"/>
        <w:bottom w:val="none" w:sz="0" w:space="0" w:color="auto"/>
        <w:right w:val="none" w:sz="0" w:space="0" w:color="auto"/>
      </w:divBdr>
      <w:divsChild>
        <w:div w:id="1561359165">
          <w:marLeft w:val="0"/>
          <w:marRight w:val="0"/>
          <w:marTop w:val="0"/>
          <w:marBottom w:val="0"/>
          <w:divBdr>
            <w:top w:val="none" w:sz="0" w:space="0" w:color="auto"/>
            <w:left w:val="none" w:sz="0" w:space="0" w:color="auto"/>
            <w:bottom w:val="none" w:sz="0" w:space="0" w:color="auto"/>
            <w:right w:val="none" w:sz="0" w:space="0" w:color="auto"/>
          </w:divBdr>
        </w:div>
        <w:div w:id="359748549">
          <w:marLeft w:val="0"/>
          <w:marRight w:val="0"/>
          <w:marTop w:val="0"/>
          <w:marBottom w:val="0"/>
          <w:divBdr>
            <w:top w:val="none" w:sz="0" w:space="0" w:color="auto"/>
            <w:left w:val="none" w:sz="0" w:space="0" w:color="auto"/>
            <w:bottom w:val="none" w:sz="0" w:space="0" w:color="auto"/>
            <w:right w:val="none" w:sz="0" w:space="0" w:color="auto"/>
          </w:divBdr>
        </w:div>
      </w:divsChild>
    </w:div>
    <w:div w:id="1312557007">
      <w:bodyDiv w:val="1"/>
      <w:marLeft w:val="0"/>
      <w:marRight w:val="0"/>
      <w:marTop w:val="0"/>
      <w:marBottom w:val="0"/>
      <w:divBdr>
        <w:top w:val="none" w:sz="0" w:space="0" w:color="auto"/>
        <w:left w:val="none" w:sz="0" w:space="0" w:color="auto"/>
        <w:bottom w:val="none" w:sz="0" w:space="0" w:color="auto"/>
        <w:right w:val="none" w:sz="0" w:space="0" w:color="auto"/>
      </w:divBdr>
    </w:div>
    <w:div w:id="1464149858">
      <w:bodyDiv w:val="1"/>
      <w:marLeft w:val="0"/>
      <w:marRight w:val="0"/>
      <w:marTop w:val="0"/>
      <w:marBottom w:val="0"/>
      <w:divBdr>
        <w:top w:val="none" w:sz="0" w:space="0" w:color="auto"/>
        <w:left w:val="none" w:sz="0" w:space="0" w:color="auto"/>
        <w:bottom w:val="none" w:sz="0" w:space="0" w:color="auto"/>
        <w:right w:val="none" w:sz="0" w:space="0" w:color="auto"/>
      </w:divBdr>
    </w:div>
    <w:div w:id="1489862620">
      <w:bodyDiv w:val="1"/>
      <w:marLeft w:val="0"/>
      <w:marRight w:val="0"/>
      <w:marTop w:val="0"/>
      <w:marBottom w:val="0"/>
      <w:divBdr>
        <w:top w:val="none" w:sz="0" w:space="0" w:color="auto"/>
        <w:left w:val="none" w:sz="0" w:space="0" w:color="auto"/>
        <w:bottom w:val="none" w:sz="0" w:space="0" w:color="auto"/>
        <w:right w:val="none" w:sz="0" w:space="0" w:color="auto"/>
      </w:divBdr>
    </w:div>
    <w:div w:id="1513489630">
      <w:bodyDiv w:val="1"/>
      <w:marLeft w:val="0"/>
      <w:marRight w:val="0"/>
      <w:marTop w:val="0"/>
      <w:marBottom w:val="0"/>
      <w:divBdr>
        <w:top w:val="none" w:sz="0" w:space="0" w:color="auto"/>
        <w:left w:val="none" w:sz="0" w:space="0" w:color="auto"/>
        <w:bottom w:val="none" w:sz="0" w:space="0" w:color="auto"/>
        <w:right w:val="none" w:sz="0" w:space="0" w:color="auto"/>
      </w:divBdr>
    </w:div>
    <w:div w:id="1545404498">
      <w:bodyDiv w:val="1"/>
      <w:marLeft w:val="0"/>
      <w:marRight w:val="0"/>
      <w:marTop w:val="0"/>
      <w:marBottom w:val="0"/>
      <w:divBdr>
        <w:top w:val="none" w:sz="0" w:space="0" w:color="auto"/>
        <w:left w:val="none" w:sz="0" w:space="0" w:color="auto"/>
        <w:bottom w:val="none" w:sz="0" w:space="0" w:color="auto"/>
        <w:right w:val="none" w:sz="0" w:space="0" w:color="auto"/>
      </w:divBdr>
    </w:div>
    <w:div w:id="2024621841">
      <w:bodyDiv w:val="1"/>
      <w:marLeft w:val="0"/>
      <w:marRight w:val="0"/>
      <w:marTop w:val="0"/>
      <w:marBottom w:val="0"/>
      <w:divBdr>
        <w:top w:val="none" w:sz="0" w:space="0" w:color="auto"/>
        <w:left w:val="none" w:sz="0" w:space="0" w:color="auto"/>
        <w:bottom w:val="none" w:sz="0" w:space="0" w:color="auto"/>
        <w:right w:val="none" w:sz="0" w:space="0" w:color="auto"/>
      </w:divBdr>
    </w:div>
    <w:div w:id="211717278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png"/><Relationship Id="rId26" Type="http://schemas.openxmlformats.org/officeDocument/2006/relationships/image" Target="media/image17.emf"/><Relationship Id="rId39" Type="http://schemas.openxmlformats.org/officeDocument/2006/relationships/image" Target="media/image30.png"/><Relationship Id="rId21" Type="http://schemas.openxmlformats.org/officeDocument/2006/relationships/image" Target="media/image12.emf"/><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emf"/><Relationship Id="rId50" Type="http://schemas.openxmlformats.org/officeDocument/2006/relationships/image" Target="media/image41.jpeg"/><Relationship Id="rId55"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emf"/><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emf"/><Relationship Id="rId59" Type="http://schemas.microsoft.com/office/2016/09/relationships/commentsIds" Target="commentsIds.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jpeg"/><Relationship Id="rId29" Type="http://schemas.openxmlformats.org/officeDocument/2006/relationships/image" Target="media/image20.png"/><Relationship Id="rId41" Type="http://schemas.openxmlformats.org/officeDocument/2006/relationships/image" Target="media/image32.png"/><Relationship Id="rId54"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5.emf"/><Relationship Id="rId32" Type="http://schemas.openxmlformats.org/officeDocument/2006/relationships/image" Target="media/image23.jpe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header" Target="header2.xml"/><Relationship Id="rId58" Type="http://schemas.microsoft.com/office/2018/08/relationships/commentsExtensible" Target="commentsExtensible.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emf"/><Relationship Id="rId28" Type="http://schemas.openxmlformats.org/officeDocument/2006/relationships/image" Target="media/image19.emf"/><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theme" Target="theme/theme1.xml"/><Relationship Id="rId10" Type="http://schemas.openxmlformats.org/officeDocument/2006/relationships/image" Target="media/image1.jpeg"/><Relationship Id="rId19" Type="http://schemas.openxmlformats.org/officeDocument/2006/relationships/image" Target="media/image10.png"/><Relationship Id="rId31" Type="http://schemas.openxmlformats.org/officeDocument/2006/relationships/image" Target="media/image22.jpeg"/><Relationship Id="rId44" Type="http://schemas.openxmlformats.org/officeDocument/2006/relationships/image" Target="media/image35.png"/><Relationship Id="rId52" Type="http://schemas.openxmlformats.org/officeDocument/2006/relationships/header" Target="header1.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emf"/><Relationship Id="rId30" Type="http://schemas.openxmlformats.org/officeDocument/2006/relationships/image" Target="media/image21.jpe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emf"/><Relationship Id="rId56" Type="http://schemas.microsoft.com/office/2011/relationships/people" Target="people.xml"/><Relationship Id="rId8" Type="http://schemas.openxmlformats.org/officeDocument/2006/relationships/comments" Target="comments.xml"/><Relationship Id="rId51" Type="http://schemas.openxmlformats.org/officeDocument/2006/relationships/image" Target="media/image42.jpeg"/><Relationship Id="rId3" Type="http://schemas.openxmlformats.org/officeDocument/2006/relationships/styles" Target="styles.xml"/></Relationships>
</file>

<file path=word/_rels/header3.xml.rels><?xml version="1.0" encoding="UTF-8" standalone="yes"?>
<Relationships xmlns="http://schemas.openxmlformats.org/package/2006/relationships"><Relationship Id="rId3" Type="http://schemas.openxmlformats.org/officeDocument/2006/relationships/image" Target="media/image44.png"/><Relationship Id="rId2" Type="http://schemas.openxmlformats.org/officeDocument/2006/relationships/image" Target="media/image410.png"/><Relationship Id="rId1" Type="http://schemas.openxmlformats.org/officeDocument/2006/relationships/image" Target="media/image43.png"/><Relationship Id="rId4" Type="http://schemas.openxmlformats.org/officeDocument/2006/relationships/image" Target="media/image42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ringsr\AppData\Local\Temp\25\Rapport%20print.dotx" TargetMode="Externa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Rijkswaterstaat">
      <a:majorFont>
        <a:latin typeface="Verdana"/>
        <a:ea typeface=""/>
        <a:cs typeface=""/>
      </a:majorFont>
      <a:minorFont>
        <a:latin typeface="Verdana"/>
        <a:ea typeface=""/>
        <a:cs typeface=""/>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08E674-B16D-4A9B-BE33-9FB89F5ACD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 print</Template>
  <TotalTime>562</TotalTime>
  <Pages>46</Pages>
  <Words>13977</Words>
  <Characters>76876</Characters>
  <Application>Microsoft Office Word</Application>
  <DocSecurity>0</DocSecurity>
  <Lines>640</Lines>
  <Paragraphs>181</Paragraphs>
  <ScaleCrop>false</ScaleCrop>
  <HeadingPairs>
    <vt:vector size="2" baseType="variant">
      <vt:variant>
        <vt:lpstr>Titel</vt:lpstr>
      </vt:variant>
      <vt:variant>
        <vt:i4>1</vt:i4>
      </vt:variant>
    </vt:vector>
  </HeadingPairs>
  <TitlesOfParts>
    <vt:vector size="1" baseType="lpstr">
      <vt:lpstr/>
    </vt:vector>
  </TitlesOfParts>
  <Company>Rijkswaterstaat</Company>
  <LinksUpToDate>false</LinksUpToDate>
  <CharactersWithSpaces>90672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Frings, Roy (ZN)</dc:creator>
  <cp:lastModifiedBy>Frings, Roy (ZN)</cp:lastModifiedBy>
  <cp:revision>43</cp:revision>
  <cp:lastPrinted>2022-06-05T19:53:00Z</cp:lastPrinted>
  <dcterms:created xsi:type="dcterms:W3CDTF">2022-05-25T05:45:00Z</dcterms:created>
  <dcterms:modified xsi:type="dcterms:W3CDTF">2023-08-17T15:04:00Z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ubricering">
    <vt:lpwstr>RWS INFORMATIE</vt:lpwstr>
  </property>
  <property fmtid="{D5CDD505-2E9C-101B-9397-08002B2CF9AE}" pid="3" name="Auteur">
    <vt:lpwstr/>
  </property>
</Properties>
</file>